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media/image35.svg" ContentType="image/svg+xml"/>
  <Override PartName="/word/media/image38.svg" ContentType="image/svg+xml"/>
  <Override PartName="/word/media/image45.svg" ContentType="image/svg+xml"/>
  <Override PartName="/word/media/image47.svg" ContentType="image/svg+xml"/>
  <Override PartName="/word/media/image49.svg" ContentType="image/svg+xml"/>
  <Override PartName="/word/media/image51.svg" ContentType="image/svg+xml"/>
  <Override PartName="/word/media/image57.svg" ContentType="image/svg+xml"/>
  <Override PartName="/word/media/image63.svg" ContentType="image/svg+xml"/>
  <Override PartName="/word/media/image70.svg" ContentType="image/svg+xml"/>
  <Override PartName="/word/media/image73.svg" ContentType="image/svg+xml"/>
  <Override PartName="/word/media/image8.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pPr>
      <w:bookmarkStart w:id="1" w:name="_GoBack"/>
      <w:bookmarkEnd w:id="1"/>
      <w:r>
        <w:rPr>
          <w:rFonts w:hint="eastAsia" w:eastAsia="宋体"/>
        </w:rPr>
        <w:drawing>
          <wp:anchor distT="0" distB="0" distL="114935" distR="114935" simplePos="0" relativeHeight="251780096" behindDoc="1" locked="0" layoutInCell="1" allowOverlap="1">
            <wp:simplePos x="0" y="0"/>
            <wp:positionH relativeFrom="column">
              <wp:posOffset>-1181100</wp:posOffset>
            </wp:positionH>
            <wp:positionV relativeFrom="paragraph">
              <wp:posOffset>-975360</wp:posOffset>
            </wp:positionV>
            <wp:extent cx="7638415" cy="10744835"/>
            <wp:effectExtent l="0" t="0" r="635" b="18415"/>
            <wp:wrapNone/>
            <wp:docPr id="457" name="图片 457" descr="4b9de762dcdc23b58cc3918bbd12c9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457" descr="4b9de762dcdc23b58cc3918bbd12c9ab"/>
                    <pic:cNvPicPr>
                      <a:picLocks noChangeAspect="1"/>
                    </pic:cNvPicPr>
                  </pic:nvPicPr>
                  <pic:blipFill>
                    <a:blip r:embed="rId5"/>
                    <a:stretch>
                      <a:fillRect/>
                    </a:stretch>
                  </pic:blipFill>
                  <pic:spPr>
                    <a:xfrm>
                      <a:off x="0" y="0"/>
                      <a:ext cx="7638415" cy="10744835"/>
                    </a:xfrm>
                    <a:prstGeom prst="rect">
                      <a:avLst/>
                    </a:prstGeom>
                  </pic:spPr>
                </pic:pic>
              </a:graphicData>
            </a:graphic>
          </wp:anchor>
        </w:drawing>
      </w:r>
    </w:p>
    <w:p>
      <w:pPr>
        <w:spacing w:line="360" w:lineRule="auto"/>
        <w:rPr>
          <w:rFonts w:eastAsia="宋体"/>
        </w:rPr>
      </w:pPr>
    </w:p>
    <w:p>
      <w:pPr>
        <w:spacing w:line="360" w:lineRule="auto"/>
        <w:ind w:right="-313" w:rightChars="-149"/>
        <w:jc w:val="center"/>
        <w:rPr>
          <w:rFonts w:ascii="宋体" w:hAnsi="宋体" w:eastAsia="宋体" w:cs="宋体"/>
          <w:sz w:val="24"/>
        </w:rPr>
        <w:sectPr>
          <w:footerReference r:id="rId3" w:type="default"/>
          <w:pgSz w:w="11906" w:h="16838"/>
          <w:pgMar w:top="1440" w:right="1800" w:bottom="1440" w:left="1800" w:header="851" w:footer="992" w:gutter="0"/>
          <w:pgNumType w:start="1"/>
          <w:cols w:space="425" w:num="1"/>
          <w:docGrid w:type="lines" w:linePitch="312" w:charSpace="0"/>
        </w:sectPr>
      </w:pPr>
      <w:r>
        <mc:AlternateContent>
          <mc:Choice Requires="wps">
            <w:drawing>
              <wp:anchor distT="0" distB="0" distL="114300" distR="114300" simplePos="0" relativeHeight="251802624" behindDoc="0" locked="0" layoutInCell="1" allowOverlap="1">
                <wp:simplePos x="0" y="0"/>
                <wp:positionH relativeFrom="column">
                  <wp:posOffset>1512570</wp:posOffset>
                </wp:positionH>
                <wp:positionV relativeFrom="paragraph">
                  <wp:posOffset>4248785</wp:posOffset>
                </wp:positionV>
                <wp:extent cx="3295650" cy="2892425"/>
                <wp:effectExtent l="0" t="0" r="0" b="0"/>
                <wp:wrapNone/>
                <wp:docPr id="458" name="文本框 458"/>
                <wp:cNvGraphicFramePr/>
                <a:graphic xmlns:a="http://schemas.openxmlformats.org/drawingml/2006/main">
                  <a:graphicData uri="http://schemas.microsoft.com/office/word/2010/wordprocessingShape">
                    <wps:wsp>
                      <wps:cNvSpPr txBox="1"/>
                      <wps:spPr>
                        <a:xfrm>
                          <a:off x="0" y="0"/>
                          <a:ext cx="3295650" cy="28924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widowControl/>
                              <w:spacing w:beforeAutospacing="0" w:afterAutospacing="0" w:line="480" w:lineRule="auto"/>
                              <w:rPr>
                                <w:rFonts w:ascii="华文楷体" w:hAnsi="华文楷体" w:eastAsia="华文楷体" w:cs="华文楷体"/>
                                <w:color w:val="000000" w:themeColor="text1"/>
                                <w:sz w:val="30"/>
                                <w:szCs w:val="30"/>
                                <w14:textFill>
                                  <w14:solidFill>
                                    <w14:schemeClr w14:val="tx1"/>
                                  </w14:solidFill>
                                </w14:textFill>
                              </w:rPr>
                            </w:pPr>
                            <w:r>
                              <w:rPr>
                                <w:rFonts w:hint="eastAsia" w:ascii="华文楷体" w:hAnsi="华文楷体" w:eastAsia="华文楷体" w:cs="华文楷体"/>
                                <w:color w:val="000000" w:themeColor="text1"/>
                                <w:sz w:val="30"/>
                                <w:szCs w:val="30"/>
                                <w14:textFill>
                                  <w14:solidFill>
                                    <w14:schemeClr w14:val="tx1"/>
                                  </w14:solidFill>
                                </w14:textFill>
                              </w:rPr>
                              <w:t>参赛形式：团队参赛</w:t>
                            </w:r>
                          </w:p>
                          <w:p>
                            <w:pPr>
                              <w:pStyle w:val="4"/>
                              <w:widowControl/>
                              <w:spacing w:beforeAutospacing="0" w:afterAutospacing="0" w:line="480" w:lineRule="auto"/>
                              <w:rPr>
                                <w:rFonts w:ascii="华文楷体" w:hAnsi="华文楷体" w:eastAsia="华文楷体" w:cs="华文楷体"/>
                                <w:color w:val="000000" w:themeColor="text1"/>
                                <w:sz w:val="30"/>
                                <w:szCs w:val="30"/>
                                <w14:textFill>
                                  <w14:solidFill>
                                    <w14:schemeClr w14:val="tx1"/>
                                  </w14:solidFill>
                                </w14:textFill>
                              </w:rPr>
                            </w:pPr>
                            <w:r>
                              <w:rPr>
                                <w:rFonts w:hint="eastAsia" w:ascii="华文楷体" w:hAnsi="华文楷体" w:eastAsia="华文楷体" w:cs="华文楷体"/>
                                <w:color w:val="000000" w:themeColor="text1"/>
                                <w:sz w:val="30"/>
                                <w:szCs w:val="30"/>
                                <w14:textFill>
                                  <w14:solidFill>
                                    <w14:schemeClr w14:val="tx1"/>
                                  </w14:solidFill>
                                </w14:textFill>
                              </w:rPr>
                              <w:t>单    位：</w:t>
                            </w:r>
                            <w:r>
                              <w:rPr>
                                <w:rFonts w:ascii="华文楷体" w:hAnsi="华文楷体" w:eastAsia="华文楷体" w:cs="华文楷体"/>
                                <w:color w:val="000000" w:themeColor="text1"/>
                                <w:sz w:val="30"/>
                                <w:szCs w:val="30"/>
                                <w14:textFill>
                                  <w14:solidFill>
                                    <w14:schemeClr w14:val="tx1"/>
                                  </w14:solidFill>
                                </w14:textFill>
                              </w:rPr>
                              <w:t xml:space="preserve"> </w:t>
                            </w:r>
                          </w:p>
                          <w:p>
                            <w:pPr>
                              <w:pStyle w:val="4"/>
                              <w:widowControl/>
                              <w:spacing w:beforeAutospacing="0" w:afterAutospacing="0" w:line="480" w:lineRule="auto"/>
                              <w:ind w:left="1200" w:hanging="1200" w:hangingChars="400"/>
                              <w:rPr>
                                <w:rFonts w:ascii="华文楷体" w:hAnsi="华文楷体" w:eastAsia="华文楷体" w:cs="华文楷体"/>
                                <w:color w:val="000000" w:themeColor="text1"/>
                                <w:sz w:val="30"/>
                                <w:szCs w:val="30"/>
                                <w14:textFill>
                                  <w14:solidFill>
                                    <w14:schemeClr w14:val="tx1"/>
                                  </w14:solidFill>
                                </w14:textFill>
                              </w:rPr>
                            </w:pPr>
                            <w:r>
                              <w:rPr>
                                <w:rFonts w:hint="eastAsia" w:ascii="华文楷体" w:hAnsi="华文楷体" w:eastAsia="华文楷体" w:cs="华文楷体"/>
                                <w:color w:val="000000" w:themeColor="text1"/>
                                <w:sz w:val="30"/>
                                <w:szCs w:val="30"/>
                                <w14:textFill>
                                  <w14:solidFill>
                                    <w14:schemeClr w14:val="tx1"/>
                                  </w14:solidFill>
                                </w14:textFill>
                              </w:rPr>
                              <w:t>姓    名：</w:t>
                            </w:r>
                            <w:r>
                              <w:rPr>
                                <w:rFonts w:ascii="华文楷体" w:hAnsi="华文楷体" w:eastAsia="华文楷体" w:cs="华文楷体"/>
                                <w:color w:val="000000" w:themeColor="text1"/>
                                <w:sz w:val="30"/>
                                <w:szCs w:val="30"/>
                                <w14:textFill>
                                  <w14:solidFill>
                                    <w14:schemeClr w14:val="tx1"/>
                                  </w14:solidFill>
                                </w14:textFill>
                              </w:rPr>
                              <w:t xml:space="preserve"> </w:t>
                            </w:r>
                          </w:p>
                          <w:p>
                            <w:pPr>
                              <w:pStyle w:val="4"/>
                              <w:widowControl/>
                              <w:spacing w:beforeAutospacing="0" w:afterAutospacing="0" w:line="480" w:lineRule="auto"/>
                              <w:rPr>
                                <w:rFonts w:ascii="华文楷体" w:hAnsi="华文楷体" w:eastAsia="华文楷体" w:cs="华文楷体"/>
                                <w:color w:val="000000" w:themeColor="text1"/>
                                <w:sz w:val="30"/>
                                <w:szCs w:val="30"/>
                                <w14:textFill>
                                  <w14:solidFill>
                                    <w14:schemeClr w14:val="tx1"/>
                                  </w14:solidFill>
                                </w14:textFill>
                              </w:rPr>
                            </w:pPr>
                            <w:r>
                              <w:rPr>
                                <w:rFonts w:hint="eastAsia" w:ascii="华文楷体" w:hAnsi="华文楷体" w:eastAsia="华文楷体" w:cs="华文楷体"/>
                                <w:color w:val="000000" w:themeColor="text1"/>
                                <w:sz w:val="30"/>
                                <w:szCs w:val="30"/>
                                <w14:textFill>
                                  <w14:solidFill>
                                    <w14:schemeClr w14:val="tx1"/>
                                  </w14:solidFill>
                                </w14:textFill>
                              </w:rPr>
                              <w:t>电    话：</w:t>
                            </w:r>
                          </w:p>
                          <w:p>
                            <w:pPr>
                              <w:pStyle w:val="4"/>
                              <w:widowControl/>
                              <w:spacing w:beforeAutospacing="0" w:afterAutospacing="0"/>
                              <w:rPr>
                                <w:rFonts w:ascii="华文楷体" w:hAnsi="华文楷体" w:eastAsia="华文楷体" w:cs="华文楷体"/>
                                <w:color w:val="000000" w:themeColor="text1"/>
                                <w:sz w:val="40"/>
                                <w:szCs w:val="40"/>
                                <w14:textFill>
                                  <w14:solidFill>
                                    <w14:schemeClr w14:val="tx1"/>
                                  </w14:solidFill>
                                </w14:textFill>
                              </w:rPr>
                            </w:pPr>
                          </w:p>
                          <w:p>
                            <w:pPr>
                              <w:pStyle w:val="4"/>
                              <w:widowControl/>
                              <w:spacing w:beforeAutospacing="0" w:afterAutospacing="0"/>
                              <w:rPr>
                                <w:rFonts w:ascii="华文楷体" w:hAnsi="华文楷体" w:eastAsia="华文楷体" w:cs="华文楷体"/>
                                <w:color w:val="000000" w:themeColor="text1"/>
                                <w:sz w:val="40"/>
                                <w:szCs w:val="40"/>
                                <w14:textFill>
                                  <w14:solidFill>
                                    <w14:schemeClr w14:val="tx1"/>
                                  </w14:solidFill>
                                </w14:textFill>
                              </w:rPr>
                            </w:pPr>
                          </w:p>
                          <w:p>
                            <w:pPr>
                              <w:jc w:val="left"/>
                              <w:rPr>
                                <w:rFonts w:ascii="华文楷体" w:hAnsi="华文楷体" w:eastAsia="华文楷体" w:cs="华文楷体"/>
                                <w:color w:val="000000" w:themeColor="text1"/>
                                <w:sz w:val="48"/>
                                <w:szCs w:val="56"/>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9.1pt;margin-top:334.55pt;height:227.75pt;width:259.5pt;z-index:251802624;mso-width-relative:page;mso-height-relative:page;" filled="f" stroked="f" coordsize="21600,21600" o:gfxdata="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FTPUXcAAAADAEAAA8AAAAAAAAAAQAgAAAAIgAA&#10;AGRycy9kb3ducmV2LnhtbFBLAQIUABQAAAAIAIdO4kBoexqzPQIAAGsEAAAOAAAAAAAAAAEAIAAA&#10;ACsBAABkcnMvZTJvRG9jLnhtbFBLBQYAAAAABgAGAFkBAADaBQAAAAA=&#10;">
                <v:fill on="f" focussize="0,0"/>
                <v:stroke on="f" weight="0.5pt"/>
                <v:imagedata o:title=""/>
                <o:lock v:ext="edit" aspectratio="f"/>
                <v:textbox>
                  <w:txbxContent>
                    <w:p>
                      <w:pPr>
                        <w:pStyle w:val="4"/>
                        <w:widowControl/>
                        <w:spacing w:beforeAutospacing="0" w:afterAutospacing="0" w:line="480" w:lineRule="auto"/>
                        <w:rPr>
                          <w:rFonts w:ascii="华文楷体" w:hAnsi="华文楷体" w:eastAsia="华文楷体" w:cs="华文楷体"/>
                          <w:color w:val="000000" w:themeColor="text1"/>
                          <w:sz w:val="30"/>
                          <w:szCs w:val="30"/>
                          <w14:textFill>
                            <w14:solidFill>
                              <w14:schemeClr w14:val="tx1"/>
                            </w14:solidFill>
                          </w14:textFill>
                        </w:rPr>
                      </w:pPr>
                      <w:r>
                        <w:rPr>
                          <w:rFonts w:hint="eastAsia" w:ascii="华文楷体" w:hAnsi="华文楷体" w:eastAsia="华文楷体" w:cs="华文楷体"/>
                          <w:color w:val="000000" w:themeColor="text1"/>
                          <w:sz w:val="30"/>
                          <w:szCs w:val="30"/>
                          <w14:textFill>
                            <w14:solidFill>
                              <w14:schemeClr w14:val="tx1"/>
                            </w14:solidFill>
                          </w14:textFill>
                        </w:rPr>
                        <w:t>参赛形式：团队参赛</w:t>
                      </w:r>
                    </w:p>
                    <w:p>
                      <w:pPr>
                        <w:pStyle w:val="4"/>
                        <w:widowControl/>
                        <w:spacing w:beforeAutospacing="0" w:afterAutospacing="0" w:line="480" w:lineRule="auto"/>
                        <w:rPr>
                          <w:rFonts w:ascii="华文楷体" w:hAnsi="华文楷体" w:eastAsia="华文楷体" w:cs="华文楷体"/>
                          <w:color w:val="000000" w:themeColor="text1"/>
                          <w:sz w:val="30"/>
                          <w:szCs w:val="30"/>
                          <w14:textFill>
                            <w14:solidFill>
                              <w14:schemeClr w14:val="tx1"/>
                            </w14:solidFill>
                          </w14:textFill>
                        </w:rPr>
                      </w:pPr>
                      <w:r>
                        <w:rPr>
                          <w:rFonts w:hint="eastAsia" w:ascii="华文楷体" w:hAnsi="华文楷体" w:eastAsia="华文楷体" w:cs="华文楷体"/>
                          <w:color w:val="000000" w:themeColor="text1"/>
                          <w:sz w:val="30"/>
                          <w:szCs w:val="30"/>
                          <w14:textFill>
                            <w14:solidFill>
                              <w14:schemeClr w14:val="tx1"/>
                            </w14:solidFill>
                          </w14:textFill>
                        </w:rPr>
                        <w:t>单    位：</w:t>
                      </w:r>
                      <w:r>
                        <w:rPr>
                          <w:rFonts w:ascii="华文楷体" w:hAnsi="华文楷体" w:eastAsia="华文楷体" w:cs="华文楷体"/>
                          <w:color w:val="000000" w:themeColor="text1"/>
                          <w:sz w:val="30"/>
                          <w:szCs w:val="30"/>
                          <w14:textFill>
                            <w14:solidFill>
                              <w14:schemeClr w14:val="tx1"/>
                            </w14:solidFill>
                          </w14:textFill>
                        </w:rPr>
                        <w:t xml:space="preserve"> </w:t>
                      </w:r>
                    </w:p>
                    <w:p>
                      <w:pPr>
                        <w:pStyle w:val="4"/>
                        <w:widowControl/>
                        <w:spacing w:beforeAutospacing="0" w:afterAutospacing="0" w:line="480" w:lineRule="auto"/>
                        <w:ind w:left="1200" w:hanging="1200" w:hangingChars="400"/>
                        <w:rPr>
                          <w:rFonts w:ascii="华文楷体" w:hAnsi="华文楷体" w:eastAsia="华文楷体" w:cs="华文楷体"/>
                          <w:color w:val="000000" w:themeColor="text1"/>
                          <w:sz w:val="30"/>
                          <w:szCs w:val="30"/>
                          <w14:textFill>
                            <w14:solidFill>
                              <w14:schemeClr w14:val="tx1"/>
                            </w14:solidFill>
                          </w14:textFill>
                        </w:rPr>
                      </w:pPr>
                      <w:r>
                        <w:rPr>
                          <w:rFonts w:hint="eastAsia" w:ascii="华文楷体" w:hAnsi="华文楷体" w:eastAsia="华文楷体" w:cs="华文楷体"/>
                          <w:color w:val="000000" w:themeColor="text1"/>
                          <w:sz w:val="30"/>
                          <w:szCs w:val="30"/>
                          <w14:textFill>
                            <w14:solidFill>
                              <w14:schemeClr w14:val="tx1"/>
                            </w14:solidFill>
                          </w14:textFill>
                        </w:rPr>
                        <w:t>姓    名：</w:t>
                      </w:r>
                      <w:r>
                        <w:rPr>
                          <w:rFonts w:ascii="华文楷体" w:hAnsi="华文楷体" w:eastAsia="华文楷体" w:cs="华文楷体"/>
                          <w:color w:val="000000" w:themeColor="text1"/>
                          <w:sz w:val="30"/>
                          <w:szCs w:val="30"/>
                          <w14:textFill>
                            <w14:solidFill>
                              <w14:schemeClr w14:val="tx1"/>
                            </w14:solidFill>
                          </w14:textFill>
                        </w:rPr>
                        <w:t xml:space="preserve"> </w:t>
                      </w:r>
                    </w:p>
                    <w:p>
                      <w:pPr>
                        <w:pStyle w:val="4"/>
                        <w:widowControl/>
                        <w:spacing w:beforeAutospacing="0" w:afterAutospacing="0" w:line="480" w:lineRule="auto"/>
                        <w:rPr>
                          <w:rFonts w:ascii="华文楷体" w:hAnsi="华文楷体" w:eastAsia="华文楷体" w:cs="华文楷体"/>
                          <w:color w:val="000000" w:themeColor="text1"/>
                          <w:sz w:val="30"/>
                          <w:szCs w:val="30"/>
                          <w14:textFill>
                            <w14:solidFill>
                              <w14:schemeClr w14:val="tx1"/>
                            </w14:solidFill>
                          </w14:textFill>
                        </w:rPr>
                      </w:pPr>
                      <w:r>
                        <w:rPr>
                          <w:rFonts w:hint="eastAsia" w:ascii="华文楷体" w:hAnsi="华文楷体" w:eastAsia="华文楷体" w:cs="华文楷体"/>
                          <w:color w:val="000000" w:themeColor="text1"/>
                          <w:sz w:val="30"/>
                          <w:szCs w:val="30"/>
                          <w14:textFill>
                            <w14:solidFill>
                              <w14:schemeClr w14:val="tx1"/>
                            </w14:solidFill>
                          </w14:textFill>
                        </w:rPr>
                        <w:t>电    话：</w:t>
                      </w:r>
                    </w:p>
                    <w:p>
                      <w:pPr>
                        <w:pStyle w:val="4"/>
                        <w:widowControl/>
                        <w:spacing w:beforeAutospacing="0" w:afterAutospacing="0"/>
                        <w:rPr>
                          <w:rFonts w:ascii="华文楷体" w:hAnsi="华文楷体" w:eastAsia="华文楷体" w:cs="华文楷体"/>
                          <w:color w:val="000000" w:themeColor="text1"/>
                          <w:sz w:val="40"/>
                          <w:szCs w:val="40"/>
                          <w14:textFill>
                            <w14:solidFill>
                              <w14:schemeClr w14:val="tx1"/>
                            </w14:solidFill>
                          </w14:textFill>
                        </w:rPr>
                      </w:pPr>
                    </w:p>
                    <w:p>
                      <w:pPr>
                        <w:pStyle w:val="4"/>
                        <w:widowControl/>
                        <w:spacing w:beforeAutospacing="0" w:afterAutospacing="0"/>
                        <w:rPr>
                          <w:rFonts w:ascii="华文楷体" w:hAnsi="华文楷体" w:eastAsia="华文楷体" w:cs="华文楷体"/>
                          <w:color w:val="000000" w:themeColor="text1"/>
                          <w:sz w:val="40"/>
                          <w:szCs w:val="40"/>
                          <w14:textFill>
                            <w14:solidFill>
                              <w14:schemeClr w14:val="tx1"/>
                            </w14:solidFill>
                          </w14:textFill>
                        </w:rPr>
                      </w:pPr>
                    </w:p>
                    <w:p>
                      <w:pPr>
                        <w:jc w:val="left"/>
                        <w:rPr>
                          <w:rFonts w:ascii="华文楷体" w:hAnsi="华文楷体" w:eastAsia="华文楷体" w:cs="华文楷体"/>
                          <w:color w:val="000000" w:themeColor="text1"/>
                          <w:sz w:val="48"/>
                          <w:szCs w:val="56"/>
                          <w14:textFill>
                            <w14:solidFill>
                              <w14:schemeClr w14:val="tx1"/>
                            </w14:solidFill>
                          </w14:textFill>
                        </w:rPr>
                      </w:pPr>
                    </w:p>
                  </w:txbxContent>
                </v:textbox>
              </v:shape>
            </w:pict>
          </mc:Fallback>
        </mc:AlternateContent>
      </w:r>
      <w:r>
        <mc:AlternateContent>
          <mc:Choice Requires="wpg">
            <w:drawing>
              <wp:anchor distT="0" distB="0" distL="114300" distR="114300" simplePos="0" relativeHeight="251801600" behindDoc="0" locked="0" layoutInCell="1" allowOverlap="1">
                <wp:simplePos x="0" y="0"/>
                <wp:positionH relativeFrom="column">
                  <wp:posOffset>730250</wp:posOffset>
                </wp:positionH>
                <wp:positionV relativeFrom="paragraph">
                  <wp:posOffset>3529330</wp:posOffset>
                </wp:positionV>
                <wp:extent cx="3982085" cy="3248660"/>
                <wp:effectExtent l="0" t="0" r="0" b="8255"/>
                <wp:wrapNone/>
                <wp:docPr id="461" name="组合 461"/>
                <wp:cNvGraphicFramePr/>
                <a:graphic xmlns:a="http://schemas.openxmlformats.org/drawingml/2006/main">
                  <a:graphicData uri="http://schemas.microsoft.com/office/word/2010/wordprocessingGroup">
                    <wpg:wgp>
                      <wpg:cNvGrpSpPr/>
                      <wpg:grpSpPr>
                        <a:xfrm>
                          <a:off x="0" y="0"/>
                          <a:ext cx="3982085" cy="3248660"/>
                          <a:chOff x="7052" y="10410"/>
                          <a:chExt cx="8564" cy="4957"/>
                        </a:xfrm>
                      </wpg:grpSpPr>
                      <pic:pic xmlns:pic="http://schemas.openxmlformats.org/drawingml/2006/picture">
                        <pic:nvPicPr>
                          <pic:cNvPr id="462" name="图片 31" descr="c7671cc67e8a070657e69c95ac8f119"/>
                          <pic:cNvPicPr>
                            <a:picLocks noChangeAspect="1"/>
                          </pic:cNvPicPr>
                        </pic:nvPicPr>
                        <pic:blipFill>
                          <a:blip r:embed="rId6">
                            <a:clrChange>
                              <a:clrFrom>
                                <a:srgbClr val="FFFFFF">
                                  <a:alpha val="100000"/>
                                </a:srgbClr>
                              </a:clrFrom>
                              <a:clrTo>
                                <a:srgbClr val="FFFFFF">
                                  <a:alpha val="100000"/>
                                  <a:alpha val="0"/>
                                </a:srgbClr>
                              </a:clrTo>
                            </a:clrChange>
                          </a:blip>
                          <a:srcRect l="3617" t="49981" r="48589" b="27894"/>
                          <a:stretch>
                            <a:fillRect/>
                          </a:stretch>
                        </pic:blipFill>
                        <pic:spPr>
                          <a:xfrm>
                            <a:off x="7052" y="10410"/>
                            <a:ext cx="8564" cy="4957"/>
                          </a:xfrm>
                          <a:prstGeom prst="rect">
                            <a:avLst/>
                          </a:prstGeom>
                        </pic:spPr>
                      </pic:pic>
                      <wps:wsp>
                        <wps:cNvPr id="463" name="矩形 421"/>
                        <wps:cNvSpPr/>
                        <wps:spPr>
                          <a:xfrm>
                            <a:off x="8554" y="11784"/>
                            <a:ext cx="5248" cy="203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64" name="矩形 426"/>
                        <wps:cNvSpPr/>
                        <wps:spPr>
                          <a:xfrm>
                            <a:off x="8820" y="12398"/>
                            <a:ext cx="5407" cy="191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57.5pt;margin-top:277.9pt;height:255.8pt;width:313.55pt;z-index:251801600;mso-width-relative:page;mso-height-relative:page;" coordorigin="7052,10410" coordsize="8564,4957" o:gfxdata="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V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SlpKKAFooooASlpKKAFpKW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Z&#10;INSjCiBwkR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">
                <o:lock v:ext="edit" aspectratio="f"/>
                <v:shape id="图片 31" o:spid="_x0000_s1026" o:spt="75" alt="c7671cc67e8a070657e69c95ac8f119" type="#_x0000_t75" style="position:absolute;left:7052;top:10410;height:4957;width:8564;" filled="f" o:preferrelative="t" stroked="f" coordsize="21600,21600" o:gfxdata="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hrCSvQAA&#10;ANwAAAAPAAAAAAAAAAEAIAAAACIAAABkcnMvZG93bnJldi54bWxQSwECFAAUAAAACACHTuJAMy8F&#10;njsAAAA5AAAAEAAAAAAAAAABACAAAAAMAQAAZHJzL3NoYXBleG1sLnhtbFBLBQYAAAAABgAGAFsB&#10;AAC2AwAAAAA=&#10;">
                  <v:fill on="f" focussize="0,0"/>
                  <v:stroke on="f"/>
                  <v:imagedata r:id="rId6" cropleft="2370f" croptop="32756f" cropright="31843f" cropbottom="18281f" chromakey="#FFFFFF" o:title=""/>
                  <o:lock v:ext="edit" aspectratio="t"/>
                </v:shape>
                <v:rect id="矩形 421" o:spid="_x0000_s1026" o:spt="1" style="position:absolute;left:8554;top:11784;height:2032;width:5248;v-text-anchor:middle;" fillcolor="#FFFFFF [3212]" filled="t" stroked="t" coordsize="21600,21600" o:gfxdata="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8NtMC/&#10;AAAA3AAAAA8AAAAAAAAAAQAgAAAAIgAAAGRycy9kb3ducmV2LnhtbFBLAQIUABQAAAAIAIdO4kAz&#10;LwWeOwAAADkAAAAQAAAAAAAAAAEAIAAAAA4BAABkcnMvc2hhcGV4bWwueG1sUEsFBgAAAAAGAAYA&#10;WwEAALgDAAAAAA==&#10;">
                  <v:fill on="t" focussize="0,0"/>
                  <v:stroke weight="1pt" color="#FFFFFF [3212]" miterlimit="8" joinstyle="miter"/>
                  <v:imagedata o:title=""/>
                  <o:lock v:ext="edit" aspectratio="f"/>
                </v:rect>
                <v:rect id="矩形 426" o:spid="_x0000_s1026" o:spt="1" style="position:absolute;left:8820;top:12398;height:1919;width:5407;v-text-anchor:middle;" fillcolor="#FFFFFF [3212]" filled="t" stroked="t" coordsize="21600,21600" o:gfxdata="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5Cy0vQAA&#10;ANwAAAAPAAAAAAAAAAEAIAAAACIAAABkcnMvZG93bnJldi54bWxQSwECFAAUAAAACACHTuJAMy8F&#10;njsAAAA5AAAAEAAAAAAAAAABACAAAAAMAQAAZHJzL3NoYXBleG1sLnhtbFBLBQYAAAAABgAGAFsB&#10;AAC2AwAAAAA=&#10;">
                  <v:fill on="t" focussize="0,0"/>
                  <v:stroke weight="1pt" color="#FFFFFF [3212]" miterlimit="8" joinstyle="miter"/>
                  <v:imagedata o:title=""/>
                  <o:lock v:ext="edit" aspectratio="f"/>
                </v:rect>
              </v:group>
            </w:pict>
          </mc:Fallback>
        </mc:AlternateContent>
      </w:r>
      <w:r>
        <mc:AlternateContent>
          <mc:Choice Requires="wps">
            <w:drawing>
              <wp:anchor distT="0" distB="0" distL="114300" distR="114300" simplePos="0" relativeHeight="251779072" behindDoc="0" locked="0" layoutInCell="1" allowOverlap="1">
                <wp:simplePos x="0" y="0"/>
                <wp:positionH relativeFrom="column">
                  <wp:posOffset>826770</wp:posOffset>
                </wp:positionH>
                <wp:positionV relativeFrom="paragraph">
                  <wp:posOffset>1602740</wp:posOffset>
                </wp:positionV>
                <wp:extent cx="3629660" cy="3001010"/>
                <wp:effectExtent l="0" t="0" r="8890" b="8890"/>
                <wp:wrapNone/>
                <wp:docPr id="459" name="文本框 459"/>
                <wp:cNvGraphicFramePr/>
                <a:graphic xmlns:a="http://schemas.openxmlformats.org/drawingml/2006/main">
                  <a:graphicData uri="http://schemas.microsoft.com/office/word/2010/wordprocessingShape">
                    <wps:wsp>
                      <wps:cNvSpPr txBox="1"/>
                      <wps:spPr>
                        <a:xfrm>
                          <a:off x="0" y="0"/>
                          <a:ext cx="3629660" cy="300101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ascii="华文新魏" w:hAnsi="华文新魏" w:eastAsia="华文新魏" w:cs="华文新魏"/>
                                <w:b/>
                                <w:bCs/>
                                <w:color w:val="000000" w:themeColor="text1"/>
                                <w:sz w:val="72"/>
                                <w:szCs w:val="72"/>
                                <w14:textFill>
                                  <w14:solidFill>
                                    <w14:schemeClr w14:val="tx1"/>
                                  </w14:solidFill>
                                </w14:textFill>
                              </w:rPr>
                            </w:pPr>
                            <w:r>
                              <w:rPr>
                                <w:rFonts w:hint="eastAsia" w:ascii="华文新魏" w:hAnsi="华文新魏" w:eastAsia="华文新魏" w:cs="华文新魏"/>
                                <w:b/>
                                <w:bCs/>
                                <w:color w:val="000000" w:themeColor="text1"/>
                                <w:sz w:val="72"/>
                                <w:szCs w:val="72"/>
                                <w14:textFill>
                                  <w14:solidFill>
                                    <w14:schemeClr w14:val="tx1"/>
                                  </w14:solidFill>
                                </w14:textFill>
                              </w:rPr>
                              <w:t>江西省义务教育</w:t>
                            </w:r>
                          </w:p>
                          <w:p>
                            <w:pPr>
                              <w:jc w:val="center"/>
                              <w:rPr>
                                <w:rFonts w:ascii="华文新魏" w:hAnsi="华文新魏" w:eastAsia="华文新魏" w:cs="华文新魏"/>
                                <w:b/>
                                <w:bCs/>
                                <w:color w:val="000000" w:themeColor="text1"/>
                                <w:sz w:val="52"/>
                                <w:szCs w:val="52"/>
                                <w14:textFill>
                                  <w14:solidFill>
                                    <w14:schemeClr w14:val="tx1"/>
                                  </w14:solidFill>
                                </w14:textFill>
                              </w:rPr>
                            </w:pPr>
                            <w:r>
                              <w:rPr>
                                <w:rFonts w:hint="eastAsia" w:ascii="华文新魏" w:hAnsi="华文新魏" w:eastAsia="华文新魏" w:cs="华文新魏"/>
                                <w:b/>
                                <w:bCs/>
                                <w:color w:val="000000" w:themeColor="text1"/>
                                <w:sz w:val="52"/>
                                <w:szCs w:val="52"/>
                                <w14:textFill>
                                  <w14:solidFill>
                                    <w14:schemeClr w14:val="tx1"/>
                                  </w14:solidFill>
                                </w14:textFill>
                              </w:rPr>
                              <w:t>“作业设计我来评”</w:t>
                            </w:r>
                          </w:p>
                          <w:p>
                            <w:pPr>
                              <w:jc w:val="center"/>
                              <w:rPr>
                                <w:rFonts w:ascii="华文新魏" w:hAnsi="华文新魏" w:eastAsia="华文新魏" w:cs="华文新魏"/>
                                <w:b/>
                                <w:bCs/>
                                <w:color w:val="000000" w:themeColor="text1"/>
                                <w:sz w:val="52"/>
                                <w:szCs w:val="52"/>
                                <w14:textFill>
                                  <w14:solidFill>
                                    <w14:schemeClr w14:val="tx1"/>
                                  </w14:solidFill>
                                </w14:textFill>
                              </w:rPr>
                            </w:pPr>
                            <w:r>
                              <w:rPr>
                                <w:rFonts w:hint="eastAsia" w:ascii="华文新魏" w:hAnsi="华文新魏" w:eastAsia="华文新魏" w:cs="华文新魏"/>
                                <w:b/>
                                <w:bCs/>
                                <w:color w:val="000000" w:themeColor="text1"/>
                                <w:sz w:val="52"/>
                                <w:szCs w:val="52"/>
                                <w14:textFill>
                                  <w14:solidFill>
                                    <w14:schemeClr w14:val="tx1"/>
                                  </w14:solidFill>
                                </w14:textFill>
                              </w:rPr>
                              <w:t>优秀作业征集评比作品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5.1pt;margin-top:126.2pt;height:236.3pt;width:285.8pt;z-index:251779072;mso-width-relative:page;mso-height-relative:page;" fillcolor="#FFFFFF [3212]" filled="t" stroked="f" coordsize="21600,21600" o:gfxdata="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IlSUCDUAAAACwEAAA8A&#10;AAAAAAAAAQAgAAAAIgAAAGRycy9kb3ducmV2LnhtbFBLAQIUABQAAAAIAIdO4kDoo2BfVAIAAJQE&#10;AAAOAAAAAAAAAAEAIAAAACMBAABkcnMvZTJvRG9jLnhtbFBLBQYAAAAABgAGAFkBAADpBQAAAAA=&#10;">
                <v:fill on="t" focussize="0,0"/>
                <v:stroke on="f" weight="0.5pt"/>
                <v:imagedata o:title=""/>
                <o:lock v:ext="edit" aspectratio="f"/>
                <v:textbox>
                  <w:txbxContent>
                    <w:p>
                      <w:pPr>
                        <w:jc w:val="center"/>
                        <w:rPr>
                          <w:rFonts w:ascii="华文新魏" w:hAnsi="华文新魏" w:eastAsia="华文新魏" w:cs="华文新魏"/>
                          <w:b/>
                          <w:bCs/>
                          <w:color w:val="000000" w:themeColor="text1"/>
                          <w:sz w:val="72"/>
                          <w:szCs w:val="72"/>
                          <w14:textFill>
                            <w14:solidFill>
                              <w14:schemeClr w14:val="tx1"/>
                            </w14:solidFill>
                          </w14:textFill>
                        </w:rPr>
                      </w:pPr>
                      <w:r>
                        <w:rPr>
                          <w:rFonts w:hint="eastAsia" w:ascii="华文新魏" w:hAnsi="华文新魏" w:eastAsia="华文新魏" w:cs="华文新魏"/>
                          <w:b/>
                          <w:bCs/>
                          <w:color w:val="000000" w:themeColor="text1"/>
                          <w:sz w:val="72"/>
                          <w:szCs w:val="72"/>
                          <w14:textFill>
                            <w14:solidFill>
                              <w14:schemeClr w14:val="tx1"/>
                            </w14:solidFill>
                          </w14:textFill>
                        </w:rPr>
                        <w:t>江西省义务教育</w:t>
                      </w:r>
                    </w:p>
                    <w:p>
                      <w:pPr>
                        <w:jc w:val="center"/>
                        <w:rPr>
                          <w:rFonts w:ascii="华文新魏" w:hAnsi="华文新魏" w:eastAsia="华文新魏" w:cs="华文新魏"/>
                          <w:b/>
                          <w:bCs/>
                          <w:color w:val="000000" w:themeColor="text1"/>
                          <w:sz w:val="52"/>
                          <w:szCs w:val="52"/>
                          <w14:textFill>
                            <w14:solidFill>
                              <w14:schemeClr w14:val="tx1"/>
                            </w14:solidFill>
                          </w14:textFill>
                        </w:rPr>
                      </w:pPr>
                      <w:r>
                        <w:rPr>
                          <w:rFonts w:hint="eastAsia" w:ascii="华文新魏" w:hAnsi="华文新魏" w:eastAsia="华文新魏" w:cs="华文新魏"/>
                          <w:b/>
                          <w:bCs/>
                          <w:color w:val="000000" w:themeColor="text1"/>
                          <w:sz w:val="52"/>
                          <w:szCs w:val="52"/>
                          <w14:textFill>
                            <w14:solidFill>
                              <w14:schemeClr w14:val="tx1"/>
                            </w14:solidFill>
                          </w14:textFill>
                        </w:rPr>
                        <w:t>“作业设计我来评”</w:t>
                      </w:r>
                    </w:p>
                    <w:p>
                      <w:pPr>
                        <w:jc w:val="center"/>
                        <w:rPr>
                          <w:rFonts w:ascii="华文新魏" w:hAnsi="华文新魏" w:eastAsia="华文新魏" w:cs="华文新魏"/>
                          <w:b/>
                          <w:bCs/>
                          <w:color w:val="000000" w:themeColor="text1"/>
                          <w:sz w:val="52"/>
                          <w:szCs w:val="52"/>
                          <w14:textFill>
                            <w14:solidFill>
                              <w14:schemeClr w14:val="tx1"/>
                            </w14:solidFill>
                          </w14:textFill>
                        </w:rPr>
                      </w:pPr>
                      <w:r>
                        <w:rPr>
                          <w:rFonts w:hint="eastAsia" w:ascii="华文新魏" w:hAnsi="华文新魏" w:eastAsia="华文新魏" w:cs="华文新魏"/>
                          <w:b/>
                          <w:bCs/>
                          <w:color w:val="000000" w:themeColor="text1"/>
                          <w:sz w:val="52"/>
                          <w:szCs w:val="52"/>
                          <w14:textFill>
                            <w14:solidFill>
                              <w14:schemeClr w14:val="tx1"/>
                            </w14:solidFill>
                          </w14:textFill>
                        </w:rPr>
                        <w:t>优秀作业征集评比作品</w:t>
                      </w:r>
                    </w:p>
                  </w:txbxContent>
                </v:textbox>
              </v:shape>
            </w:pict>
          </mc:Fallback>
        </mc:AlternateContent>
      </w:r>
    </w:p>
    <w:p>
      <w:pPr>
        <w:spacing w:line="360" w:lineRule="auto"/>
        <w:jc w:val="center"/>
        <w:rPr>
          <w:rFonts w:ascii="宋体" w:hAnsi="宋体" w:eastAsia="宋体" w:cs="宋体"/>
          <w:b/>
          <w:bCs/>
          <w:sz w:val="24"/>
        </w:rPr>
      </w:pPr>
      <w:r>
        <w:drawing>
          <wp:anchor distT="0" distB="0" distL="114300" distR="114300" simplePos="0" relativeHeight="251660288" behindDoc="1" locked="0" layoutInCell="1" allowOverlap="1">
            <wp:simplePos x="0" y="0"/>
            <wp:positionH relativeFrom="column">
              <wp:posOffset>-1193165</wp:posOffset>
            </wp:positionH>
            <wp:positionV relativeFrom="paragraph">
              <wp:posOffset>-1063625</wp:posOffset>
            </wp:positionV>
            <wp:extent cx="7602855" cy="10866120"/>
            <wp:effectExtent l="0" t="0" r="1905" b="0"/>
            <wp:wrapNone/>
            <wp:docPr id="507" name="图片 507" descr="C:\Users\熊英因\Desktop\1a5c8111568d954062181730a65cbda.jpg1a5c8111568d954062181730a65c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507" descr="C:\Users\熊英因\Desktop\1a5c8111568d954062181730a65cbda.jpg1a5c8111568d954062181730a65cbda"/>
                    <pic:cNvPicPr>
                      <a:picLocks noChangeAspect="1"/>
                    </pic:cNvPicPr>
                  </pic:nvPicPr>
                  <pic:blipFill>
                    <a:blip r:embed="rId7"/>
                    <a:srcRect/>
                    <a:stretch>
                      <a:fillRect/>
                    </a:stretch>
                  </pic:blipFill>
                  <pic:spPr>
                    <a:xfrm>
                      <a:off x="0" y="0"/>
                      <a:ext cx="7602855" cy="10866120"/>
                    </a:xfrm>
                    <a:prstGeom prst="rect">
                      <a:avLst/>
                    </a:prstGeom>
                    <a:noFill/>
                    <a:ln>
                      <a:noFill/>
                    </a:ln>
                  </pic:spPr>
                </pic:pic>
              </a:graphicData>
            </a:graphic>
          </wp:anchor>
        </w:drawing>
      </w:r>
    </w:p>
    <w:p>
      <w:pPr>
        <w:spacing w:line="360" w:lineRule="auto"/>
        <w:jc w:val="center"/>
        <w:rPr>
          <w:rFonts w:ascii="宋体" w:hAnsi="宋体" w:eastAsia="宋体" w:cs="宋体"/>
          <w:b/>
          <w:bCs/>
          <w:sz w:val="24"/>
        </w:rPr>
      </w:pPr>
    </w:p>
    <w:p>
      <w:pPr>
        <w:spacing w:line="360" w:lineRule="auto"/>
        <w:jc w:val="center"/>
        <w:rPr>
          <w:rFonts w:ascii="宋体" w:hAnsi="宋体" w:eastAsia="宋体" w:cs="宋体"/>
          <w:b/>
          <w:bCs/>
          <w:sz w:val="24"/>
        </w:rPr>
      </w:pPr>
    </w:p>
    <w:p>
      <w:pPr>
        <w:tabs>
          <w:tab w:val="left" w:pos="3445"/>
        </w:tabs>
        <w:spacing w:line="360" w:lineRule="auto"/>
        <w:jc w:val="left"/>
        <w:rPr>
          <w:rFonts w:ascii="宋体" w:hAnsi="宋体" w:eastAsia="宋体" w:cs="宋体"/>
          <w:b/>
          <w:bCs/>
          <w:sz w:val="30"/>
          <w:szCs w:val="30"/>
        </w:rPr>
      </w:pPr>
    </w:p>
    <w:p>
      <w:pPr>
        <w:tabs>
          <w:tab w:val="left" w:pos="3445"/>
        </w:tabs>
        <w:spacing w:line="360" w:lineRule="auto"/>
        <w:jc w:val="left"/>
        <w:rPr>
          <w:rFonts w:ascii="宋体" w:hAnsi="宋体" w:eastAsia="宋体" w:cs="宋体"/>
          <w:b/>
          <w:bCs/>
          <w:sz w:val="30"/>
          <w:szCs w:val="30"/>
        </w:rPr>
      </w:pPr>
      <w:r>
        <w:rPr>
          <w:rFonts w:hint="eastAsia" w:ascii="宋体" w:hAnsi="宋体" w:eastAsia="宋体" w:cs="宋体"/>
          <w:b/>
          <w:bCs/>
          <w:sz w:val="30"/>
          <w:szCs w:val="30"/>
        </w:rPr>
        <w:t>一、作业设计内容</w:t>
      </w:r>
      <w:r>
        <w:rPr>
          <w:rFonts w:hint="eastAsia" w:ascii="宋体" w:hAnsi="宋体" w:eastAsia="宋体" w:cs="宋体"/>
          <w:b/>
          <w:bCs/>
          <w:sz w:val="30"/>
          <w:szCs w:val="30"/>
        </w:rPr>
        <w:tab/>
      </w:r>
    </w:p>
    <w:p>
      <w:pPr>
        <w:tabs>
          <w:tab w:val="left" w:pos="3445"/>
        </w:tabs>
        <w:spacing w:line="360" w:lineRule="auto"/>
        <w:ind w:firstLine="720" w:firstLineChars="300"/>
        <w:jc w:val="left"/>
        <w:rPr>
          <w:rFonts w:ascii="楷体" w:hAnsi="楷体" w:eastAsia="楷体" w:cs="楷体"/>
          <w:sz w:val="28"/>
          <w:szCs w:val="28"/>
        </w:rPr>
      </w:pPr>
      <w:r>
        <w:rPr>
          <w:rFonts w:hint="eastAsia" w:ascii="楷体" w:hAnsi="楷体" w:eastAsia="楷体" w:cs="楷体"/>
          <w:sz w:val="24"/>
        </w:rPr>
        <w:t>人教版小学数学六年级上册第六单元《百分数一）》</w:t>
      </w:r>
    </w:p>
    <w:p>
      <w:pPr>
        <w:tabs>
          <w:tab w:val="left" w:pos="3445"/>
        </w:tabs>
        <w:spacing w:line="360" w:lineRule="auto"/>
        <w:jc w:val="left"/>
        <w:rPr>
          <w:rFonts w:ascii="宋体" w:hAnsi="宋体" w:eastAsia="宋体" w:cs="宋体"/>
          <w:b/>
          <w:bCs/>
          <w:sz w:val="30"/>
          <w:szCs w:val="30"/>
        </w:rPr>
      </w:pPr>
      <w:r>
        <w:rPr>
          <w:rFonts w:hint="eastAsia" w:ascii="宋体" w:hAnsi="宋体" w:eastAsia="宋体" w:cs="宋体"/>
          <w:b/>
          <w:bCs/>
          <w:sz w:val="30"/>
          <w:szCs w:val="30"/>
        </w:rPr>
        <w:t>二、作业设计类型</w:t>
      </w:r>
    </w:p>
    <w:p>
      <w:pPr>
        <w:tabs>
          <w:tab w:val="left" w:pos="3445"/>
        </w:tabs>
        <w:spacing w:line="360" w:lineRule="auto"/>
        <w:ind w:firstLine="720" w:firstLineChars="300"/>
        <w:jc w:val="left"/>
        <w:rPr>
          <w:rFonts w:ascii="宋体" w:hAnsi="宋体" w:eastAsia="宋体" w:cs="宋体"/>
          <w:sz w:val="24"/>
        </w:rPr>
      </w:pPr>
      <w:r>
        <w:rPr>
          <w:rFonts w:hint="eastAsia" w:ascii="楷体" w:hAnsi="楷体" w:eastAsia="楷体" w:cs="楷体"/>
          <w:sz w:val="24"/>
        </w:rPr>
        <w:t>单元作业</w:t>
      </w:r>
    </w:p>
    <w:p>
      <w:pPr>
        <w:tabs>
          <w:tab w:val="left" w:pos="3445"/>
        </w:tabs>
        <w:spacing w:line="360" w:lineRule="auto"/>
        <w:jc w:val="left"/>
        <w:rPr>
          <w:rFonts w:ascii="宋体" w:hAnsi="宋体" w:eastAsia="宋体" w:cs="宋体"/>
          <w:b/>
          <w:bCs/>
          <w:sz w:val="30"/>
          <w:szCs w:val="30"/>
        </w:rPr>
      </w:pPr>
      <w:r>
        <w:rPr>
          <w:rFonts w:hint="eastAsia" w:ascii="宋体" w:hAnsi="宋体" w:eastAsia="宋体" w:cs="宋体"/>
          <w:b/>
          <w:bCs/>
          <w:sz w:val="30"/>
          <w:szCs w:val="30"/>
        </w:rPr>
        <w:t>三、作业设计目标</w:t>
      </w:r>
    </w:p>
    <w:p>
      <w:pPr>
        <w:tabs>
          <w:tab w:val="left" w:pos="3445"/>
        </w:tabs>
        <w:spacing w:line="480" w:lineRule="auto"/>
        <w:ind w:firstLine="480" w:firstLineChars="200"/>
        <w:jc w:val="left"/>
        <w:rPr>
          <w:rFonts w:ascii="楷体" w:hAnsi="楷体" w:eastAsia="楷体" w:cs="楷体"/>
          <w:sz w:val="24"/>
        </w:rPr>
      </w:pPr>
      <w:r>
        <w:rPr>
          <w:rFonts w:hint="eastAsia" w:ascii="楷体" w:hAnsi="楷体" w:eastAsia="楷体" w:cs="楷体"/>
          <w:sz w:val="24"/>
        </w:rPr>
        <w:t>1、进一步理解百分数的意义，掌握百分数的读写法以及小数、分数、百分数的互化方法等本单元基础知识。</w:t>
      </w:r>
    </w:p>
    <w:p>
      <w:pPr>
        <w:tabs>
          <w:tab w:val="left" w:pos="3445"/>
        </w:tabs>
        <w:spacing w:line="480" w:lineRule="auto"/>
        <w:ind w:firstLine="480" w:firstLineChars="200"/>
        <w:jc w:val="left"/>
        <w:rPr>
          <w:rFonts w:ascii="楷体" w:hAnsi="楷体" w:eastAsia="楷体" w:cs="楷体"/>
          <w:sz w:val="24"/>
        </w:rPr>
      </w:pPr>
      <w:r>
        <w:rPr>
          <w:rFonts w:hint="eastAsia" w:ascii="楷体" w:hAnsi="楷体" w:eastAsia="楷体" w:cs="楷体"/>
          <w:sz w:val="24"/>
        </w:rPr>
        <w:t>2、在层次化的课时练习中，提高解决百分数相关问题的能力，积累解决问题的经验，提升迁移能力，体会类比等数学思想方法；在丰富、自主、长效的长周期作业中应用知识，发展解决复杂问题的综合能力。</w:t>
      </w:r>
    </w:p>
    <w:p>
      <w:pPr>
        <w:tabs>
          <w:tab w:val="left" w:pos="3445"/>
        </w:tabs>
        <w:spacing w:line="480" w:lineRule="auto"/>
        <w:ind w:firstLine="480" w:firstLineChars="200"/>
        <w:jc w:val="left"/>
        <w:rPr>
          <w:rFonts w:ascii="楷体" w:hAnsi="楷体" w:eastAsia="楷体" w:cs="楷体"/>
          <w:sz w:val="24"/>
        </w:rPr>
      </w:pPr>
      <w:r>
        <w:rPr>
          <w:rFonts w:hint="eastAsia" w:ascii="楷体" w:hAnsi="楷体" w:eastAsia="楷体" w:cs="楷体"/>
          <w:sz w:val="24"/>
        </w:rPr>
        <w:t>3、汲取多元素材，切实感受数学在学科中的广泛运用以及和生活的紧密联系，在作业中关注时事，积累知识，涵养文化，提高综合素养。</w:t>
      </w:r>
    </w:p>
    <w:p>
      <w:pPr>
        <w:tabs>
          <w:tab w:val="left" w:pos="3445"/>
        </w:tabs>
        <w:spacing w:line="480" w:lineRule="auto"/>
        <w:ind w:firstLine="480" w:firstLineChars="200"/>
        <w:jc w:val="left"/>
        <w:rPr>
          <w:rFonts w:ascii="楷体" w:hAnsi="楷体" w:eastAsia="楷体" w:cs="楷体"/>
          <w:sz w:val="24"/>
        </w:rPr>
      </w:pPr>
      <w:r>
        <w:rPr>
          <w:rFonts w:hint="eastAsia" w:ascii="楷体" w:hAnsi="楷体" w:eastAsia="楷体" w:cs="楷体"/>
          <w:sz w:val="24"/>
        </w:rPr>
        <w:t>4、经历个性评价，发展自省意识，学会自我反思，自我调整，发展自主学习能力。</w:t>
      </w:r>
    </w:p>
    <w:p>
      <w:pPr>
        <w:tabs>
          <w:tab w:val="left" w:pos="3445"/>
        </w:tabs>
        <w:spacing w:line="480" w:lineRule="auto"/>
        <w:ind w:firstLine="480" w:firstLineChars="200"/>
        <w:jc w:val="left"/>
        <w:rPr>
          <w:rFonts w:ascii="楷体" w:hAnsi="楷体" w:eastAsia="楷体" w:cs="楷体"/>
          <w:sz w:val="24"/>
        </w:rPr>
      </w:pPr>
    </w:p>
    <w:p>
      <w:pPr>
        <w:tabs>
          <w:tab w:val="left" w:pos="3445"/>
        </w:tabs>
        <w:spacing w:line="360" w:lineRule="auto"/>
        <w:ind w:firstLine="480" w:firstLineChars="200"/>
        <w:jc w:val="left"/>
        <w:rPr>
          <w:rFonts w:ascii="楷体" w:hAnsi="楷体" w:eastAsia="楷体" w:cs="楷体"/>
          <w:sz w:val="24"/>
        </w:rPr>
      </w:pPr>
    </w:p>
    <w:p>
      <w:pPr>
        <w:tabs>
          <w:tab w:val="left" w:pos="3445"/>
        </w:tabs>
        <w:spacing w:line="360" w:lineRule="auto"/>
        <w:ind w:firstLine="480" w:firstLineChars="200"/>
        <w:jc w:val="left"/>
        <w:rPr>
          <w:rFonts w:ascii="楷体" w:hAnsi="楷体" w:eastAsia="楷体" w:cs="楷体"/>
          <w:sz w:val="24"/>
        </w:rPr>
      </w:pPr>
    </w:p>
    <w:p>
      <w:pPr>
        <w:tabs>
          <w:tab w:val="left" w:pos="3445"/>
        </w:tabs>
        <w:spacing w:line="360" w:lineRule="auto"/>
        <w:ind w:firstLine="480" w:firstLineChars="200"/>
        <w:jc w:val="left"/>
        <w:rPr>
          <w:rFonts w:ascii="楷体" w:hAnsi="楷体" w:eastAsia="楷体" w:cs="楷体"/>
          <w:sz w:val="24"/>
        </w:rPr>
      </w:pPr>
    </w:p>
    <w:p>
      <w:pPr>
        <w:tabs>
          <w:tab w:val="left" w:pos="3445"/>
        </w:tabs>
        <w:spacing w:line="360" w:lineRule="auto"/>
        <w:ind w:firstLine="480" w:firstLineChars="200"/>
        <w:jc w:val="left"/>
        <w:rPr>
          <w:rFonts w:ascii="楷体" w:hAnsi="楷体" w:eastAsia="楷体" w:cs="楷体"/>
          <w:sz w:val="24"/>
        </w:rPr>
      </w:pPr>
    </w:p>
    <w:p>
      <w:pPr>
        <w:tabs>
          <w:tab w:val="left" w:pos="3445"/>
        </w:tabs>
        <w:spacing w:line="360" w:lineRule="auto"/>
        <w:jc w:val="left"/>
        <w:rPr>
          <w:rFonts w:ascii="宋体" w:hAnsi="宋体" w:eastAsia="宋体" w:cs="宋体"/>
          <w:b/>
          <w:bCs/>
          <w:sz w:val="28"/>
          <w:szCs w:val="28"/>
        </w:rPr>
      </w:pPr>
    </w:p>
    <w:p>
      <w:pPr>
        <w:tabs>
          <w:tab w:val="left" w:pos="3445"/>
        </w:tabs>
        <w:spacing w:line="360" w:lineRule="auto"/>
        <w:jc w:val="left"/>
        <w:rPr>
          <w:rFonts w:ascii="宋体" w:hAnsi="宋体" w:eastAsia="宋体" w:cs="宋体"/>
          <w:b/>
          <w:bCs/>
          <w:sz w:val="30"/>
          <w:szCs w:val="30"/>
        </w:rPr>
      </w:pPr>
      <w:r>
        <mc:AlternateContent>
          <mc:Choice Requires="wps">
            <w:drawing>
              <wp:anchor distT="0" distB="0" distL="114300" distR="114300" simplePos="0" relativeHeight="251803648" behindDoc="0" locked="0" layoutInCell="1" allowOverlap="1">
                <wp:simplePos x="0" y="0"/>
                <wp:positionH relativeFrom="column">
                  <wp:posOffset>-250825</wp:posOffset>
                </wp:positionH>
                <wp:positionV relativeFrom="paragraph">
                  <wp:posOffset>-27940</wp:posOffset>
                </wp:positionV>
                <wp:extent cx="1988820" cy="502920"/>
                <wp:effectExtent l="0" t="0" r="0" b="0"/>
                <wp:wrapNone/>
                <wp:docPr id="516" name="文本框 516"/>
                <wp:cNvGraphicFramePr/>
                <a:graphic xmlns:a="http://schemas.openxmlformats.org/drawingml/2006/main">
                  <a:graphicData uri="http://schemas.microsoft.com/office/word/2010/wordprocessingShape">
                    <wps:wsp>
                      <wps:cNvSpPr txBox="1"/>
                      <wps:spPr>
                        <a:xfrm>
                          <a:off x="633095" y="650240"/>
                          <a:ext cx="1988820" cy="5029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b/>
                                <w:bCs/>
                                <w:sz w:val="30"/>
                                <w:szCs w:val="30"/>
                              </w:rPr>
                            </w:pPr>
                            <w:r>
                              <w:rPr>
                                <w:rFonts w:hint="eastAsia"/>
                                <w:b/>
                                <w:bCs/>
                                <w:sz w:val="30"/>
                                <w:szCs w:val="30"/>
                              </w:rPr>
                              <w:t>单元作业设计说明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5pt;margin-top:-2.2pt;height:39.6pt;width:156.6pt;z-index:251803648;mso-width-relative:page;mso-height-relative:page;" filled="f" stroked="f" coordsize="21600,21600" o:gfxdata="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GNpwHjbAAAACQEAAA8AAAAAAAAAAQAg&#10;AAAAIgAAAGRycy9kb3ducmV2LnhtbFBLAQIUABQAAAAIAIdO4kBF7Zz2RAIAAHQEAAAOAAAAAAAA&#10;AAEAIAAAACoBAABkcnMvZTJvRG9jLnhtbFBLBQYAAAAABgAGAFkBAADgBQAAAAA=&#10;">
                <v:fill on="f" focussize="0,0"/>
                <v:stroke on="f" weight="0.5pt"/>
                <v:imagedata o:title=""/>
                <o:lock v:ext="edit" aspectratio="f"/>
                <v:textbox>
                  <w:txbxContent>
                    <w:p>
                      <w:pPr>
                        <w:rPr>
                          <w:b/>
                          <w:bCs/>
                          <w:sz w:val="30"/>
                          <w:szCs w:val="30"/>
                        </w:rPr>
                      </w:pPr>
                      <w:r>
                        <w:rPr>
                          <w:rFonts w:hint="eastAsia"/>
                          <w:b/>
                          <w:bCs/>
                          <w:sz w:val="30"/>
                          <w:szCs w:val="30"/>
                        </w:rPr>
                        <w:t>单元作业设计说明</w:t>
                      </w:r>
                    </w:p>
                  </w:txbxContent>
                </v:textbox>
              </v:shape>
            </w:pict>
          </mc:Fallback>
        </mc:AlternateContent>
      </w:r>
      <w:r>
        <w:drawing>
          <wp:anchor distT="0" distB="0" distL="114300" distR="114300" simplePos="0" relativeHeight="251661312" behindDoc="1" locked="0" layoutInCell="1" allowOverlap="1">
            <wp:simplePos x="0" y="0"/>
            <wp:positionH relativeFrom="column">
              <wp:posOffset>-1139825</wp:posOffset>
            </wp:positionH>
            <wp:positionV relativeFrom="paragraph">
              <wp:posOffset>-926465</wp:posOffset>
            </wp:positionV>
            <wp:extent cx="7602855" cy="10866120"/>
            <wp:effectExtent l="0" t="0" r="1905" b="0"/>
            <wp:wrapNone/>
            <wp:docPr id="514" name="图片 514" descr="C:\Users\熊英因\Desktop\1a5c8111568d954062181730a65cbda.jpg1a5c8111568d954062181730a65c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14" descr="C:\Users\熊英因\Desktop\1a5c8111568d954062181730a65cbda.jpg1a5c8111568d954062181730a65cbda"/>
                    <pic:cNvPicPr>
                      <a:picLocks noChangeAspect="1"/>
                    </pic:cNvPicPr>
                  </pic:nvPicPr>
                  <pic:blipFill>
                    <a:blip r:embed="rId7"/>
                    <a:srcRect/>
                    <a:stretch>
                      <a:fillRect/>
                    </a:stretch>
                  </pic:blipFill>
                  <pic:spPr>
                    <a:xfrm>
                      <a:off x="0" y="0"/>
                      <a:ext cx="7602855" cy="10866120"/>
                    </a:xfrm>
                    <a:prstGeom prst="rect">
                      <a:avLst/>
                    </a:prstGeom>
                    <a:noFill/>
                    <a:ln>
                      <a:noFill/>
                    </a:ln>
                  </pic:spPr>
                </pic:pic>
              </a:graphicData>
            </a:graphic>
          </wp:anchor>
        </w:drawing>
      </w:r>
    </w:p>
    <w:p>
      <w:pPr>
        <w:spacing w:line="360" w:lineRule="auto"/>
        <w:rPr>
          <w:rFonts w:ascii="宋体" w:hAnsi="宋体" w:eastAsia="宋体" w:cs="宋体"/>
          <w:b/>
          <w:bCs/>
          <w:sz w:val="24"/>
        </w:rPr>
      </w:pPr>
    </w:p>
    <w:p>
      <w:pPr>
        <w:spacing w:line="480" w:lineRule="auto"/>
        <w:ind w:right="-313" w:rightChars="-149" w:firstLine="480" w:firstLineChars="200"/>
        <w:jc w:val="left"/>
        <w:rPr>
          <w:rFonts w:ascii="楷体" w:hAnsi="楷体" w:eastAsia="楷体" w:cs="楷体"/>
          <w:sz w:val="24"/>
        </w:rPr>
      </w:pPr>
      <w:r>
        <w:rPr>
          <w:rFonts w:hint="eastAsia" w:ascii="楷体" w:hAnsi="楷体" w:eastAsia="楷体" w:cs="楷体"/>
          <w:sz w:val="24"/>
        </w:rPr>
        <w:t>长久以来，作业由于缺乏科学体系，呈现出碎片化、零散性的特征，学生一直在单一、乏味的作业间机械穿梭和奔跑。如何发挥作业的效能？使作业真正内化为学生的学习素养，在“双减背景”下，团队重构了人教版六年级上册“百分数”单元课时作业，通过素材的精选，结构的优化，作业的多元，活动的长效，科学安排和精心设计，努力探索单元课时作业在实践中的教育性、发展性、多样性和长效性等功能价值和意义。</w:t>
      </w:r>
    </w:p>
    <w:p>
      <w:pPr>
        <w:spacing w:line="480" w:lineRule="auto"/>
        <w:ind w:right="-313" w:rightChars="-149" w:firstLine="480" w:firstLineChars="200"/>
        <w:jc w:val="left"/>
        <w:rPr>
          <w:rFonts w:ascii="楷体" w:hAnsi="楷体" w:eastAsia="楷体" w:cs="楷体"/>
          <w:sz w:val="24"/>
        </w:rPr>
      </w:pPr>
      <w:r>
        <w:rPr>
          <w:rFonts w:hint="eastAsia" w:ascii="楷体" w:hAnsi="楷体" w:eastAsia="楷体" w:cs="楷体"/>
          <w:sz w:val="24"/>
        </w:rPr>
        <w:t>在百分数单元作业设计中，我们力求数学与其他学科链接，与生活关联，和时代同步，关注学生的思维发展和层次差异，将几个关键要素融入其中：</w:t>
      </w:r>
    </w:p>
    <w:p>
      <w:pPr>
        <w:spacing w:line="480" w:lineRule="auto"/>
        <w:ind w:firstLine="482" w:firstLineChars="200"/>
        <w:jc w:val="center"/>
        <w:rPr>
          <w:rFonts w:ascii="楷体" w:hAnsi="楷体" w:eastAsia="楷体" w:cs="楷体"/>
          <w:b/>
          <w:bCs/>
          <w:sz w:val="24"/>
        </w:rPr>
      </w:pPr>
      <w:r>
        <w:rPr>
          <w:rFonts w:hint="eastAsia" w:ascii="楷体" w:hAnsi="楷体" w:eastAsia="楷体" w:cs="楷体"/>
          <w:b/>
          <w:bCs/>
          <w:sz w:val="24"/>
        </w:rPr>
        <w:t>素材多元化</w:t>
      </w:r>
    </w:p>
    <w:p>
      <w:pPr>
        <w:spacing w:line="480" w:lineRule="auto"/>
        <w:ind w:firstLine="480" w:firstLineChars="200"/>
        <w:jc w:val="left"/>
        <w:rPr>
          <w:rFonts w:ascii="楷体" w:hAnsi="楷体" w:eastAsia="楷体" w:cs="楷体"/>
          <w:sz w:val="24"/>
        </w:rPr>
      </w:pPr>
      <w:r>
        <w:rPr>
          <w:rFonts w:hint="eastAsia" w:ascii="楷体" w:hAnsi="楷体" w:eastAsia="楷体" w:cs="楷体"/>
          <w:sz w:val="24"/>
        </w:rPr>
        <w:t>作业素材的选取我们注重数学与其他学科和生活之间的链接和融合，根据学生兴趣和特点，紧跟时代，引“万物”入数学，让作业素材呈现多元化。围绕每课时学习任务和目标，作业素材从科学、文化、生命、奥运、疫情等鲜活的事件中精选，同时链接地理、历史、艺术等多学科知识，让学生在作业中拓宽视野，汲取养料。</w:t>
      </w:r>
    </w:p>
    <w:p>
      <w:pPr>
        <w:spacing w:line="480" w:lineRule="auto"/>
        <w:ind w:firstLine="482" w:firstLineChars="200"/>
        <w:jc w:val="center"/>
        <w:rPr>
          <w:rFonts w:ascii="楷体" w:hAnsi="楷体" w:eastAsia="楷体" w:cs="楷体"/>
          <w:b/>
          <w:bCs/>
          <w:sz w:val="24"/>
        </w:rPr>
      </w:pPr>
      <w:r>
        <w:rPr>
          <w:rFonts w:hint="eastAsia" w:ascii="楷体" w:hAnsi="楷体" w:eastAsia="楷体" w:cs="楷体"/>
          <w:b/>
          <w:bCs/>
          <w:sz w:val="24"/>
        </w:rPr>
        <w:t>结构层次化</w:t>
      </w:r>
    </w:p>
    <w:p>
      <w:pPr>
        <w:spacing w:line="480" w:lineRule="auto"/>
        <w:ind w:firstLine="480" w:firstLineChars="200"/>
        <w:jc w:val="left"/>
        <w:rPr>
          <w:rFonts w:ascii="楷体" w:hAnsi="楷体" w:eastAsia="楷体" w:cs="楷体"/>
          <w:sz w:val="24"/>
        </w:rPr>
      </w:pPr>
      <w:r>
        <w:rPr>
          <w:rFonts w:hint="eastAsia" w:ascii="楷体" w:hAnsi="楷体" w:eastAsia="楷体" w:cs="楷体"/>
          <w:sz w:val="24"/>
        </w:rPr>
        <w:t>根据霍华德·加德纳的“多元智能理论”设计丰富的作业结构类型，在知识</w:t>
      </w:r>
    </w:p>
    <w:p>
      <w:pPr>
        <w:spacing w:line="480" w:lineRule="auto"/>
        <w:jc w:val="left"/>
        <w:rPr>
          <w:rFonts w:ascii="楷体" w:hAnsi="楷体" w:eastAsia="楷体" w:cs="楷体"/>
          <w:sz w:val="24"/>
        </w:rPr>
      </w:pPr>
      <w:r>
        <w:rPr>
          <w:rFonts w:hint="eastAsia" w:ascii="楷体" w:hAnsi="楷体" w:eastAsia="楷体" w:cs="楷体"/>
          <w:sz w:val="24"/>
        </w:rPr>
        <w:t>难度与学习能力上分层设计，既有基本练习，也有变式、专项、辨错等思维提升性练习，更有微项目研究、主题实践活动等操作性强的思维发散性练习。力求单元作业设计在巩固课程的基础上更注重学生用百分数的眼光来观察现实世界，用</w:t>
      </w:r>
    </w:p>
    <w:p>
      <w:pPr>
        <w:spacing w:line="480" w:lineRule="auto"/>
        <w:jc w:val="left"/>
        <w:rPr>
          <w:rFonts w:ascii="楷体" w:hAnsi="楷体" w:eastAsia="楷体" w:cs="楷体"/>
          <w:sz w:val="24"/>
        </w:rPr>
      </w:pPr>
    </w:p>
    <w:p>
      <w:pPr>
        <w:spacing w:line="480" w:lineRule="auto"/>
        <w:jc w:val="left"/>
        <w:rPr>
          <w:rFonts w:ascii="楷体" w:hAnsi="楷体" w:eastAsia="楷体" w:cs="楷体"/>
          <w:sz w:val="24"/>
        </w:rPr>
      </w:pPr>
      <w:r>
        <w:drawing>
          <wp:anchor distT="0" distB="0" distL="114300" distR="114300" simplePos="0" relativeHeight="251659264" behindDoc="1" locked="0" layoutInCell="1" allowOverlap="1">
            <wp:simplePos x="0" y="0"/>
            <wp:positionH relativeFrom="column">
              <wp:posOffset>-1139825</wp:posOffset>
            </wp:positionH>
            <wp:positionV relativeFrom="paragraph">
              <wp:posOffset>-926465</wp:posOffset>
            </wp:positionV>
            <wp:extent cx="7602855" cy="10866120"/>
            <wp:effectExtent l="0" t="0" r="1905" b="0"/>
            <wp:wrapNone/>
            <wp:docPr id="522" name="图片 522" descr="C:\Users\熊英因\Desktop\1a5c8111568d954062181730a65cbda.jpg1a5c8111568d954062181730a65c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522" descr="C:\Users\熊英因\Desktop\1a5c8111568d954062181730a65cbda.jpg1a5c8111568d954062181730a65cbda"/>
                    <pic:cNvPicPr>
                      <a:picLocks noChangeAspect="1"/>
                    </pic:cNvPicPr>
                  </pic:nvPicPr>
                  <pic:blipFill>
                    <a:blip r:embed="rId7"/>
                    <a:srcRect/>
                    <a:stretch>
                      <a:fillRect/>
                    </a:stretch>
                  </pic:blipFill>
                  <pic:spPr>
                    <a:xfrm>
                      <a:off x="0" y="0"/>
                      <a:ext cx="7602855" cy="10866120"/>
                    </a:xfrm>
                    <a:prstGeom prst="rect">
                      <a:avLst/>
                    </a:prstGeom>
                    <a:noFill/>
                    <a:ln>
                      <a:noFill/>
                    </a:ln>
                  </pic:spPr>
                </pic:pic>
              </a:graphicData>
            </a:graphic>
          </wp:anchor>
        </w:drawing>
      </w:r>
    </w:p>
    <w:p>
      <w:pPr>
        <w:spacing w:line="480" w:lineRule="auto"/>
        <w:jc w:val="left"/>
        <w:rPr>
          <w:rFonts w:ascii="楷体" w:hAnsi="楷体" w:eastAsia="楷体" w:cs="楷体"/>
          <w:sz w:val="24"/>
        </w:rPr>
      </w:pPr>
    </w:p>
    <w:p>
      <w:pPr>
        <w:spacing w:line="480" w:lineRule="auto"/>
        <w:jc w:val="left"/>
        <w:rPr>
          <w:rFonts w:ascii="楷体" w:hAnsi="楷体" w:eastAsia="楷体" w:cs="楷体"/>
          <w:sz w:val="24"/>
        </w:rPr>
      </w:pPr>
      <w:r>
        <w:rPr>
          <w:rFonts w:hint="eastAsia" w:ascii="楷体" w:hAnsi="楷体" w:eastAsia="楷体" w:cs="楷体"/>
          <w:sz w:val="24"/>
        </w:rPr>
        <w:t>百分数的语言来表达现实世界，用百分数的思维来思考现实世界。优化作业结构层次，内化学生数学素养，拔节学习能力。</w:t>
      </w:r>
    </w:p>
    <w:p>
      <w:pPr>
        <w:spacing w:line="480" w:lineRule="auto"/>
        <w:ind w:firstLine="482" w:firstLineChars="200"/>
        <w:jc w:val="center"/>
        <w:rPr>
          <w:rFonts w:ascii="楷体" w:hAnsi="楷体" w:eastAsia="楷体" w:cs="楷体"/>
          <w:b/>
          <w:bCs/>
          <w:sz w:val="24"/>
        </w:rPr>
      </w:pPr>
      <w:r>
        <w:rPr>
          <w:rFonts w:hint="eastAsia" w:ascii="楷体" w:hAnsi="楷体" w:eastAsia="楷体" w:cs="楷体"/>
          <w:b/>
          <w:bCs/>
          <w:sz w:val="24"/>
        </w:rPr>
        <w:t>反思过程化</w:t>
      </w:r>
    </w:p>
    <w:p>
      <w:pPr>
        <w:spacing w:line="480" w:lineRule="auto"/>
        <w:ind w:firstLine="480" w:firstLineChars="200"/>
        <w:jc w:val="left"/>
        <w:rPr>
          <w:rFonts w:ascii="楷体" w:hAnsi="楷体" w:eastAsia="楷体" w:cs="楷体"/>
          <w:sz w:val="24"/>
        </w:rPr>
      </w:pPr>
      <w:r>
        <w:rPr>
          <w:rFonts w:hint="eastAsia" w:ascii="楷体" w:hAnsi="楷体" w:eastAsia="楷体" w:cs="楷体"/>
          <w:sz w:val="24"/>
        </w:rPr>
        <w:t>约翰·杜威认为，儿童的发展不是为了弥补成人标准下的缺陷，而是自我成长。作业的旨归更应该是帮助儿童判断自我状态，进而进行修复和调整。这就意</w:t>
      </w:r>
    </w:p>
    <w:p>
      <w:pPr>
        <w:spacing w:line="480" w:lineRule="auto"/>
        <w:jc w:val="left"/>
        <w:rPr>
          <w:rFonts w:ascii="楷体" w:hAnsi="楷体" w:eastAsia="楷体" w:cs="楷体"/>
          <w:sz w:val="24"/>
        </w:rPr>
      </w:pPr>
      <w:r>
        <w:rPr>
          <w:rFonts w:hint="eastAsia" w:ascii="楷体" w:hAnsi="楷体" w:eastAsia="楷体" w:cs="楷体"/>
          <w:sz w:val="24"/>
        </w:rPr>
        <w:t>味着作业的评价需要个性的，个性化评价有益于学生认识到每个人学习的过程存在不同差异，反思和调整甚至是进步的方向都是各异的。单元作业设计中，我们结合学习内容，让学生在“思维返途”中精准定位知识断层，建立信息间突出的必要联系，促进儿童深入思考，直击核心。</w:t>
      </w:r>
    </w:p>
    <w:p>
      <w:pPr>
        <w:spacing w:line="480" w:lineRule="auto"/>
        <w:ind w:firstLine="480" w:firstLineChars="200"/>
        <w:jc w:val="left"/>
        <w:rPr>
          <w:rFonts w:ascii="楷体" w:hAnsi="楷体" w:eastAsia="楷体" w:cs="楷体"/>
          <w:sz w:val="24"/>
        </w:rPr>
      </w:pPr>
      <w:r>
        <w:rPr>
          <w:rFonts w:hint="eastAsia" w:ascii="楷体" w:hAnsi="楷体" w:eastAsia="楷体" w:cs="楷体"/>
          <w:sz w:val="24"/>
        </w:rPr>
        <w:t>总之，作业的过程，是学生自我独立成长的关键过程，是每个学生获得向上生长的力量的过程。以素养发展为锚，减轻学生作业负荷，不断尝试和探索，我们终将找到最适合学生的学习方式，迎着光，面向未来，阔步向前……</w:t>
      </w:r>
    </w:p>
    <w:p>
      <w:pPr>
        <w:spacing w:line="360" w:lineRule="auto"/>
        <w:ind w:firstLine="480" w:firstLineChars="200"/>
        <w:jc w:val="left"/>
        <w:rPr>
          <w:rFonts w:ascii="楷体" w:hAnsi="楷体" w:eastAsia="楷体" w:cs="楷体"/>
          <w:sz w:val="24"/>
        </w:rPr>
      </w:pPr>
    </w:p>
    <w:p>
      <w:pPr>
        <w:spacing w:line="360" w:lineRule="auto"/>
        <w:ind w:firstLine="723" w:firstLineChars="100"/>
        <w:rPr>
          <w:rFonts w:ascii="宋体" w:hAnsi="宋体" w:eastAsia="宋体" w:cs="宋体"/>
          <w:b/>
          <w:bCs/>
          <w:sz w:val="72"/>
          <w:szCs w:val="72"/>
        </w:rPr>
      </w:pPr>
    </w:p>
    <w:p>
      <w:pPr>
        <w:spacing w:line="360" w:lineRule="auto"/>
        <w:ind w:firstLine="723" w:firstLineChars="100"/>
        <w:jc w:val="center"/>
        <w:rPr>
          <w:rFonts w:ascii="宋体" w:hAnsi="宋体" w:eastAsia="宋体" w:cs="宋体"/>
          <w:b/>
          <w:bCs/>
          <w:sz w:val="72"/>
          <w:szCs w:val="72"/>
        </w:rPr>
      </w:pPr>
    </w:p>
    <w:p>
      <w:pPr>
        <w:spacing w:line="360" w:lineRule="auto"/>
        <w:ind w:firstLine="723" w:firstLineChars="100"/>
        <w:jc w:val="center"/>
        <w:rPr>
          <w:rFonts w:ascii="宋体" w:hAnsi="宋体" w:eastAsia="宋体" w:cs="宋体"/>
          <w:b/>
          <w:bCs/>
          <w:sz w:val="72"/>
          <w:szCs w:val="72"/>
        </w:rPr>
      </w:pPr>
    </w:p>
    <w:p>
      <w:pPr>
        <w:spacing w:line="360" w:lineRule="auto"/>
        <w:ind w:firstLine="723" w:firstLineChars="100"/>
        <w:jc w:val="center"/>
        <w:rPr>
          <w:rFonts w:ascii="宋体" w:hAnsi="宋体" w:eastAsia="宋体" w:cs="宋体"/>
          <w:b/>
          <w:bCs/>
          <w:sz w:val="72"/>
          <w:szCs w:val="72"/>
        </w:rPr>
      </w:pPr>
    </w:p>
    <w:p>
      <w:pPr>
        <w:spacing w:line="360" w:lineRule="auto"/>
        <w:ind w:firstLine="723" w:firstLineChars="100"/>
        <w:jc w:val="center"/>
        <w:rPr>
          <w:rFonts w:ascii="宋体" w:hAnsi="宋体" w:eastAsia="宋体" w:cs="宋体"/>
          <w:b/>
          <w:bCs/>
          <w:sz w:val="72"/>
          <w:szCs w:val="72"/>
        </w:rPr>
      </w:pPr>
    </w:p>
    <w:p>
      <w:pPr>
        <w:spacing w:line="360" w:lineRule="auto"/>
        <w:ind w:firstLine="210" w:firstLineChars="100"/>
        <w:jc w:val="center"/>
        <w:rPr>
          <w:rFonts w:ascii="宋体" w:hAnsi="宋体" w:eastAsia="宋体" w:cs="宋体"/>
          <w:b/>
          <w:bCs/>
          <w:sz w:val="72"/>
          <w:szCs w:val="72"/>
        </w:rPr>
      </w:pPr>
      <w:r>
        <w:drawing>
          <wp:anchor distT="0" distB="0" distL="114300" distR="114300" simplePos="0" relativeHeight="251804672" behindDoc="1" locked="0" layoutInCell="1" allowOverlap="1">
            <wp:simplePos x="0" y="0"/>
            <wp:positionH relativeFrom="column">
              <wp:posOffset>-1132205</wp:posOffset>
            </wp:positionH>
            <wp:positionV relativeFrom="paragraph">
              <wp:posOffset>-918845</wp:posOffset>
            </wp:positionV>
            <wp:extent cx="7602855" cy="10866120"/>
            <wp:effectExtent l="0" t="0" r="1905" b="0"/>
            <wp:wrapNone/>
            <wp:docPr id="502" name="图片 502" descr="C:\Users\熊英因\Desktop\1a5c8111568d954062181730a65cbda.jpg1a5c8111568d954062181730a65c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502" descr="C:\Users\熊英因\Desktop\1a5c8111568d954062181730a65cbda.jpg1a5c8111568d954062181730a65cbda"/>
                    <pic:cNvPicPr>
                      <a:picLocks noChangeAspect="1"/>
                    </pic:cNvPicPr>
                  </pic:nvPicPr>
                  <pic:blipFill>
                    <a:blip r:embed="rId7"/>
                    <a:srcRect/>
                    <a:stretch>
                      <a:fillRect/>
                    </a:stretch>
                  </pic:blipFill>
                  <pic:spPr>
                    <a:xfrm>
                      <a:off x="0" y="0"/>
                      <a:ext cx="7602855" cy="10866120"/>
                    </a:xfrm>
                    <a:prstGeom prst="rect">
                      <a:avLst/>
                    </a:prstGeom>
                    <a:noFill/>
                    <a:ln>
                      <a:noFill/>
                    </a:ln>
                  </pic:spPr>
                </pic:pic>
              </a:graphicData>
            </a:graphic>
          </wp:anchor>
        </w:drawing>
      </w:r>
      <w:r>
        <w:rPr>
          <w:rFonts w:hint="eastAsia" w:ascii="宋体" w:hAnsi="宋体" w:eastAsia="宋体" w:cs="宋体"/>
          <w:b/>
          <w:bCs/>
          <w:sz w:val="72"/>
          <w:szCs w:val="72"/>
        </w:rPr>
        <w:t>目   录</w:t>
      </w:r>
    </w:p>
    <w:p>
      <w:pPr>
        <w:spacing w:line="480" w:lineRule="auto"/>
        <w:ind w:right="-313" w:rightChars="-149"/>
        <w:jc w:val="left"/>
        <w:rPr>
          <w:rFonts w:ascii="宋体" w:hAnsi="宋体" w:eastAsia="宋体" w:cs="宋体"/>
          <w:b/>
          <w:bCs/>
          <w:sz w:val="30"/>
          <w:szCs w:val="30"/>
        </w:rPr>
      </w:pPr>
    </w:p>
    <w:p>
      <w:pPr>
        <w:spacing w:line="480" w:lineRule="auto"/>
        <w:ind w:right="-313" w:rightChars="-149"/>
        <w:jc w:val="left"/>
        <w:rPr>
          <w:rFonts w:ascii="宋体" w:hAnsi="宋体" w:eastAsia="宋体" w:cs="宋体"/>
          <w:b/>
          <w:bCs/>
          <w:sz w:val="30"/>
          <w:szCs w:val="30"/>
        </w:rPr>
      </w:pPr>
      <w:r>
        <w:rPr>
          <w:sz w:val="30"/>
        </w:rPr>
        <mc:AlternateContent>
          <mc:Choice Requires="wps">
            <w:drawing>
              <wp:anchor distT="0" distB="0" distL="114300" distR="114300" simplePos="0" relativeHeight="251805696" behindDoc="0" locked="0" layoutInCell="1" allowOverlap="1">
                <wp:simplePos x="0" y="0"/>
                <wp:positionH relativeFrom="column">
                  <wp:posOffset>3079115</wp:posOffset>
                </wp:positionH>
                <wp:positionV relativeFrom="paragraph">
                  <wp:posOffset>216535</wp:posOffset>
                </wp:positionV>
                <wp:extent cx="2232660" cy="0"/>
                <wp:effectExtent l="0" t="9525" r="7620" b="13335"/>
                <wp:wrapNone/>
                <wp:docPr id="524" name="直接连接符 524"/>
                <wp:cNvGraphicFramePr/>
                <a:graphic xmlns:a="http://schemas.openxmlformats.org/drawingml/2006/main">
                  <a:graphicData uri="http://schemas.microsoft.com/office/word/2010/wordprocessingShape">
                    <wps:wsp>
                      <wps:cNvCnPr/>
                      <wps:spPr>
                        <a:xfrm>
                          <a:off x="0" y="0"/>
                          <a:ext cx="2232660" cy="0"/>
                        </a:xfrm>
                        <a:prstGeom prst="line">
                          <a:avLst/>
                        </a:prstGeom>
                        <a:ln w="1905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42.45pt;margin-top:17.05pt;height:0pt;width:175.8pt;z-index:251805696;mso-width-relative:page;mso-height-relative:page;" filled="f" stroked="t" coordsize="21600,21600" o:gfxdata="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mdyz3Y&#10;AAAACQEAAA8AAAAAAAAAAQAgAAAAIgAAAGRycy9kb3ducmV2LnhtbFBLAQIUABQAAAAIAIdO4kCG&#10;UEvG5wEAALcDAAAOAAAAAAAAAAEAIAAAACcBAABkcnMvZTJvRG9jLnhtbFBLBQYAAAAABgAGAFkB&#10;AACABQAAAAA=&#10;">
                <v:fill on="f" focussize="0,0"/>
                <v:stroke weight="1.5pt" color="#000000 [3213]" miterlimit="8" joinstyle="miter" dashstyle="1 1"/>
                <v:imagedata o:title=""/>
                <o:lock v:ext="edit" aspectratio="f"/>
              </v:line>
            </w:pict>
          </mc:Fallback>
        </mc:AlternateContent>
      </w:r>
      <w:r>
        <w:rPr>
          <w:rFonts w:hint="eastAsia" w:ascii="宋体" w:hAnsi="宋体" w:eastAsia="宋体" w:cs="宋体"/>
          <w:b/>
          <w:bCs/>
          <w:sz w:val="30"/>
          <w:szCs w:val="30"/>
        </w:rPr>
        <w:t>第1课时  百分数的意义和读、写法                         5</w:t>
      </w:r>
    </w:p>
    <w:p>
      <w:pPr>
        <w:spacing w:line="480" w:lineRule="auto"/>
        <w:ind w:right="-313" w:rightChars="-149"/>
        <w:jc w:val="left"/>
        <w:rPr>
          <w:rFonts w:ascii="宋体" w:hAnsi="宋体" w:eastAsia="宋体" w:cs="宋体"/>
          <w:b/>
          <w:bCs/>
          <w:sz w:val="30"/>
          <w:szCs w:val="30"/>
        </w:rPr>
      </w:pPr>
    </w:p>
    <w:p>
      <w:pPr>
        <w:spacing w:line="480" w:lineRule="auto"/>
        <w:ind w:right="-313" w:rightChars="-149"/>
        <w:jc w:val="left"/>
        <w:rPr>
          <w:rFonts w:ascii="宋体" w:hAnsi="宋体" w:eastAsia="宋体" w:cs="宋体"/>
          <w:b/>
          <w:bCs/>
          <w:sz w:val="30"/>
          <w:szCs w:val="30"/>
        </w:rPr>
      </w:pPr>
      <w:r>
        <w:rPr>
          <w:sz w:val="30"/>
        </w:rPr>
        <mc:AlternateContent>
          <mc:Choice Requires="wps">
            <w:drawing>
              <wp:anchor distT="0" distB="0" distL="114300" distR="114300" simplePos="0" relativeHeight="251806720" behindDoc="0" locked="0" layoutInCell="1" allowOverlap="1">
                <wp:simplePos x="0" y="0"/>
                <wp:positionH relativeFrom="column">
                  <wp:posOffset>3688715</wp:posOffset>
                </wp:positionH>
                <wp:positionV relativeFrom="paragraph">
                  <wp:posOffset>213995</wp:posOffset>
                </wp:positionV>
                <wp:extent cx="1600200" cy="7620"/>
                <wp:effectExtent l="0" t="0" r="0" b="0"/>
                <wp:wrapNone/>
                <wp:docPr id="525" name="直接连接符 525"/>
                <wp:cNvGraphicFramePr/>
                <a:graphic xmlns:a="http://schemas.openxmlformats.org/drawingml/2006/main">
                  <a:graphicData uri="http://schemas.microsoft.com/office/word/2010/wordprocessingShape">
                    <wps:wsp>
                      <wps:cNvCnPr/>
                      <wps:spPr>
                        <a:xfrm>
                          <a:off x="0" y="0"/>
                          <a:ext cx="1600200" cy="7620"/>
                        </a:xfrm>
                        <a:prstGeom prst="line">
                          <a:avLst/>
                        </a:prstGeom>
                        <a:ln w="1905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90.45pt;margin-top:16.85pt;height:0.6pt;width:126pt;z-index:251806720;mso-width-relative:page;mso-height-relative:page;" filled="f" stroked="t" coordsize="21600,21600" o:gfxdata="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L3&#10;PubYAAAACQEAAA8AAAAAAAAAAQAgAAAAIgAAAGRycy9kb3ducmV2LnhtbFBLAQIUABQAAAAIAIdO&#10;4kBYrbFV6gEAALoDAAAOAAAAAAAAAAEAIAAAACcBAABkcnMvZTJvRG9jLnhtbFBLBQYAAAAABgAG&#10;AFkBAACDBQAAAAA=&#10;">
                <v:fill on="f" focussize="0,0"/>
                <v:stroke weight="1.5pt" color="#000000 [3213]" miterlimit="8" joinstyle="miter" dashstyle="1 1"/>
                <v:imagedata o:title=""/>
                <o:lock v:ext="edit" aspectratio="f"/>
              </v:line>
            </w:pict>
          </mc:Fallback>
        </mc:AlternateContent>
      </w:r>
      <w:r>
        <w:rPr>
          <w:rFonts w:ascii="宋体" w:hAnsi="宋体" w:eastAsia="宋体" w:cs="宋体"/>
          <w:b/>
          <w:bCs/>
          <w:sz w:val="30"/>
          <w:szCs w:val="30"/>
        </w:rPr>
        <w:t>第2课时</w:t>
      </w:r>
      <w:r>
        <w:rPr>
          <w:rFonts w:hint="eastAsia" w:ascii="宋体" w:hAnsi="宋体" w:eastAsia="宋体" w:cs="宋体"/>
          <w:b/>
          <w:bCs/>
          <w:sz w:val="30"/>
          <w:szCs w:val="30"/>
        </w:rPr>
        <w:t xml:space="preserve"> </w:t>
      </w:r>
      <w:r>
        <w:rPr>
          <w:rFonts w:ascii="宋体" w:hAnsi="宋体" w:eastAsia="宋体" w:cs="宋体"/>
          <w:b/>
          <w:bCs/>
          <w:sz w:val="30"/>
          <w:szCs w:val="30"/>
        </w:rPr>
        <w:t xml:space="preserve"> 求一个数是另一个数的百分之几</w:t>
      </w:r>
      <w:r>
        <w:rPr>
          <w:rFonts w:hint="eastAsia" w:ascii="宋体" w:hAnsi="宋体" w:eastAsia="宋体" w:cs="宋体"/>
          <w:b/>
          <w:bCs/>
          <w:sz w:val="30"/>
          <w:szCs w:val="30"/>
        </w:rPr>
        <w:t xml:space="preserve">                  9 </w:t>
      </w:r>
    </w:p>
    <w:p>
      <w:pPr>
        <w:spacing w:line="480" w:lineRule="auto"/>
        <w:ind w:right="-313" w:rightChars="-149"/>
        <w:jc w:val="left"/>
        <w:rPr>
          <w:rFonts w:ascii="宋体" w:hAnsi="宋体" w:eastAsia="宋体" w:cs="宋体"/>
          <w:b/>
          <w:bCs/>
          <w:sz w:val="30"/>
          <w:szCs w:val="30"/>
        </w:rPr>
      </w:pPr>
    </w:p>
    <w:p>
      <w:pPr>
        <w:spacing w:line="480" w:lineRule="auto"/>
        <w:ind w:right="-313" w:rightChars="-149"/>
        <w:jc w:val="left"/>
        <w:rPr>
          <w:rFonts w:ascii="宋体" w:hAnsi="宋体" w:eastAsia="宋体" w:cs="宋体"/>
          <w:b/>
          <w:bCs/>
          <w:sz w:val="30"/>
          <w:szCs w:val="30"/>
        </w:rPr>
      </w:pPr>
      <w:r>
        <w:rPr>
          <w:sz w:val="30"/>
        </w:rPr>
        <mc:AlternateContent>
          <mc:Choice Requires="wps">
            <w:drawing>
              <wp:anchor distT="0" distB="0" distL="114300" distR="114300" simplePos="0" relativeHeight="251807744" behindDoc="0" locked="0" layoutInCell="1" allowOverlap="1">
                <wp:simplePos x="0" y="0"/>
                <wp:positionH relativeFrom="column">
                  <wp:posOffset>3300095</wp:posOffset>
                </wp:positionH>
                <wp:positionV relativeFrom="paragraph">
                  <wp:posOffset>191135</wp:posOffset>
                </wp:positionV>
                <wp:extent cx="1874520" cy="7620"/>
                <wp:effectExtent l="0" t="0" r="0" b="0"/>
                <wp:wrapNone/>
                <wp:docPr id="526" name="直接连接符 526"/>
                <wp:cNvGraphicFramePr/>
                <a:graphic xmlns:a="http://schemas.openxmlformats.org/drawingml/2006/main">
                  <a:graphicData uri="http://schemas.microsoft.com/office/word/2010/wordprocessingShape">
                    <wps:wsp>
                      <wps:cNvCnPr/>
                      <wps:spPr>
                        <a:xfrm>
                          <a:off x="0" y="0"/>
                          <a:ext cx="1874520" cy="7620"/>
                        </a:xfrm>
                        <a:prstGeom prst="line">
                          <a:avLst/>
                        </a:prstGeom>
                        <a:ln w="1905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59.85pt;margin-top:15.05pt;height:0.6pt;width:147.6pt;z-index:251807744;mso-width-relative:page;mso-height-relative:page;" filled="f" stroked="t" coordsize="21600,21600" o:gfxdata="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wu&#10;ZB7YAAAACQEAAA8AAAAAAAAAAQAgAAAAIgAAAGRycy9kb3ducmV2LnhtbFBLAQIUABQAAAAIAIdO&#10;4kBpcl5E6gEAALoDAAAOAAAAAAAAAAEAIAAAACcBAABkcnMvZTJvRG9jLnhtbFBLBQYAAAAABgAG&#10;AFkBAACDBQAAAAA=&#10;">
                <v:fill on="f" focussize="0,0"/>
                <v:stroke weight="1.5pt" color="#000000 [3213]" miterlimit="8" joinstyle="miter" dashstyle="1 1"/>
                <v:imagedata o:title=""/>
                <o:lock v:ext="edit" aspectratio="f"/>
              </v:line>
            </w:pict>
          </mc:Fallback>
        </mc:AlternateContent>
      </w:r>
      <w:r>
        <w:rPr>
          <w:rFonts w:hint="eastAsia" w:ascii="宋体" w:hAnsi="宋体" w:eastAsia="宋体" w:cs="宋体"/>
          <w:b/>
          <w:bCs/>
          <w:sz w:val="30"/>
          <w:szCs w:val="30"/>
        </w:rPr>
        <w:t>第3课时  求一个数的百分之几是多少                     14</w:t>
      </w:r>
    </w:p>
    <w:p>
      <w:pPr>
        <w:spacing w:line="480" w:lineRule="auto"/>
        <w:ind w:right="-313" w:rightChars="-149"/>
        <w:jc w:val="left"/>
        <w:rPr>
          <w:rFonts w:ascii="宋体" w:hAnsi="宋体" w:eastAsia="宋体" w:cs="宋体"/>
          <w:b/>
          <w:bCs/>
          <w:sz w:val="30"/>
          <w:szCs w:val="30"/>
        </w:rPr>
      </w:pPr>
    </w:p>
    <w:p>
      <w:pPr>
        <w:spacing w:line="480" w:lineRule="auto"/>
        <w:ind w:right="-313" w:rightChars="-149"/>
        <w:jc w:val="left"/>
        <w:rPr>
          <w:rFonts w:ascii="宋体" w:hAnsi="宋体" w:eastAsia="宋体" w:cs="宋体"/>
          <w:b/>
          <w:bCs/>
          <w:sz w:val="30"/>
          <w:szCs w:val="30"/>
        </w:rPr>
      </w:pPr>
      <w:r>
        <w:rPr>
          <w:sz w:val="30"/>
        </w:rPr>
        <mc:AlternateContent>
          <mc:Choice Requires="wps">
            <w:drawing>
              <wp:anchor distT="0" distB="0" distL="114300" distR="114300" simplePos="0" relativeHeight="251808768" behindDoc="0" locked="0" layoutInCell="1" allowOverlap="1">
                <wp:simplePos x="0" y="0"/>
                <wp:positionH relativeFrom="column">
                  <wp:posOffset>2903855</wp:posOffset>
                </wp:positionH>
                <wp:positionV relativeFrom="paragraph">
                  <wp:posOffset>191135</wp:posOffset>
                </wp:positionV>
                <wp:extent cx="2278380" cy="12700"/>
                <wp:effectExtent l="0" t="0" r="0" b="0"/>
                <wp:wrapNone/>
                <wp:docPr id="527" name="直接连接符 527"/>
                <wp:cNvGraphicFramePr/>
                <a:graphic xmlns:a="http://schemas.openxmlformats.org/drawingml/2006/main">
                  <a:graphicData uri="http://schemas.microsoft.com/office/word/2010/wordprocessingShape">
                    <wps:wsp>
                      <wps:cNvCnPr/>
                      <wps:spPr>
                        <a:xfrm>
                          <a:off x="0" y="0"/>
                          <a:ext cx="2278380" cy="12700"/>
                        </a:xfrm>
                        <a:prstGeom prst="line">
                          <a:avLst/>
                        </a:prstGeom>
                        <a:ln w="1905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28.65pt;margin-top:15.05pt;height:1pt;width:179.4pt;z-index:251808768;mso-width-relative:page;mso-height-relative:page;" filled="f" stroked="t" coordsize="21600,21600" o:gfxdata="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Ppn&#10;boLXAAAACQEAAA8AAAAAAAAAAQAgAAAAIgAAAGRycy9kb3ducmV2LnhtbFBLAQIUABQAAAAIAIdO&#10;4kAn2Wox6wEAALsDAAAOAAAAAAAAAAEAIAAAACYBAABkcnMvZTJvRG9jLnhtbFBLBQYAAAAABgAG&#10;AFkBAACDBQAAAAA=&#10;">
                <v:fill on="f" focussize="0,0"/>
                <v:stroke weight="1.5pt" color="#000000 [3213]" miterlimit="8" joinstyle="miter" dashstyle="1 1"/>
                <v:imagedata o:title=""/>
                <o:lock v:ext="edit" aspectratio="f"/>
              </v:line>
            </w:pict>
          </mc:Fallback>
        </mc:AlternateContent>
      </w:r>
      <w:r>
        <w:rPr>
          <w:rFonts w:hint="eastAsia" w:ascii="宋体" w:hAnsi="宋体" w:eastAsia="宋体" w:cs="宋体"/>
          <w:b/>
          <w:bCs/>
          <w:sz w:val="30"/>
          <w:szCs w:val="30"/>
        </w:rPr>
        <w:t>第4课时  用百分数解决问题（1）                         18</w:t>
      </w:r>
    </w:p>
    <w:p>
      <w:pPr>
        <w:spacing w:line="480" w:lineRule="auto"/>
        <w:ind w:right="-313" w:rightChars="-149"/>
        <w:jc w:val="left"/>
        <w:rPr>
          <w:rFonts w:ascii="宋体" w:hAnsi="宋体" w:eastAsia="宋体" w:cs="宋体"/>
          <w:b/>
          <w:bCs/>
          <w:sz w:val="30"/>
          <w:szCs w:val="30"/>
        </w:rPr>
      </w:pPr>
    </w:p>
    <w:p>
      <w:pPr>
        <w:spacing w:line="480" w:lineRule="auto"/>
        <w:ind w:right="-313" w:rightChars="-149"/>
        <w:jc w:val="left"/>
        <w:rPr>
          <w:rFonts w:ascii="宋体" w:hAnsi="宋体" w:eastAsia="宋体" w:cs="宋体"/>
          <w:b/>
          <w:bCs/>
          <w:sz w:val="30"/>
          <w:szCs w:val="30"/>
        </w:rPr>
      </w:pPr>
      <w:r>
        <w:rPr>
          <w:sz w:val="30"/>
        </w:rPr>
        <mc:AlternateContent>
          <mc:Choice Requires="wps">
            <w:drawing>
              <wp:anchor distT="0" distB="0" distL="114300" distR="114300" simplePos="0" relativeHeight="251809792" behindDoc="0" locked="0" layoutInCell="1" allowOverlap="1">
                <wp:simplePos x="0" y="0"/>
                <wp:positionH relativeFrom="column">
                  <wp:posOffset>2888615</wp:posOffset>
                </wp:positionH>
                <wp:positionV relativeFrom="paragraph">
                  <wp:posOffset>221615</wp:posOffset>
                </wp:positionV>
                <wp:extent cx="2316480" cy="20320"/>
                <wp:effectExtent l="0" t="9525" r="0" b="15875"/>
                <wp:wrapNone/>
                <wp:docPr id="528" name="直接连接符 528"/>
                <wp:cNvGraphicFramePr/>
                <a:graphic xmlns:a="http://schemas.openxmlformats.org/drawingml/2006/main">
                  <a:graphicData uri="http://schemas.microsoft.com/office/word/2010/wordprocessingShape">
                    <wps:wsp>
                      <wps:cNvCnPr/>
                      <wps:spPr>
                        <a:xfrm>
                          <a:off x="0" y="0"/>
                          <a:ext cx="2316480" cy="20320"/>
                        </a:xfrm>
                        <a:prstGeom prst="line">
                          <a:avLst/>
                        </a:prstGeom>
                        <a:ln w="1905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27.45pt;margin-top:17.45pt;height:1.6pt;width:182.4pt;z-index:251809792;mso-width-relative:page;mso-height-relative:page;" filled="f" stroked="t" coordsize="21600,21600" o:gfxdata="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p&#10;rdyf1wAAAAkBAAAPAAAAAAAAAAEAIAAAACIAAABkcnMvZG93bnJldi54bWxQSwECFAAUAAAACACH&#10;TuJAyuyahOwBAAC7AwAADgAAAAAAAAABACAAAAAmAQAAZHJzL2Uyb0RvYy54bWxQSwUGAAAAAAYA&#10;BgBZAQAAhAUAAAAA&#10;">
                <v:fill on="f" focussize="0,0"/>
                <v:stroke weight="1.5pt" color="#000000 [3213]" miterlimit="8" joinstyle="miter" dashstyle="1 1"/>
                <v:imagedata o:title=""/>
                <o:lock v:ext="edit" aspectratio="f"/>
              </v:line>
            </w:pict>
          </mc:Fallback>
        </mc:AlternateContent>
      </w:r>
      <w:r>
        <w:rPr>
          <w:rFonts w:hint="eastAsia" w:ascii="宋体" w:hAnsi="宋体" w:eastAsia="宋体" w:cs="宋体"/>
          <w:b/>
          <w:bCs/>
          <w:sz w:val="30"/>
          <w:szCs w:val="30"/>
        </w:rPr>
        <w:t>第5课时  用百分数解决问题（2）                         22</w:t>
      </w:r>
    </w:p>
    <w:p>
      <w:pPr>
        <w:spacing w:line="480" w:lineRule="auto"/>
        <w:ind w:right="-313" w:rightChars="-149"/>
        <w:jc w:val="left"/>
        <w:rPr>
          <w:rFonts w:ascii="宋体" w:hAnsi="宋体" w:eastAsia="宋体" w:cs="宋体"/>
          <w:b/>
          <w:bCs/>
          <w:sz w:val="30"/>
          <w:szCs w:val="30"/>
        </w:rPr>
      </w:pPr>
    </w:p>
    <w:p>
      <w:pPr>
        <w:spacing w:line="480" w:lineRule="auto"/>
        <w:ind w:right="-313" w:rightChars="-149"/>
        <w:jc w:val="left"/>
        <w:rPr>
          <w:rFonts w:ascii="宋体" w:hAnsi="宋体" w:eastAsia="宋体" w:cs="宋体"/>
          <w:b/>
          <w:bCs/>
          <w:sz w:val="30"/>
          <w:szCs w:val="30"/>
        </w:rPr>
      </w:pPr>
      <w:r>
        <w:rPr>
          <w:sz w:val="30"/>
        </w:rPr>
        <mc:AlternateContent>
          <mc:Choice Requires="wps">
            <w:drawing>
              <wp:anchor distT="0" distB="0" distL="114300" distR="114300" simplePos="0" relativeHeight="251810816" behindDoc="0" locked="0" layoutInCell="1" allowOverlap="1">
                <wp:simplePos x="0" y="0"/>
                <wp:positionH relativeFrom="column">
                  <wp:posOffset>2911475</wp:posOffset>
                </wp:positionH>
                <wp:positionV relativeFrom="paragraph">
                  <wp:posOffset>191135</wp:posOffset>
                </wp:positionV>
                <wp:extent cx="2316480" cy="20320"/>
                <wp:effectExtent l="0" t="9525" r="0" b="15875"/>
                <wp:wrapNone/>
                <wp:docPr id="529" name="直接连接符 529"/>
                <wp:cNvGraphicFramePr/>
                <a:graphic xmlns:a="http://schemas.openxmlformats.org/drawingml/2006/main">
                  <a:graphicData uri="http://schemas.microsoft.com/office/word/2010/wordprocessingShape">
                    <wps:wsp>
                      <wps:cNvCnPr/>
                      <wps:spPr>
                        <a:xfrm>
                          <a:off x="0" y="0"/>
                          <a:ext cx="2316480" cy="20320"/>
                        </a:xfrm>
                        <a:prstGeom prst="line">
                          <a:avLst/>
                        </a:prstGeom>
                        <a:ln w="1905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29.25pt;margin-top:15.05pt;height:1.6pt;width:182.4pt;z-index:251810816;mso-width-relative:page;mso-height-relative:page;" filled="f" stroked="t" coordsize="21600,21600" o:gfxdata="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H&#10;G9nQ1wAAAAkBAAAPAAAAAAAAAAEAIAAAACIAAABkcnMvZG93bnJldi54bWxQSwECFAAUAAAACACH&#10;TuJAjYzjn+wBAAC7AwAADgAAAAAAAAABACAAAAAmAQAAZHJzL2Uyb0RvYy54bWxQSwUGAAAAAAYA&#10;BgBZAQAAhAUAAAAA&#10;">
                <v:fill on="f" focussize="0,0"/>
                <v:stroke weight="1.5pt" color="#000000 [3213]" miterlimit="8" joinstyle="miter" dashstyle="1 1"/>
                <v:imagedata o:title=""/>
                <o:lock v:ext="edit" aspectratio="f"/>
              </v:line>
            </w:pict>
          </mc:Fallback>
        </mc:AlternateContent>
      </w:r>
      <w:r>
        <w:rPr>
          <w:rFonts w:ascii="宋体" w:hAnsi="宋体" w:eastAsia="宋体" w:cs="宋体"/>
          <w:b/>
          <w:bCs/>
          <w:sz w:val="30"/>
          <w:szCs w:val="30"/>
        </w:rPr>
        <w:t>第6课时</w:t>
      </w:r>
      <w:r>
        <w:rPr>
          <w:rFonts w:hint="eastAsia" w:ascii="宋体" w:hAnsi="宋体" w:eastAsia="宋体" w:cs="宋体"/>
          <w:b/>
          <w:bCs/>
          <w:sz w:val="30"/>
          <w:szCs w:val="30"/>
        </w:rPr>
        <w:t xml:space="preserve">  用百分数解决问题（3）                         26</w:t>
      </w:r>
    </w:p>
    <w:p>
      <w:pPr>
        <w:spacing w:line="480" w:lineRule="auto"/>
        <w:ind w:right="-313" w:rightChars="-149"/>
        <w:jc w:val="left"/>
        <w:rPr>
          <w:rFonts w:ascii="宋体" w:hAnsi="宋体" w:eastAsia="宋体" w:cs="宋体"/>
          <w:b/>
          <w:bCs/>
          <w:sz w:val="30"/>
          <w:szCs w:val="30"/>
        </w:rPr>
      </w:pPr>
    </w:p>
    <w:p>
      <w:pPr>
        <w:spacing w:line="480" w:lineRule="auto"/>
        <w:ind w:right="-313" w:rightChars="-149"/>
        <w:jc w:val="left"/>
        <w:rPr>
          <w:rFonts w:ascii="宋体" w:hAnsi="宋体" w:eastAsia="宋体" w:cs="宋体"/>
          <w:b/>
          <w:bCs/>
          <w:sz w:val="30"/>
          <w:szCs w:val="30"/>
        </w:rPr>
      </w:pPr>
      <w:r>
        <w:rPr>
          <w:sz w:val="30"/>
        </w:rPr>
        <mc:AlternateContent>
          <mc:Choice Requires="wps">
            <w:drawing>
              <wp:anchor distT="0" distB="0" distL="114300" distR="114300" simplePos="0" relativeHeight="251811840" behindDoc="0" locked="0" layoutInCell="1" allowOverlap="1">
                <wp:simplePos x="0" y="0"/>
                <wp:positionH relativeFrom="column">
                  <wp:posOffset>1296035</wp:posOffset>
                </wp:positionH>
                <wp:positionV relativeFrom="paragraph">
                  <wp:posOffset>196215</wp:posOffset>
                </wp:positionV>
                <wp:extent cx="3909060" cy="30480"/>
                <wp:effectExtent l="0" t="9525" r="7620" b="20955"/>
                <wp:wrapNone/>
                <wp:docPr id="530" name="直接连接符 530"/>
                <wp:cNvGraphicFramePr/>
                <a:graphic xmlns:a="http://schemas.openxmlformats.org/drawingml/2006/main">
                  <a:graphicData uri="http://schemas.microsoft.com/office/word/2010/wordprocessingShape">
                    <wps:wsp>
                      <wps:cNvCnPr/>
                      <wps:spPr>
                        <a:xfrm>
                          <a:off x="0" y="0"/>
                          <a:ext cx="3909060" cy="30480"/>
                        </a:xfrm>
                        <a:prstGeom prst="line">
                          <a:avLst/>
                        </a:prstGeom>
                        <a:ln w="1905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02.05pt;margin-top:15.45pt;height:2.4pt;width:307.8pt;z-index:251811840;mso-width-relative:page;mso-height-relative:page;" filled="f" stroked="t" coordsize="21600,21600" o:gfxdata="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4&#10;/cun2AAAAAkBAAAPAAAAAAAAAAEAIAAAACIAAABkcnMvZG93bnJldi54bWxQSwECFAAUAAAACACH&#10;TuJAoExY5usBAAC7AwAADgAAAAAAAAABACAAAAAnAQAAZHJzL2Uyb0RvYy54bWxQSwUGAAAAAAYA&#10;BgBZAQAAhAUAAAAA&#10;">
                <v:fill on="f" focussize="0,0"/>
                <v:stroke weight="1.5pt" color="#000000 [3213]" miterlimit="8" joinstyle="miter" dashstyle="1 1"/>
                <v:imagedata o:title=""/>
                <o:lock v:ext="edit" aspectratio="f"/>
              </v:line>
            </w:pict>
          </mc:Fallback>
        </mc:AlternateContent>
      </w:r>
      <w:r>
        <w:rPr>
          <w:rFonts w:ascii="宋体" w:hAnsi="宋体" w:eastAsia="宋体" w:cs="宋体"/>
          <w:b/>
          <w:bCs/>
          <w:sz w:val="30"/>
          <w:szCs w:val="30"/>
        </w:rPr>
        <w:t>单元复习作业</w:t>
      </w:r>
      <w:r>
        <w:rPr>
          <w:rFonts w:hint="eastAsia" w:ascii="宋体" w:hAnsi="宋体" w:eastAsia="宋体" w:cs="宋体"/>
          <w:b/>
          <w:bCs/>
          <w:sz w:val="30"/>
          <w:szCs w:val="30"/>
        </w:rPr>
        <w:t xml:space="preserve">                                           33</w:t>
      </w:r>
    </w:p>
    <w:p>
      <w:pPr>
        <w:spacing w:line="480" w:lineRule="auto"/>
        <w:ind w:right="-313" w:rightChars="-149"/>
        <w:jc w:val="left"/>
        <w:rPr>
          <w:rFonts w:ascii="宋体" w:hAnsi="宋体" w:eastAsia="宋体" w:cs="宋体"/>
          <w:b/>
          <w:bCs/>
          <w:sz w:val="30"/>
          <w:szCs w:val="30"/>
        </w:rPr>
      </w:pPr>
    </w:p>
    <w:p>
      <w:pPr>
        <w:spacing w:line="480" w:lineRule="auto"/>
        <w:ind w:right="-313" w:rightChars="-149"/>
        <w:jc w:val="left"/>
        <w:rPr>
          <w:rFonts w:ascii="宋体" w:hAnsi="宋体" w:eastAsia="宋体" w:cs="宋体"/>
          <w:b/>
          <w:bCs/>
          <w:sz w:val="30"/>
          <w:szCs w:val="30"/>
        </w:rPr>
      </w:pPr>
      <w:r>
        <w:rPr>
          <w:sz w:val="30"/>
        </w:rPr>
        <mc:AlternateContent>
          <mc:Choice Requires="wps">
            <w:drawing>
              <wp:anchor distT="0" distB="0" distL="114300" distR="114300" simplePos="0" relativeHeight="251812864" behindDoc="0" locked="0" layoutInCell="1" allowOverlap="1">
                <wp:simplePos x="0" y="0"/>
                <wp:positionH relativeFrom="column">
                  <wp:posOffset>1417955</wp:posOffset>
                </wp:positionH>
                <wp:positionV relativeFrom="paragraph">
                  <wp:posOffset>183515</wp:posOffset>
                </wp:positionV>
                <wp:extent cx="3779520" cy="20320"/>
                <wp:effectExtent l="0" t="9525" r="0" b="15875"/>
                <wp:wrapNone/>
                <wp:docPr id="531" name="直接连接符 531"/>
                <wp:cNvGraphicFramePr/>
                <a:graphic xmlns:a="http://schemas.openxmlformats.org/drawingml/2006/main">
                  <a:graphicData uri="http://schemas.microsoft.com/office/word/2010/wordprocessingShape">
                    <wps:wsp>
                      <wps:cNvCnPr/>
                      <wps:spPr>
                        <a:xfrm>
                          <a:off x="0" y="0"/>
                          <a:ext cx="3779520" cy="20320"/>
                        </a:xfrm>
                        <a:prstGeom prst="line">
                          <a:avLst/>
                        </a:prstGeom>
                        <a:ln w="19050" cmpd="sng">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11.65pt;margin-top:14.45pt;height:1.6pt;width:297.6pt;z-index:251812864;mso-width-relative:page;mso-height-relative:page;" filled="f" stroked="t" coordsize="21600,21600" o:gfxdata="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10;WRMh2AAAAAkBAAAPAAAAAAAAAAEAIAAAACIAAABkcnMvZG93bnJldi54bWxQSwECFAAUAAAACACH&#10;TuJAfkv/ausBAAC7AwAADgAAAAAAAAABACAAAAAnAQAAZHJzL2Uyb0RvYy54bWxQSwUGAAAAAAYA&#10;BgBZAQAAhAUAAAAA&#10;">
                <v:fill on="f" focussize="0,0"/>
                <v:stroke weight="1.5pt" color="#000000 [3213]" miterlimit="8" joinstyle="miter" dashstyle="1 1"/>
                <v:imagedata o:title=""/>
                <o:lock v:ext="edit" aspectratio="f"/>
              </v:line>
            </w:pict>
          </mc:Fallback>
        </mc:AlternateContent>
      </w:r>
      <w:r>
        <w:rPr>
          <w:rFonts w:ascii="宋体" w:hAnsi="宋体" w:eastAsia="宋体" w:cs="宋体"/>
          <w:b/>
          <w:bCs/>
          <w:sz w:val="30"/>
          <w:szCs w:val="30"/>
        </w:rPr>
        <w:t>长周期作业设计</w:t>
      </w:r>
      <w:r>
        <w:rPr>
          <w:rFonts w:hint="eastAsia" w:ascii="宋体" w:hAnsi="宋体" w:eastAsia="宋体" w:cs="宋体"/>
          <w:b/>
          <w:bCs/>
          <w:sz w:val="30"/>
          <w:szCs w:val="30"/>
        </w:rPr>
        <w:t xml:space="preserve">                                         36 </w:t>
      </w:r>
    </w:p>
    <w:p>
      <w:pPr>
        <w:spacing w:line="480" w:lineRule="auto"/>
        <w:ind w:right="-313" w:rightChars="-149"/>
        <w:jc w:val="left"/>
        <w:rPr>
          <w:rFonts w:ascii="宋体" w:hAnsi="宋体" w:eastAsia="宋体" w:cs="宋体"/>
          <w:b/>
          <w:bCs/>
          <w:sz w:val="30"/>
          <w:szCs w:val="30"/>
        </w:rPr>
      </w:pPr>
    </w:p>
    <w:p>
      <w:pPr>
        <w:spacing w:line="480" w:lineRule="auto"/>
        <w:ind w:right="-313" w:rightChars="-149"/>
        <w:jc w:val="left"/>
        <w:rPr>
          <w:rFonts w:ascii="宋体" w:hAnsi="宋体" w:eastAsia="宋体" w:cs="宋体"/>
          <w:b/>
          <w:bCs/>
          <w:sz w:val="30"/>
          <w:szCs w:val="30"/>
        </w:rPr>
      </w:pPr>
      <w:r>
        <w:rPr>
          <w:rFonts w:hint="eastAsia" w:ascii="宋体" w:hAnsi="宋体" w:eastAsia="宋体" w:cs="宋体"/>
          <w:b/>
          <w:bCs/>
          <w:sz w:val="30"/>
          <w:szCs w:val="30"/>
        </w:rPr>
        <w:t xml:space="preserve">参考答案（附后）                   </w:t>
      </w:r>
    </w:p>
    <w:p>
      <w:pPr>
        <w:spacing w:line="360" w:lineRule="auto"/>
        <w:ind w:right="-313" w:rightChars="-149"/>
        <w:jc w:val="left"/>
        <w:rPr>
          <w:rFonts w:ascii="宋体" w:hAnsi="宋体" w:eastAsia="宋体" w:cs="宋体"/>
          <w:b/>
          <w:bCs/>
          <w:sz w:val="30"/>
          <w:szCs w:val="30"/>
        </w:rPr>
      </w:pPr>
    </w:p>
    <w:p>
      <w:pPr>
        <w:spacing w:line="360" w:lineRule="auto"/>
        <w:ind w:right="-313" w:rightChars="-149"/>
        <w:jc w:val="center"/>
        <w:rPr>
          <w:rFonts w:ascii="宋体" w:hAnsi="宋体" w:eastAsia="宋体" w:cs="宋体"/>
          <w:b/>
          <w:bCs/>
          <w:sz w:val="24"/>
        </w:rPr>
      </w:pPr>
    </w:p>
    <w:p>
      <w:pPr>
        <w:spacing w:line="360" w:lineRule="auto"/>
        <w:ind w:right="-313" w:rightChars="-149"/>
        <w:jc w:val="center"/>
        <w:rPr>
          <w:rFonts w:ascii="宋体" w:hAnsi="宋体" w:eastAsia="宋体" w:cs="宋体"/>
          <w:b/>
          <w:bCs/>
          <w:sz w:val="24"/>
        </w:rPr>
      </w:pPr>
    </w:p>
    <w:p>
      <w:pPr>
        <w:spacing w:line="360" w:lineRule="auto"/>
        <w:ind w:right="-313" w:rightChars="-149"/>
        <w:jc w:val="center"/>
        <w:rPr>
          <w:rFonts w:ascii="宋体" w:hAnsi="宋体" w:eastAsia="宋体" w:cs="宋体"/>
          <w:b/>
          <w:bCs/>
          <w:sz w:val="24"/>
        </w:rPr>
      </w:pPr>
      <w:r>
        <w:rPr>
          <w:rFonts w:hint="eastAsia" w:ascii="仿宋" w:hAnsi="仿宋" w:eastAsia="仿宋" w:cs="仿宋"/>
          <w:sz w:val="24"/>
        </w:rPr>
        <w:drawing>
          <wp:anchor distT="0" distB="0" distL="114300" distR="114300" simplePos="0" relativeHeight="251816960" behindDoc="1" locked="0" layoutInCell="1" allowOverlap="1">
            <wp:simplePos x="0" y="0"/>
            <wp:positionH relativeFrom="column">
              <wp:posOffset>-1136650</wp:posOffset>
            </wp:positionH>
            <wp:positionV relativeFrom="page">
              <wp:posOffset>8890</wp:posOffset>
            </wp:positionV>
            <wp:extent cx="7533640" cy="10655935"/>
            <wp:effectExtent l="0" t="0" r="10160" b="12065"/>
            <wp:wrapNone/>
            <wp:docPr id="537" name="图片 12" descr="C:\Users\smuser\Desktop\a0e2ae8f8e24410db4dc1e0e8eda3dfb.jpga0e2ae8f8e24410db4dc1e0e8eda3dfb"/>
            <wp:cNvGraphicFramePr/>
            <a:graphic xmlns:a="http://schemas.openxmlformats.org/drawingml/2006/main">
              <a:graphicData uri="http://schemas.openxmlformats.org/drawingml/2006/picture">
                <pic:pic xmlns:pic="http://schemas.openxmlformats.org/drawingml/2006/picture">
                  <pic:nvPicPr>
                    <pic:cNvPr id="537" name="图片 12" descr="C:\Users\smuser\Desktop\a0e2ae8f8e24410db4dc1e0e8eda3dfb.jpga0e2ae8f8e24410db4dc1e0e8eda3dfb"/>
                    <pic:cNvPicPr/>
                  </pic:nvPicPr>
                  <pic:blipFill>
                    <a:blip r:embed="rId8"/>
                    <a:stretch>
                      <a:fillRect/>
                    </a:stretch>
                  </pic:blipFill>
                  <pic:spPr>
                    <a:xfrm>
                      <a:off x="0" y="0"/>
                      <a:ext cx="7533640" cy="10655935"/>
                    </a:xfrm>
                    <a:prstGeom prst="rect">
                      <a:avLst/>
                    </a:prstGeom>
                    <a:noFill/>
                    <a:ln>
                      <a:noFill/>
                    </a:ln>
                  </pic:spPr>
                </pic:pic>
              </a:graphicData>
            </a:graphic>
          </wp:anchor>
        </w:drawing>
      </w:r>
      <w:r>
        <w:rPr>
          <w:rFonts w:hint="eastAsia" w:ascii="仿宋" w:hAnsi="仿宋" w:eastAsia="仿宋" w:cs="仿宋"/>
          <w:sz w:val="28"/>
          <w:szCs w:val="36"/>
        </w:rPr>
        <w:drawing>
          <wp:anchor distT="0" distB="0" distL="114300" distR="114300" simplePos="0" relativeHeight="251781120" behindDoc="1" locked="0" layoutInCell="1" allowOverlap="1">
            <wp:simplePos x="0" y="0"/>
            <wp:positionH relativeFrom="column">
              <wp:posOffset>-1117600</wp:posOffset>
            </wp:positionH>
            <wp:positionV relativeFrom="page">
              <wp:posOffset>17780</wp:posOffset>
            </wp:positionV>
            <wp:extent cx="1033780" cy="1025525"/>
            <wp:effectExtent l="0" t="0" r="13970" b="3175"/>
            <wp:wrapNone/>
            <wp:docPr id="460" name="图片 13"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13" descr="c87e4ce0bb8d878a354625496164f91f"/>
                    <pic:cNvPicPr>
                      <a:picLocks noChangeAspect="1"/>
                    </pic:cNvPicPr>
                  </pic:nvPicPr>
                  <pic:blipFill>
                    <a:blip r:embed="rId9"/>
                    <a:stretch>
                      <a:fillRect/>
                    </a:stretch>
                  </pic:blipFill>
                  <pic:spPr>
                    <a:xfrm>
                      <a:off x="0" y="0"/>
                      <a:ext cx="1033780" cy="1025525"/>
                    </a:xfrm>
                    <a:prstGeom prst="rect">
                      <a:avLst/>
                    </a:prstGeom>
                    <a:noFill/>
                    <a:ln>
                      <a:noFill/>
                    </a:ln>
                  </pic:spPr>
                </pic:pic>
              </a:graphicData>
            </a:graphic>
          </wp:anchor>
        </w:drawing>
      </w:r>
      <w:r>
        <w:rPr>
          <w:rFonts w:hint="eastAsia" w:ascii="宋体" w:hAnsi="宋体" w:eastAsia="宋体" w:cs="宋体"/>
          <w:b/>
          <w:bCs/>
          <w:sz w:val="24"/>
        </w:rPr>
        <w:t>第1课时 百分数的意义和读、写法</w:t>
      </w:r>
    </w:p>
    <w:p>
      <w:pPr>
        <w:spacing w:line="360" w:lineRule="auto"/>
        <w:ind w:right="-313" w:rightChars="-149"/>
        <w:jc w:val="center"/>
        <w:rPr>
          <w:rFonts w:ascii="宋体" w:hAnsi="宋体" w:eastAsia="宋体" w:cs="宋体"/>
          <w:sz w:val="24"/>
        </w:rPr>
      </w:pPr>
    </w:p>
    <w:p>
      <w:pPr>
        <w:spacing w:line="360" w:lineRule="auto"/>
        <w:ind w:right="-313" w:rightChars="-149"/>
        <w:rPr>
          <w:rFonts w:ascii="宋体" w:hAnsi="宋体" w:eastAsia="宋体" w:cs="宋体"/>
          <w:b/>
          <w:bCs/>
          <w:sz w:val="24"/>
        </w:rPr>
      </w:pPr>
      <w:r>
        <w:rPr>
          <w:rFonts w:hint="eastAsia" w:ascii="宋体" w:hAnsi="宋体" w:eastAsia="宋体" w:cs="宋体"/>
          <w:b/>
          <w:bCs/>
          <w:sz w:val="24"/>
        </w:rPr>
        <w:t>一、作业目标</w:t>
      </w:r>
    </w:p>
    <w:p>
      <w:pPr>
        <w:spacing w:line="360" w:lineRule="auto"/>
        <w:ind w:left="-53" w:leftChars="-25" w:right="-313" w:rightChars="-149"/>
        <w:rPr>
          <w:rFonts w:ascii="宋体" w:hAnsi="宋体" w:eastAsia="宋体" w:cs="宋体"/>
          <w:sz w:val="24"/>
        </w:rPr>
      </w:pPr>
      <w:r>
        <w:rPr>
          <w:rFonts w:hint="eastAsia" w:ascii="宋体" w:hAnsi="宋体" w:eastAsia="宋体" w:cs="宋体"/>
          <w:sz w:val="24"/>
        </w:rPr>
        <w:t>1.进一步理解百分数的意义，能正确地读、写百分数，会运用百分数表述生活中的一些数学现象。</w:t>
      </w:r>
    </w:p>
    <w:p>
      <w:pPr>
        <w:spacing w:line="360" w:lineRule="auto"/>
        <w:ind w:left="-53" w:leftChars="-25" w:right="-313" w:rightChars="-149"/>
        <w:rPr>
          <w:rFonts w:ascii="宋体" w:hAnsi="宋体" w:eastAsia="宋体" w:cs="宋体"/>
          <w:sz w:val="24"/>
        </w:rPr>
      </w:pPr>
      <w:r>
        <w:rPr>
          <w:rFonts w:hint="eastAsia" w:ascii="宋体" w:hAnsi="宋体" w:eastAsia="宋体" w:cs="宋体"/>
          <w:sz w:val="24"/>
        </w:rPr>
        <w:t>2.在分层次化的练习中结合具体实例，理解百分数的实际意义。</w:t>
      </w:r>
    </w:p>
    <w:p>
      <w:pPr>
        <w:spacing w:line="360" w:lineRule="auto"/>
        <w:ind w:left="-53" w:leftChars="-25" w:right="-313" w:rightChars="-149"/>
        <w:rPr>
          <w:rFonts w:ascii="宋体" w:hAnsi="宋体" w:eastAsia="宋体" w:cs="宋体"/>
          <w:b/>
          <w:bCs/>
          <w:sz w:val="24"/>
        </w:rPr>
      </w:pPr>
      <w:r>
        <w:rPr>
          <w:rFonts w:hint="eastAsia" w:ascii="宋体" w:hAnsi="宋体" w:eastAsia="宋体" w:cs="宋体"/>
          <w:sz w:val="24"/>
        </w:rPr>
        <w:t>3.借助作业练习，巩固知识技能，发展自主探究、独立思考的能力，体会量率对应的数学思想。</w:t>
      </w:r>
    </w:p>
    <w:p>
      <w:pPr>
        <w:spacing w:line="360" w:lineRule="auto"/>
        <w:ind w:right="-313" w:rightChars="-149"/>
        <w:rPr>
          <w:rFonts w:ascii="宋体" w:hAnsi="宋体" w:eastAsia="宋体" w:cs="宋体"/>
          <w:sz w:val="24"/>
        </w:rPr>
      </w:pPr>
      <w:r>
        <w:rPr>
          <w:rFonts w:hint="eastAsia" w:ascii="宋体" w:hAnsi="宋体" w:eastAsia="宋体" w:cs="宋体"/>
          <w:b/>
          <w:bCs/>
          <w:sz w:val="24"/>
        </w:rPr>
        <w:t>二、作业设计方案</w:t>
      </w:r>
    </w:p>
    <w:p>
      <w:pPr>
        <w:spacing w:line="360" w:lineRule="auto"/>
        <w:ind w:right="-313" w:rightChars="-149"/>
        <w:jc w:val="center"/>
        <w:rPr>
          <w:rFonts w:ascii="宋体" w:hAnsi="宋体" w:eastAsia="宋体" w:cs="宋体"/>
          <w:b/>
          <w:bCs/>
          <w:sz w:val="24"/>
        </w:rPr>
      </w:pPr>
      <w:r>
        <w:rPr>
          <w:rFonts w:hint="eastAsia" w:ascii="仿宋" w:hAnsi="仿宋" w:eastAsia="仿宋" w:cs="仿宋"/>
          <w:sz w:val="28"/>
          <w:szCs w:val="36"/>
        </w:rPr>
        <w:drawing>
          <wp:anchor distT="0" distB="0" distL="114300" distR="114300" simplePos="0" relativeHeight="251828224" behindDoc="1" locked="0" layoutInCell="1" allowOverlap="1">
            <wp:simplePos x="0" y="0"/>
            <wp:positionH relativeFrom="column">
              <wp:posOffset>-1141095</wp:posOffset>
            </wp:positionH>
            <wp:positionV relativeFrom="page">
              <wp:posOffset>25400</wp:posOffset>
            </wp:positionV>
            <wp:extent cx="1033780" cy="1025525"/>
            <wp:effectExtent l="0" t="0" r="2540" b="10795"/>
            <wp:wrapNone/>
            <wp:docPr id="1" name="图片 13"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descr="c87e4ce0bb8d878a354625496164f91f"/>
                    <pic:cNvPicPr>
                      <a:picLocks noChangeAspect="1"/>
                    </pic:cNvPicPr>
                  </pic:nvPicPr>
                  <pic:blipFill>
                    <a:blip r:embed="rId9"/>
                    <a:stretch>
                      <a:fillRect/>
                    </a:stretch>
                  </pic:blipFill>
                  <pic:spPr>
                    <a:xfrm>
                      <a:off x="0" y="0"/>
                      <a:ext cx="1033780" cy="1025525"/>
                    </a:xfrm>
                    <a:prstGeom prst="rect">
                      <a:avLst/>
                    </a:prstGeom>
                    <a:noFill/>
                    <a:ln>
                      <a:noFill/>
                    </a:ln>
                  </pic:spPr>
                </pic:pic>
              </a:graphicData>
            </a:graphic>
          </wp:anchor>
        </w:drawing>
      </w:r>
      <w:r>
        <mc:AlternateContent>
          <mc:Choice Requires="wpg">
            <w:drawing>
              <wp:anchor distT="0" distB="0" distL="114300" distR="114300" simplePos="0" relativeHeight="251714560" behindDoc="0" locked="0" layoutInCell="1" allowOverlap="1">
                <wp:simplePos x="0" y="0"/>
                <wp:positionH relativeFrom="column">
                  <wp:posOffset>-161925</wp:posOffset>
                </wp:positionH>
                <wp:positionV relativeFrom="paragraph">
                  <wp:posOffset>111760</wp:posOffset>
                </wp:positionV>
                <wp:extent cx="4766945" cy="1410970"/>
                <wp:effectExtent l="13970" t="13970" r="19685" b="53340"/>
                <wp:wrapNone/>
                <wp:docPr id="23" name="组合 23" descr="7b0a202020202274657874626f78223a20227b5c2263617465676f72795f69645c223a31303531322c5c2269645c223a32303334323230337d220a7d0a"/>
                <wp:cNvGraphicFramePr/>
                <a:graphic xmlns:a="http://schemas.openxmlformats.org/drawingml/2006/main">
                  <a:graphicData uri="http://schemas.microsoft.com/office/word/2010/wordprocessingGroup">
                    <wpg:wgp>
                      <wpg:cNvGrpSpPr/>
                      <wpg:grpSpPr>
                        <a:xfrm>
                          <a:off x="0" y="0"/>
                          <a:ext cx="4766945" cy="1410970"/>
                          <a:chOff x="6608" y="3163"/>
                          <a:chExt cx="5651" cy="4266"/>
                        </a:xfrm>
                        <a:effectLst/>
                      </wpg:grpSpPr>
                      <wpg:grpSp>
                        <wpg:cNvPr id="24" name="图形 66"/>
                        <wpg:cNvGrpSpPr/>
                        <wpg:grpSpPr>
                          <a:xfrm>
                            <a:off x="6608" y="3163"/>
                            <a:ext cx="5651" cy="4266"/>
                            <a:chOff x="4196501" y="2008382"/>
                            <a:chExt cx="3588270" cy="2709213"/>
                          </a:xfrm>
                          <a:effectLst/>
                        </wpg:grpSpPr>
                        <wps:wsp>
                          <wps:cNvPr id="236" name="任意多边形: 形状 68"/>
                          <wps:cNvSpPr/>
                          <wps:spPr>
                            <a:xfrm rot="-3378501">
                              <a:off x="7176767" y="4082745"/>
                              <a:ext cx="419082" cy="339075"/>
                            </a:xfrm>
                            <a:custGeom>
                              <a:avLst/>
                              <a:gdLst>
                                <a:gd name="connsiteX0" fmla="*/ 419082 w 419082"/>
                                <a:gd name="connsiteY0" fmla="*/ 169538 h 339075"/>
                                <a:gd name="connsiteX1" fmla="*/ 209541 w 419082"/>
                                <a:gd name="connsiteY1" fmla="*/ 339076 h 339075"/>
                                <a:gd name="connsiteX2" fmla="*/ 0 w 419082"/>
                                <a:gd name="connsiteY2" fmla="*/ 169538 h 339075"/>
                                <a:gd name="connsiteX3" fmla="*/ 209541 w 419082"/>
                                <a:gd name="connsiteY3" fmla="*/ 0 h 339075"/>
                                <a:gd name="connsiteX4" fmla="*/ 419082 w 419082"/>
                                <a:gd name="connsiteY4" fmla="*/ 169538 h 3390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82" h="339075">
                                  <a:moveTo>
                                    <a:pt x="419082" y="169538"/>
                                  </a:moveTo>
                                  <a:cubicBezTo>
                                    <a:pt x="419082" y="263171"/>
                                    <a:pt x="325268" y="339076"/>
                                    <a:pt x="209541" y="339076"/>
                                  </a:cubicBezTo>
                                  <a:cubicBezTo>
                                    <a:pt x="93815" y="339076"/>
                                    <a:pt x="0" y="263171"/>
                                    <a:pt x="0" y="169538"/>
                                  </a:cubicBezTo>
                                  <a:cubicBezTo>
                                    <a:pt x="0" y="75905"/>
                                    <a:pt x="93815" y="0"/>
                                    <a:pt x="209541" y="0"/>
                                  </a:cubicBezTo>
                                  <a:cubicBezTo>
                                    <a:pt x="325268" y="0"/>
                                    <a:pt x="419082" y="75905"/>
                                    <a:pt x="419082" y="169538"/>
                                  </a:cubicBezTo>
                                  <a:close/>
                                </a:path>
                              </a:pathLst>
                            </a:custGeom>
                            <a:noFill/>
                            <a:ln w="28574" cap="flat">
                              <a:solidFill>
                                <a:srgbClr val="FF8373"/>
                              </a:solidFill>
                              <a:prstDash val="solid"/>
                              <a:miter/>
                            </a:ln>
                            <a:effectLst/>
                          </wps:spPr>
                          <wps:bodyPr rtlCol="0" anchor="ctr" anchorCtr="0"/>
                        </wps:wsp>
                        <wps:wsp>
                          <wps:cNvPr id="237" name="任意多边形: 形状 69"/>
                          <wps:cNvSpPr/>
                          <wps:spPr>
                            <a:xfrm rot="-686956">
                              <a:off x="7175143" y="4085497"/>
                              <a:ext cx="419099" cy="339089"/>
                            </a:xfrm>
                            <a:custGeom>
                              <a:avLst/>
                              <a:gdLst>
                                <a:gd name="connsiteX0" fmla="*/ 419100 w 419099"/>
                                <a:gd name="connsiteY0" fmla="*/ 169545 h 339089"/>
                                <a:gd name="connsiteX1" fmla="*/ 209550 w 419099"/>
                                <a:gd name="connsiteY1" fmla="*/ 339090 h 339089"/>
                                <a:gd name="connsiteX2" fmla="*/ 0 w 419099"/>
                                <a:gd name="connsiteY2" fmla="*/ 169545 h 339089"/>
                                <a:gd name="connsiteX3" fmla="*/ 209550 w 419099"/>
                                <a:gd name="connsiteY3" fmla="*/ 0 h 339089"/>
                                <a:gd name="connsiteX4" fmla="*/ 419100 w 419099"/>
                                <a:gd name="connsiteY4" fmla="*/ 169545 h 33908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99" h="339089">
                                  <a:moveTo>
                                    <a:pt x="419100" y="169545"/>
                                  </a:moveTo>
                                  <a:cubicBezTo>
                                    <a:pt x="419100" y="263182"/>
                                    <a:pt x="325281" y="339090"/>
                                    <a:pt x="209550" y="339090"/>
                                  </a:cubicBezTo>
                                  <a:cubicBezTo>
                                    <a:pt x="93818" y="339090"/>
                                    <a:pt x="0" y="263182"/>
                                    <a:pt x="0" y="169545"/>
                                  </a:cubicBezTo>
                                  <a:cubicBezTo>
                                    <a:pt x="0" y="75908"/>
                                    <a:pt x="93818" y="0"/>
                                    <a:pt x="209550" y="0"/>
                                  </a:cubicBezTo>
                                  <a:cubicBezTo>
                                    <a:pt x="325281" y="0"/>
                                    <a:pt x="419100" y="75908"/>
                                    <a:pt x="419100" y="169545"/>
                                  </a:cubicBezTo>
                                  <a:close/>
                                </a:path>
                              </a:pathLst>
                            </a:custGeom>
                            <a:noFill/>
                            <a:ln w="28575" cap="flat">
                              <a:solidFill>
                                <a:srgbClr val="F8B62D"/>
                              </a:solidFill>
                              <a:prstDash val="solid"/>
                              <a:miter/>
                            </a:ln>
                            <a:effectLst/>
                          </wps:spPr>
                          <wps:bodyPr rtlCol="0" anchor="ctr" anchorCtr="0"/>
                        </wps:wsp>
                        <wps:wsp>
                          <wps:cNvPr id="238" name="任意多边形: 形状 70"/>
                          <wps:cNvSpPr/>
                          <wps:spPr>
                            <a:xfrm rot="-3599956">
                              <a:off x="7512571" y="4500557"/>
                              <a:ext cx="192400" cy="236214"/>
                            </a:xfrm>
                            <a:custGeom>
                              <a:avLst/>
                              <a:gdLst>
                                <a:gd name="connsiteX0" fmla="*/ 192401 w 192400"/>
                                <a:gd name="connsiteY0" fmla="*/ 118107 h 236214"/>
                                <a:gd name="connsiteX1" fmla="*/ 96200 w 192400"/>
                                <a:gd name="connsiteY1" fmla="*/ 236215 h 236214"/>
                                <a:gd name="connsiteX2" fmla="*/ 0 w 192400"/>
                                <a:gd name="connsiteY2" fmla="*/ 118107 h 236214"/>
                                <a:gd name="connsiteX3" fmla="*/ 96200 w 192400"/>
                                <a:gd name="connsiteY3" fmla="*/ 0 h 236214"/>
                                <a:gd name="connsiteX4" fmla="*/ 192401 w 192400"/>
                                <a:gd name="connsiteY4" fmla="*/ 118107 h 23621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400" h="236214">
                                  <a:moveTo>
                                    <a:pt x="192401" y="118107"/>
                                  </a:moveTo>
                                  <a:cubicBezTo>
                                    <a:pt x="192401" y="183336"/>
                                    <a:pt x="149330" y="236215"/>
                                    <a:pt x="96200" y="236215"/>
                                  </a:cubicBezTo>
                                  <a:cubicBezTo>
                                    <a:pt x="43070" y="236215"/>
                                    <a:pt x="0" y="183336"/>
                                    <a:pt x="0" y="118107"/>
                                  </a:cubicBezTo>
                                  <a:cubicBezTo>
                                    <a:pt x="0" y="52878"/>
                                    <a:pt x="43070" y="0"/>
                                    <a:pt x="96200" y="0"/>
                                  </a:cubicBezTo>
                                  <a:cubicBezTo>
                                    <a:pt x="149330" y="0"/>
                                    <a:pt x="192401" y="52878"/>
                                    <a:pt x="192401" y="118107"/>
                                  </a:cubicBezTo>
                                  <a:close/>
                                </a:path>
                              </a:pathLst>
                            </a:custGeom>
                            <a:noFill/>
                            <a:ln w="28574" cap="flat">
                              <a:solidFill>
                                <a:srgbClr val="F8B62D"/>
                              </a:solidFill>
                              <a:prstDash val="solid"/>
                              <a:miter/>
                            </a:ln>
                            <a:effectLst/>
                          </wps:spPr>
                          <wps:bodyPr rtlCol="0" anchor="ctr" anchorCtr="0"/>
                        </wps:wsp>
                        <wps:wsp>
                          <wps:cNvPr id="239" name="任意多边形: 形状 71"/>
                          <wps:cNvSpPr/>
                          <wps:spPr>
                            <a:xfrm rot="-1481034">
                              <a:off x="7502659" y="4546150"/>
                              <a:ext cx="211449" cy="171445"/>
                            </a:xfrm>
                            <a:custGeom>
                              <a:avLst/>
                              <a:gdLst>
                                <a:gd name="connsiteX0" fmla="*/ 211449 w 211449"/>
                                <a:gd name="connsiteY0" fmla="*/ 85722 h 171445"/>
                                <a:gd name="connsiteX1" fmla="*/ 105724 w 211449"/>
                                <a:gd name="connsiteY1" fmla="*/ 171445 h 171445"/>
                                <a:gd name="connsiteX2" fmla="*/ 0 w 211449"/>
                                <a:gd name="connsiteY2" fmla="*/ 85722 h 171445"/>
                                <a:gd name="connsiteX3" fmla="*/ 105724 w 211449"/>
                                <a:gd name="connsiteY3" fmla="*/ 0 h 171445"/>
                                <a:gd name="connsiteX4" fmla="*/ 211449 w 211449"/>
                                <a:gd name="connsiteY4" fmla="*/ 85722 h 17144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1449" h="171445">
                                  <a:moveTo>
                                    <a:pt x="211449" y="85722"/>
                                  </a:moveTo>
                                  <a:cubicBezTo>
                                    <a:pt x="211449" y="133066"/>
                                    <a:pt x="164115" y="171445"/>
                                    <a:pt x="105724" y="171445"/>
                                  </a:cubicBezTo>
                                  <a:cubicBezTo>
                                    <a:pt x="47334" y="171445"/>
                                    <a:pt x="0" y="133066"/>
                                    <a:pt x="0" y="85722"/>
                                  </a:cubicBezTo>
                                  <a:cubicBezTo>
                                    <a:pt x="0" y="38379"/>
                                    <a:pt x="47334" y="0"/>
                                    <a:pt x="105724" y="0"/>
                                  </a:cubicBezTo>
                                  <a:cubicBezTo>
                                    <a:pt x="164115" y="0"/>
                                    <a:pt x="211449" y="38379"/>
                                    <a:pt x="211449" y="85722"/>
                                  </a:cubicBezTo>
                                  <a:close/>
                                </a:path>
                              </a:pathLst>
                            </a:custGeom>
                            <a:noFill/>
                            <a:ln w="28574" cap="flat">
                              <a:solidFill>
                                <a:srgbClr val="FF8373"/>
                              </a:solidFill>
                              <a:prstDash val="solid"/>
                              <a:miter/>
                            </a:ln>
                            <a:effectLst/>
                          </wps:spPr>
                          <wps:bodyPr rtlCol="0" anchor="ctr" anchorCtr="0"/>
                        </wps:wsp>
                        <wps:wsp>
                          <wps:cNvPr id="240" name="任意多边形: 形状 72"/>
                          <wps:cNvSpPr/>
                          <wps:spPr>
                            <a:xfrm>
                              <a:off x="4448084" y="2137989"/>
                              <a:ext cx="3300106" cy="2353782"/>
                            </a:xfrm>
                            <a:custGeom>
                              <a:avLst/>
                              <a:gdLst>
                                <a:gd name="connsiteX0" fmla="*/ 2708047 w 3300106"/>
                                <a:gd name="connsiteY0" fmla="*/ 382325 h 2353782"/>
                                <a:gd name="connsiteX1" fmla="*/ 2137500 w 3300106"/>
                                <a:gd name="connsiteY1" fmla="*/ 13708 h 2353782"/>
                                <a:gd name="connsiteX2" fmla="*/ 1387882 w 3300106"/>
                                <a:gd name="connsiteY2" fmla="*/ 197540 h 2353782"/>
                                <a:gd name="connsiteX3" fmla="*/ 709702 w 3300106"/>
                                <a:gd name="connsiteY3" fmla="*/ 326128 h 2353782"/>
                                <a:gd name="connsiteX4" fmla="*/ 397282 w 3300106"/>
                                <a:gd name="connsiteY4" fmla="*/ 806188 h 2353782"/>
                                <a:gd name="connsiteX5" fmla="*/ 48667 w 3300106"/>
                                <a:gd name="connsiteY5" fmla="*/ 1686298 h 2353782"/>
                                <a:gd name="connsiteX6" fmla="*/ 807810 w 3300106"/>
                                <a:gd name="connsiteY6" fmla="*/ 2052058 h 2353782"/>
                                <a:gd name="connsiteX7" fmla="*/ 1036410 w 3300106"/>
                                <a:gd name="connsiteY7" fmla="*/ 2164453 h 2353782"/>
                                <a:gd name="connsiteX8" fmla="*/ 1882230 w 3300106"/>
                                <a:gd name="connsiteY8" fmla="*/ 2320663 h 2353782"/>
                                <a:gd name="connsiteX9" fmla="*/ 2431822 w 3300106"/>
                                <a:gd name="connsiteY9" fmla="*/ 1968238 h 2353782"/>
                                <a:gd name="connsiteX10" fmla="*/ 2503260 w 3300106"/>
                                <a:gd name="connsiteY10" fmla="*/ 1966333 h 2353782"/>
                                <a:gd name="connsiteX11" fmla="*/ 2764245 w 3300106"/>
                                <a:gd name="connsiteY11" fmla="*/ 1748210 h 2353782"/>
                                <a:gd name="connsiteX12" fmla="*/ 3298597 w 3300106"/>
                                <a:gd name="connsiteY12" fmla="*/ 1139563 h 2353782"/>
                                <a:gd name="connsiteX13" fmla="*/ 2708047 w 3300106"/>
                                <a:gd name="connsiteY13" fmla="*/ 382325 h 23537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300106" h="2353782">
                                  <a:moveTo>
                                    <a:pt x="2708047" y="382325"/>
                                  </a:moveTo>
                                  <a:cubicBezTo>
                                    <a:pt x="2708047" y="382325"/>
                                    <a:pt x="2502308" y="72763"/>
                                    <a:pt x="2137500" y="13708"/>
                                  </a:cubicBezTo>
                                  <a:cubicBezTo>
                                    <a:pt x="1673632" y="-61540"/>
                                    <a:pt x="1387882" y="197540"/>
                                    <a:pt x="1387882" y="197540"/>
                                  </a:cubicBezTo>
                                  <a:cubicBezTo>
                                    <a:pt x="1387882" y="197540"/>
                                    <a:pt x="1036410" y="117530"/>
                                    <a:pt x="709702" y="326128"/>
                                  </a:cubicBezTo>
                                  <a:cubicBezTo>
                                    <a:pt x="416332" y="513770"/>
                                    <a:pt x="397282" y="806188"/>
                                    <a:pt x="397282" y="806188"/>
                                  </a:cubicBezTo>
                                  <a:cubicBezTo>
                                    <a:pt x="397282" y="806188"/>
                                    <a:pt x="-165645" y="1038598"/>
                                    <a:pt x="48667" y="1686298"/>
                                  </a:cubicBezTo>
                                  <a:cubicBezTo>
                                    <a:pt x="172492" y="2061583"/>
                                    <a:pt x="588735" y="2079680"/>
                                    <a:pt x="807810" y="2052058"/>
                                  </a:cubicBezTo>
                                  <a:cubicBezTo>
                                    <a:pt x="787807" y="2122543"/>
                                    <a:pt x="864960" y="2190170"/>
                                    <a:pt x="1036410" y="2164453"/>
                                  </a:cubicBezTo>
                                  <a:cubicBezTo>
                                    <a:pt x="1156425" y="2269228"/>
                                    <a:pt x="1430745" y="2421628"/>
                                    <a:pt x="1882230" y="2320663"/>
                                  </a:cubicBezTo>
                                  <a:cubicBezTo>
                                    <a:pt x="2200365" y="2249225"/>
                                    <a:pt x="2356575" y="2091110"/>
                                    <a:pt x="2431822" y="1968238"/>
                                  </a:cubicBezTo>
                                  <a:cubicBezTo>
                                    <a:pt x="2455635" y="1970143"/>
                                    <a:pt x="2479447" y="1969190"/>
                                    <a:pt x="2503260" y="1966333"/>
                                  </a:cubicBezTo>
                                  <a:cubicBezTo>
                                    <a:pt x="2628037" y="1948235"/>
                                    <a:pt x="2725192" y="1861558"/>
                                    <a:pt x="2764245" y="1748210"/>
                                  </a:cubicBezTo>
                                  <a:cubicBezTo>
                                    <a:pt x="2988083" y="1677725"/>
                                    <a:pt x="3276690" y="1514848"/>
                                    <a:pt x="3298597" y="1139563"/>
                                  </a:cubicBezTo>
                                  <a:cubicBezTo>
                                    <a:pt x="3334792" y="479480"/>
                                    <a:pt x="2708047" y="382325"/>
                                    <a:pt x="2708047" y="382325"/>
                                  </a:cubicBezTo>
                                  <a:close/>
                                </a:path>
                              </a:pathLst>
                            </a:custGeom>
                            <a:noFill/>
                            <a:ln w="28575" cap="flat">
                              <a:solidFill>
                                <a:srgbClr val="FF8373"/>
                              </a:solidFill>
                              <a:prstDash val="solid"/>
                              <a:miter/>
                            </a:ln>
                            <a:effectLst/>
                          </wps:spPr>
                          <wps:bodyPr rtlCol="0" anchor="ctr" anchorCtr="0"/>
                        </wps:wsp>
                        <wps:wsp>
                          <wps:cNvPr id="241" name="任意多边形: 形状 73"/>
                          <wps:cNvSpPr/>
                          <wps:spPr>
                            <a:xfrm>
                              <a:off x="4410533" y="2173719"/>
                              <a:ext cx="3374238" cy="2302785"/>
                            </a:xfrm>
                            <a:custGeom>
                              <a:avLst/>
                              <a:gdLst>
                                <a:gd name="connsiteX0" fmla="*/ 2837992 w 3374238"/>
                                <a:gd name="connsiteY0" fmla="*/ 446608 h 2302785"/>
                                <a:gd name="connsiteX1" fmla="*/ 2296019 w 3374238"/>
                                <a:gd name="connsiteY1" fmla="*/ 32271 h 2302785"/>
                                <a:gd name="connsiteX2" fmla="*/ 1521637 w 3374238"/>
                                <a:gd name="connsiteY2" fmla="*/ 147523 h 2302785"/>
                                <a:gd name="connsiteX3" fmla="*/ 824406 w 3374238"/>
                                <a:gd name="connsiteY3" fmla="*/ 213246 h 2302785"/>
                                <a:gd name="connsiteX4" fmla="*/ 464361 w 3374238"/>
                                <a:gd name="connsiteY4" fmla="*/ 659968 h 2302785"/>
                                <a:gd name="connsiteX5" fmla="*/ 30021 w 3374238"/>
                                <a:gd name="connsiteY5" fmla="*/ 1499121 h 2302785"/>
                                <a:gd name="connsiteX6" fmla="*/ 767256 w 3374238"/>
                                <a:gd name="connsiteY6" fmla="*/ 1986801 h 2302785"/>
                                <a:gd name="connsiteX7" fmla="*/ 978712 w 3374238"/>
                                <a:gd name="connsiteY7" fmla="*/ 2083956 h 2302785"/>
                                <a:gd name="connsiteX8" fmla="*/ 1006334 w 3374238"/>
                                <a:gd name="connsiteY8" fmla="*/ 2081098 h 2302785"/>
                                <a:gd name="connsiteX9" fmla="*/ 1823579 w 3374238"/>
                                <a:gd name="connsiteY9" fmla="*/ 2289696 h 2302785"/>
                                <a:gd name="connsiteX10" fmla="*/ 2411272 w 3374238"/>
                                <a:gd name="connsiteY10" fmla="*/ 1989658 h 2302785"/>
                                <a:gd name="connsiteX11" fmla="*/ 2483661 w 3374238"/>
                                <a:gd name="connsiteY11" fmla="*/ 1993468 h 2302785"/>
                                <a:gd name="connsiteX12" fmla="*/ 2767507 w 3374238"/>
                                <a:gd name="connsiteY12" fmla="*/ 1801063 h 2302785"/>
                                <a:gd name="connsiteX13" fmla="*/ 3363772 w 3374238"/>
                                <a:gd name="connsiteY13" fmla="*/ 1246708 h 2302785"/>
                                <a:gd name="connsiteX14" fmla="*/ 2837992 w 3374238"/>
                                <a:gd name="connsiteY14" fmla="*/ 446608 h 23027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74238" h="2302785">
                                  <a:moveTo>
                                    <a:pt x="2837992" y="446608"/>
                                  </a:moveTo>
                                  <a:cubicBezTo>
                                    <a:pt x="2837992" y="446608"/>
                                    <a:pt x="2658922" y="122758"/>
                                    <a:pt x="2296019" y="32271"/>
                                  </a:cubicBezTo>
                                  <a:cubicBezTo>
                                    <a:pt x="1835009" y="-82982"/>
                                    <a:pt x="1521637" y="147523"/>
                                    <a:pt x="1521637" y="147523"/>
                                  </a:cubicBezTo>
                                  <a:cubicBezTo>
                                    <a:pt x="1521637" y="147523"/>
                                    <a:pt x="1173974" y="37033"/>
                                    <a:pt x="824406" y="213246"/>
                                  </a:cubicBezTo>
                                  <a:cubicBezTo>
                                    <a:pt x="510081" y="372313"/>
                                    <a:pt x="464361" y="659968"/>
                                    <a:pt x="464361" y="659968"/>
                                  </a:cubicBezTo>
                                  <a:cubicBezTo>
                                    <a:pt x="464361" y="659968"/>
                                    <a:pt x="-139524" y="842848"/>
                                    <a:pt x="30021" y="1499121"/>
                                  </a:cubicBezTo>
                                  <a:cubicBezTo>
                                    <a:pt x="144321" y="1943938"/>
                                    <a:pt x="542466" y="1995373"/>
                                    <a:pt x="767256" y="1986801"/>
                                  </a:cubicBezTo>
                                  <a:cubicBezTo>
                                    <a:pt x="815834" y="2049666"/>
                                    <a:pt x="892987" y="2088718"/>
                                    <a:pt x="978712" y="2083956"/>
                                  </a:cubicBezTo>
                                  <a:cubicBezTo>
                                    <a:pt x="988237" y="2083003"/>
                                    <a:pt x="997762" y="2082051"/>
                                    <a:pt x="1006334" y="2081098"/>
                                  </a:cubicBezTo>
                                  <a:cubicBezTo>
                                    <a:pt x="1117777" y="2195398"/>
                                    <a:pt x="1357807" y="2348751"/>
                                    <a:pt x="1823579" y="2289696"/>
                                  </a:cubicBezTo>
                                  <a:cubicBezTo>
                                    <a:pt x="2151239" y="2247786"/>
                                    <a:pt x="2323642" y="2104911"/>
                                    <a:pt x="2411272" y="1989658"/>
                                  </a:cubicBezTo>
                                  <a:cubicBezTo>
                                    <a:pt x="2435084" y="1993468"/>
                                    <a:pt x="2458897" y="1995373"/>
                                    <a:pt x="2483661" y="1993468"/>
                                  </a:cubicBezTo>
                                  <a:cubicBezTo>
                                    <a:pt x="2611297" y="1986801"/>
                                    <a:pt x="2717977" y="1909648"/>
                                    <a:pt x="2767507" y="1801063"/>
                                  </a:cubicBezTo>
                                  <a:cubicBezTo>
                                    <a:pt x="3000869" y="1751533"/>
                                    <a:pt x="3307574" y="1616278"/>
                                    <a:pt x="3363772" y="1246708"/>
                                  </a:cubicBezTo>
                                  <a:cubicBezTo>
                                    <a:pt x="3461879" y="598056"/>
                                    <a:pt x="2837992" y="446608"/>
                                    <a:pt x="2837992" y="446608"/>
                                  </a:cubicBezTo>
                                  <a:close/>
                                </a:path>
                              </a:pathLst>
                            </a:custGeom>
                            <a:noFill/>
                            <a:ln w="28575" cap="flat">
                              <a:solidFill>
                                <a:srgbClr val="FFF421"/>
                              </a:solidFill>
                              <a:prstDash val="solid"/>
                              <a:miter/>
                            </a:ln>
                            <a:effectLst/>
                          </wps:spPr>
                          <wps:bodyPr rtlCol="0" anchor="ctr" anchorCtr="0"/>
                        </wps:wsp>
                        <wps:wsp>
                          <wps:cNvPr id="242" name="任意多边形: 形状 74"/>
                          <wps:cNvSpPr/>
                          <wps:spPr>
                            <a:xfrm>
                              <a:off x="4196501" y="2008382"/>
                              <a:ext cx="3315444" cy="2307847"/>
                            </a:xfrm>
                            <a:custGeom>
                              <a:avLst/>
                              <a:gdLst>
                                <a:gd name="connsiteX0" fmla="*/ 2756135 w 3315630"/>
                                <a:gd name="connsiteY0" fmla="*/ 408071 h 2307072"/>
                                <a:gd name="connsiteX1" fmla="*/ 2203685 w 3315630"/>
                                <a:gd name="connsiteY1" fmla="*/ 21356 h 2307072"/>
                                <a:gd name="connsiteX2" fmla="*/ 1446447 w 3315630"/>
                                <a:gd name="connsiteY2" fmla="*/ 170899 h 2307072"/>
                                <a:gd name="connsiteX3" fmla="*/ 762552 w 3315630"/>
                                <a:gd name="connsiteY3" fmla="*/ 268054 h 2307072"/>
                                <a:gd name="connsiteX4" fmla="*/ 429177 w 3315630"/>
                                <a:gd name="connsiteY4" fmla="*/ 728111 h 2307072"/>
                                <a:gd name="connsiteX5" fmla="*/ 40557 w 3315630"/>
                                <a:gd name="connsiteY5" fmla="*/ 1580599 h 2307072"/>
                                <a:gd name="connsiteX6" fmla="*/ 789222 w 3315630"/>
                                <a:gd name="connsiteY6" fmla="*/ 2031131 h 2307072"/>
                                <a:gd name="connsiteX7" fmla="*/ 1001630 w 3315630"/>
                                <a:gd name="connsiteY7" fmla="*/ 2117809 h 2307072"/>
                                <a:gd name="connsiteX8" fmla="*/ 1028300 w 3315630"/>
                                <a:gd name="connsiteY8" fmla="*/ 2113999 h 2307072"/>
                                <a:gd name="connsiteX9" fmla="*/ 1842687 w 3315630"/>
                                <a:gd name="connsiteY9" fmla="*/ 2283544 h 2307072"/>
                                <a:gd name="connsiteX10" fmla="*/ 2407520 w 3315630"/>
                                <a:gd name="connsiteY10" fmla="*/ 1959694 h 2307072"/>
                                <a:gd name="connsiteX11" fmla="*/ 2478958 w 3315630"/>
                                <a:gd name="connsiteY11" fmla="*/ 1960646 h 2307072"/>
                                <a:gd name="connsiteX12" fmla="*/ 2749468 w 3315630"/>
                                <a:gd name="connsiteY12" fmla="*/ 1756811 h 2307072"/>
                                <a:gd name="connsiteX13" fmla="*/ 3310490 w 3315630"/>
                                <a:gd name="connsiteY13" fmla="*/ 1180549 h 2307072"/>
                                <a:gd name="connsiteX14" fmla="*/ 2756135 w 3315630"/>
                                <a:gd name="connsiteY14" fmla="*/ 408071 h 23070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15630" h="2307072">
                                  <a:moveTo>
                                    <a:pt x="2756135" y="408071"/>
                                  </a:moveTo>
                                  <a:cubicBezTo>
                                    <a:pt x="2756135" y="408071"/>
                                    <a:pt x="2564683" y="94699"/>
                                    <a:pt x="2203685" y="21356"/>
                                  </a:cubicBezTo>
                                  <a:cubicBezTo>
                                    <a:pt x="1743627" y="-71989"/>
                                    <a:pt x="1446447" y="170899"/>
                                    <a:pt x="1446447" y="170899"/>
                                  </a:cubicBezTo>
                                  <a:cubicBezTo>
                                    <a:pt x="1446447" y="170899"/>
                                    <a:pt x="1098785" y="77554"/>
                                    <a:pt x="762552" y="268054"/>
                                  </a:cubicBezTo>
                                  <a:cubicBezTo>
                                    <a:pt x="460610" y="440456"/>
                                    <a:pt x="429177" y="728111"/>
                                    <a:pt x="429177" y="728111"/>
                                  </a:cubicBezTo>
                                  <a:cubicBezTo>
                                    <a:pt x="429177" y="728111"/>
                                    <a:pt x="-156610" y="936709"/>
                                    <a:pt x="40557" y="1580599"/>
                                  </a:cubicBezTo>
                                  <a:cubicBezTo>
                                    <a:pt x="173907" y="2015891"/>
                                    <a:pt x="568242" y="2049229"/>
                                    <a:pt x="789222" y="2031131"/>
                                  </a:cubicBezTo>
                                  <a:cubicBezTo>
                                    <a:pt x="839705" y="2091139"/>
                                    <a:pt x="917810" y="2126381"/>
                                    <a:pt x="1001630" y="2117809"/>
                                  </a:cubicBezTo>
                                  <a:cubicBezTo>
                                    <a:pt x="1011155" y="2116856"/>
                                    <a:pt x="1019727" y="2114951"/>
                                    <a:pt x="1028300" y="2113999"/>
                                  </a:cubicBezTo>
                                  <a:cubicBezTo>
                                    <a:pt x="1143552" y="2222584"/>
                                    <a:pt x="1387392" y="2363554"/>
                                    <a:pt x="1842687" y="2283544"/>
                                  </a:cubicBezTo>
                                  <a:cubicBezTo>
                                    <a:pt x="2163680" y="2227346"/>
                                    <a:pt x="2326557" y="2077804"/>
                                    <a:pt x="2407520" y="1959694"/>
                                  </a:cubicBezTo>
                                  <a:cubicBezTo>
                                    <a:pt x="2430380" y="1962551"/>
                                    <a:pt x="2455145" y="1962551"/>
                                    <a:pt x="2478958" y="1960646"/>
                                  </a:cubicBezTo>
                                  <a:cubicBezTo>
                                    <a:pt x="2604687" y="1948264"/>
                                    <a:pt x="2705652" y="1866349"/>
                                    <a:pt x="2749468" y="1756811"/>
                                  </a:cubicBezTo>
                                  <a:cubicBezTo>
                                    <a:pt x="2977115" y="1696804"/>
                                    <a:pt x="3272390" y="1548214"/>
                                    <a:pt x="3310490" y="1180549"/>
                                  </a:cubicBezTo>
                                  <a:cubicBezTo>
                                    <a:pt x="3378118" y="529991"/>
                                    <a:pt x="2756135" y="408071"/>
                                    <a:pt x="2756135" y="408071"/>
                                  </a:cubicBezTo>
                                  <a:close/>
                                </a:path>
                              </a:pathLst>
                            </a:custGeom>
                            <a:noFill/>
                            <a:ln w="28575" cap="flat">
                              <a:solidFill>
                                <a:srgbClr val="F8B62D"/>
                              </a:solidFill>
                              <a:prstDash val="solid"/>
                              <a:miter/>
                            </a:ln>
                            <a:effectLst/>
                          </wps:spPr>
                          <wps:bodyPr rtlCol="0" anchor="ctr" anchorCtr="0"/>
                        </wps:wsp>
                        <wps:wsp>
                          <wps:cNvPr id="243" name="任意多边形: 形状 75"/>
                          <wps:cNvSpPr/>
                          <wps:spPr>
                            <a:xfrm rot="-2179740">
                              <a:off x="7163922" y="4065511"/>
                              <a:ext cx="419085" cy="339077"/>
                            </a:xfrm>
                            <a:custGeom>
                              <a:avLst/>
                              <a:gdLst>
                                <a:gd name="connsiteX0" fmla="*/ 419085 w 419085"/>
                                <a:gd name="connsiteY0" fmla="*/ 169539 h 339077"/>
                                <a:gd name="connsiteX1" fmla="*/ 209543 w 419085"/>
                                <a:gd name="connsiteY1" fmla="*/ 339078 h 339077"/>
                                <a:gd name="connsiteX2" fmla="*/ 0 w 419085"/>
                                <a:gd name="connsiteY2" fmla="*/ 169539 h 339077"/>
                                <a:gd name="connsiteX3" fmla="*/ 209543 w 419085"/>
                                <a:gd name="connsiteY3" fmla="*/ 0 h 339077"/>
                                <a:gd name="connsiteX4" fmla="*/ 419085 w 419085"/>
                                <a:gd name="connsiteY4" fmla="*/ 169539 h 33907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85" h="339077">
                                  <a:moveTo>
                                    <a:pt x="419085" y="169539"/>
                                  </a:moveTo>
                                  <a:cubicBezTo>
                                    <a:pt x="419085" y="263173"/>
                                    <a:pt x="325270" y="339078"/>
                                    <a:pt x="209543" y="339078"/>
                                  </a:cubicBezTo>
                                  <a:cubicBezTo>
                                    <a:pt x="93815" y="339078"/>
                                    <a:pt x="0" y="263173"/>
                                    <a:pt x="0" y="169539"/>
                                  </a:cubicBezTo>
                                  <a:cubicBezTo>
                                    <a:pt x="0" y="75905"/>
                                    <a:pt x="93815" y="0"/>
                                    <a:pt x="209543" y="0"/>
                                  </a:cubicBezTo>
                                  <a:cubicBezTo>
                                    <a:pt x="325270" y="0"/>
                                    <a:pt x="419085" y="75905"/>
                                    <a:pt x="419085" y="169539"/>
                                  </a:cubicBezTo>
                                  <a:close/>
                                </a:path>
                              </a:pathLst>
                            </a:custGeom>
                            <a:noFill/>
                            <a:ln w="28574" cap="flat">
                              <a:solidFill>
                                <a:srgbClr val="FFF421"/>
                              </a:solidFill>
                              <a:prstDash val="solid"/>
                              <a:miter/>
                            </a:ln>
                            <a:effectLst/>
                          </wps:spPr>
                          <wps:bodyPr rtlCol="0" anchor="ctr" anchorCtr="0"/>
                        </wps:wsp>
                        <wps:wsp>
                          <wps:cNvPr id="244" name="任意多边形: 形状 76"/>
                          <wps:cNvSpPr/>
                          <wps:spPr>
                            <a:xfrm rot="-1669547">
                              <a:off x="7493557" y="4519311"/>
                              <a:ext cx="205746" cy="177170"/>
                            </a:xfrm>
                            <a:custGeom>
                              <a:avLst/>
                              <a:gdLst>
                                <a:gd name="connsiteX0" fmla="*/ 205747 w 205746"/>
                                <a:gd name="connsiteY0" fmla="*/ 88585 h 177170"/>
                                <a:gd name="connsiteX1" fmla="*/ 102873 w 205746"/>
                                <a:gd name="connsiteY1" fmla="*/ 177171 h 177170"/>
                                <a:gd name="connsiteX2" fmla="*/ 0 w 205746"/>
                                <a:gd name="connsiteY2" fmla="*/ 88585 h 177170"/>
                                <a:gd name="connsiteX3" fmla="*/ 102873 w 205746"/>
                                <a:gd name="connsiteY3" fmla="*/ 0 h 177170"/>
                                <a:gd name="connsiteX4" fmla="*/ 205747 w 205746"/>
                                <a:gd name="connsiteY4" fmla="*/ 88585 h 17717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5746" h="177170">
                                  <a:moveTo>
                                    <a:pt x="205747" y="88585"/>
                                  </a:moveTo>
                                  <a:cubicBezTo>
                                    <a:pt x="205747" y="137510"/>
                                    <a:pt x="159689" y="177171"/>
                                    <a:pt x="102873" y="177171"/>
                                  </a:cubicBezTo>
                                  <a:cubicBezTo>
                                    <a:pt x="46058" y="177171"/>
                                    <a:pt x="0" y="137509"/>
                                    <a:pt x="0" y="88585"/>
                                  </a:cubicBezTo>
                                  <a:cubicBezTo>
                                    <a:pt x="0" y="39661"/>
                                    <a:pt x="46058" y="0"/>
                                    <a:pt x="102873" y="0"/>
                                  </a:cubicBezTo>
                                  <a:cubicBezTo>
                                    <a:pt x="159689" y="0"/>
                                    <a:pt x="205747" y="39661"/>
                                    <a:pt x="205747" y="88585"/>
                                  </a:cubicBezTo>
                                  <a:close/>
                                </a:path>
                              </a:pathLst>
                            </a:custGeom>
                            <a:noFill/>
                            <a:ln w="28576" cap="flat">
                              <a:solidFill>
                                <a:srgbClr val="FFF421"/>
                              </a:solidFill>
                              <a:prstDash val="solid"/>
                              <a:miter/>
                            </a:ln>
                            <a:effectLst/>
                          </wps:spPr>
                          <wps:txbx>
                            <w:txbxContent>
                              <w:p>
                                <w:pPr>
                                  <w:jc w:val="center"/>
                                </w:pPr>
                              </w:p>
                            </w:txbxContent>
                          </wps:txbx>
                          <wps:bodyPr rtlCol="0" anchor="ctr" anchorCtr="0"/>
                        </wps:wsp>
                      </wpg:grpSp>
                      <wps:wsp>
                        <wps:cNvPr id="245" name="文本框 12"/>
                        <wps:cNvSpPr txBox="1"/>
                        <wps:spPr>
                          <a:xfrm>
                            <a:off x="7729" y="3480"/>
                            <a:ext cx="3741" cy="2947"/>
                          </a:xfrm>
                          <a:prstGeom prst="rect">
                            <a:avLst/>
                          </a:prstGeom>
                          <a:noFill/>
                          <a:ln>
                            <a:noFill/>
                          </a:ln>
                          <a:effectLst/>
                        </wps:spPr>
                        <wps:txbx>
                          <w:txbxContent>
                            <w:p>
                              <w:pPr>
                                <w:ind w:right="-153" w:rightChars="-73"/>
                                <w:jc w:val="center"/>
                                <w:rPr>
                                  <w:rFonts w:ascii="楷体" w:hAnsi="楷体" w:eastAsia="楷体" w:cs="楷体"/>
                                  <w:b/>
                                  <w:bCs/>
                                  <w:color w:val="000000"/>
                                  <w:sz w:val="24"/>
                                </w:rPr>
                              </w:pPr>
                              <w:r>
                                <w:rPr>
                                  <w:rFonts w:hint="eastAsia" w:ascii="楷体" w:hAnsi="楷体" w:eastAsia="楷体" w:cs="楷体"/>
                                  <w:b/>
                                  <w:bCs/>
                                  <w:color w:val="000000"/>
                                  <w:kern w:val="24"/>
                                  <w:sz w:val="24"/>
                                </w:rPr>
                                <w:t xml:space="preserve">“双减”中的百分数  </w:t>
                              </w:r>
                            </w:p>
                            <w:p>
                              <w:pPr>
                                <w:spacing w:line="240" w:lineRule="exact"/>
                                <w:ind w:right="-50" w:rightChars="-24" w:firstLine="422" w:firstLineChars="200"/>
                                <w:rPr>
                                  <w:rFonts w:ascii="楷体" w:hAnsi="楷体" w:eastAsia="楷体" w:cs="楷体"/>
                                  <w:b/>
                                  <w:bCs/>
                                  <w:color w:val="000000"/>
                                  <w:szCs w:val="21"/>
                                </w:rPr>
                              </w:pPr>
                            </w:p>
                            <w:p>
                              <w:pPr>
                                <w:spacing w:line="240" w:lineRule="exact"/>
                                <w:ind w:right="-50" w:rightChars="-24" w:firstLine="360" w:firstLineChars="200"/>
                                <w:rPr>
                                  <w:rFonts w:ascii="楷体" w:hAnsi="楷体" w:eastAsia="楷体" w:cs="楷体"/>
                                  <w:sz w:val="18"/>
                                  <w:szCs w:val="18"/>
                                </w:rPr>
                              </w:pPr>
                              <w:r>
                                <w:rPr>
                                  <w:rFonts w:hint="eastAsia" w:ascii="楷体" w:hAnsi="楷体" w:eastAsia="楷体" w:cs="楷体"/>
                                  <w:sz w:val="18"/>
                                  <w:szCs w:val="18"/>
                                </w:rPr>
                                <w:t>同学们，“双减”这个词可以说是今年的热词之一了，相信你们也已经感受到双减政策给我们带来的变化，看看我们身边的“双减”中蕴含着哪些百分数呢？</w:t>
                              </w:r>
                            </w:p>
                            <w:p>
                              <w:pPr>
                                <w:pStyle w:val="4"/>
                                <w:spacing w:line="288" w:lineRule="auto"/>
                                <w:jc w:val="both"/>
                                <w:rPr>
                                  <w:sz w:val="18"/>
                                  <w:szCs w:val="18"/>
                                </w:rPr>
                              </w:pPr>
                            </w:p>
                          </w:txbxContent>
                        </wps:txbx>
                        <wps:bodyPr wrap="square" rtlCol="0" anchor="t">
                          <a:noAutofit/>
                        </wps:bodyPr>
                      </wps:wsp>
                    </wpg:wgp>
                  </a:graphicData>
                </a:graphic>
              </wp:anchor>
            </w:drawing>
          </mc:Choice>
          <mc:Fallback>
            <w:pict>
              <v:group id="_x0000_s1026" o:spid="_x0000_s1026" o:spt="203" alt="7b0a202020202274657874626f78223a20227b5c2263617465676f72795f69645c223a31303531322c5c2269645c223a32303334323230337d220a7d0a" style="position:absolute;left:0pt;margin-left:-12.75pt;margin-top:8.8pt;height:111.1pt;width:375.35pt;z-index:251714560;mso-width-relative:page;mso-height-relative:page;" coordorigin="6608,3163" coordsize="5651,4266" o:gfxdata="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">
                <o:lock v:ext="edit" aspectratio="f"/>
                <v:group id="图形 66" o:spid="_x0000_s1026" o:spt="203" style="position:absolute;left:6608;top:3163;height:4266;width:5651;" coordorigin="4196501,2008382" coordsize="3588270,2709213" o:gfxdata="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DWV2rvwAAANsAAAAPAAAAAAAAAAEAIAAAACIAAABkcnMvZG93bnJldi54&#10;bWxQSwECFAAUAAAACACHTuJAMy8FnjsAAAA5AAAAFQAAAAAAAAABACAAAAAOAQAAZHJzL2dyb3Vw&#10;c2hhcGV4bWwueG1sUEsFBgAAAAAGAAYAYAEAAMsDAAAAAA==&#10;">
                  <o:lock v:ext="edit" aspectratio="f"/>
                  <v:shape id="任意多边形: 形状 68" o:spid="_x0000_s1026" o:spt="100" style="position:absolute;left:7176767;top:4082745;height:339075;width:419082;rotation:-3690224f;v-text-anchor:middle;" filled="f" stroked="t" coordsize="419082,339075" o:gfxdata="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4gaa&#10;wAAAANwAAAAPAAAAAAAAAAEAIAAAACIAAABkcnMvZG93bnJldi54bWxQSwECFAAUAAAACACHTuJA&#10;My8FnjsAAAA5AAAAEAAAAAAAAAABACAAAAAPAQAAZHJzL3NoYXBleG1sLnhtbFBLBQYAAAAABgAG&#10;AFsBAAC5AwAAAAA=&#10;" path="m419082,169538c419082,263171,325268,339076,209541,339076c93815,339076,0,263171,0,169538c0,75905,93815,0,209541,0c325268,0,419082,75905,419082,169538xe">
                    <v:path o:connectlocs="419082,169538;209541,339076;0,169538;209541,0;419082,169538" o:connectangles="0,0,0,0,0"/>
                    <v:fill on="f" focussize="0,0"/>
                    <v:stroke weight="2.24992125984252pt" color="#FF8373" joinstyle="miter"/>
                    <v:imagedata o:title=""/>
                    <o:lock v:ext="edit" aspectratio="f"/>
                  </v:shape>
                  <v:shape id="任意多边形: 形状 69" o:spid="_x0000_s1026" o:spt="100" style="position:absolute;left:7175143;top:4085497;height:339089;width:419099;rotation:-750339f;v-text-anchor:middle;" filled="f" stroked="t" coordsize="419099,339089" o:gfxdata="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CvjNvQAA&#10;ANwAAAAPAAAAAAAAAAEAIAAAACIAAABkcnMvZG93bnJldi54bWxQSwECFAAUAAAACACHTuJAMy8F&#10;njsAAAA5AAAAEAAAAAAAAAABACAAAAAMAQAAZHJzL3NoYXBleG1sLnhtbFBLBQYAAAAABgAGAFsB&#10;AAC2AwAAAAA=&#10;" path="m419100,169545c419100,263182,325281,339090,209550,339090c93818,339090,0,263182,0,169545c0,75908,93818,0,209550,0c325281,0,419100,75908,419100,169545xe">
                    <v:path o:connectlocs="419100,169545;209550,339090;0,169545;209550,0;419100,169545" o:connectangles="0,0,0,0,0"/>
                    <v:fill on="f" focussize="0,0"/>
                    <v:stroke weight="2.25pt" color="#F8B62D" joinstyle="miter"/>
                    <v:imagedata o:title=""/>
                    <o:lock v:ext="edit" aspectratio="f"/>
                  </v:shape>
                  <v:shape id="任意多边形: 形状 70" o:spid="_x0000_s1026" o:spt="100" style="position:absolute;left:7512571;top:4500557;height:236214;width:192400;rotation:-3932112f;v-text-anchor:middle;" filled="f" stroked="t" coordsize="192400,236214" o:gfxdata="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DyCdQtwAAANwAAAAP&#10;AAAAAAAAAAEAIAAAACIAAABkcnMvZG93bnJldi54bWxQSwECFAAUAAAACACHTuJAMy8FnjsAAAA5&#10;AAAAEAAAAAAAAAABACAAAAAGAQAAZHJzL3NoYXBleG1sLnhtbFBLBQYAAAAABgAGAFsBAACwAwAA&#10;AAA=&#10;" path="m192401,118107c192401,183336,149330,236215,96200,236215c43070,236215,0,183336,0,118107c0,52878,43070,0,96200,0c149330,0,192401,52878,192401,118107xe">
                    <v:path o:connectlocs="192401,118107;96200,236215;0,118107;96200,0;192401,118107" o:connectangles="0,0,0,0,0"/>
                    <v:fill on="f" focussize="0,0"/>
                    <v:stroke weight="2.24992125984252pt" color="#F8B62D" joinstyle="miter"/>
                    <v:imagedata o:title=""/>
                    <o:lock v:ext="edit" aspectratio="f"/>
                  </v:shape>
                  <v:shape id="任意多边形: 形状 71" o:spid="_x0000_s1026" o:spt="100" style="position:absolute;left:7502659;top:4546150;height:171445;width:211449;rotation:-1617684f;v-text-anchor:middle;" filled="f" stroked="t" coordsize="211449,171445" o:gfxdata="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1sbE2/&#10;AAAA3AAAAA8AAAAAAAAAAQAgAAAAIgAAAGRycy9kb3ducmV2LnhtbFBLAQIUABQAAAAIAIdO4kAz&#10;LwWeOwAAADkAAAAQAAAAAAAAAAEAIAAAAA4BAABkcnMvc2hhcGV4bWwueG1sUEsFBgAAAAAGAAYA&#10;WwEAALgDAAAAAA==&#10;" path="m211449,85722c211449,133066,164115,171445,105724,171445c47334,171445,0,133066,0,85722c0,38379,47334,0,105724,0c164115,0,211449,38379,211449,85722xe">
                    <v:path o:connectlocs="211449,85722;105724,171445;0,85722;105724,0;211449,85722" o:connectangles="0,0,0,0,0"/>
                    <v:fill on="f" focussize="0,0"/>
                    <v:stroke weight="2.24992125984252pt" color="#FF8373" joinstyle="miter"/>
                    <v:imagedata o:title=""/>
                    <o:lock v:ext="edit" aspectratio="f"/>
                  </v:shape>
                  <v:shape id="任意多边形: 形状 72" o:spid="_x0000_s1026" o:spt="100" style="position:absolute;left:4448084;top:2137989;height:2353782;width:3300106;v-text-anchor:middle;" filled="f" stroked="t" coordsize="3300106,2353782" o:gfxdata="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vzVrm2AAAA3AAAAA8A&#10;AAAAAAAAAQAgAAAAIgAAAGRycy9kb3ducmV2LnhtbFBLAQIUABQAAAAIAIdO4kAzLwWeOwAAADkA&#10;AAAQAAAAAAAAAAEAIAAAAAUBAABkcnMvc2hhcGV4bWwueG1sUEsFBgAAAAAGAAYAWwEAAK8DAAAA&#10;AA==&#10;" path="m2708047,382325c2708047,382325,2502308,72763,2137500,13708c1673632,-61540,1387882,197540,1387882,197540c1387882,197540,1036410,117530,709702,326128c416332,513770,397282,806188,397282,806188c397282,806188,-165645,1038598,48667,1686298c172492,2061583,588735,2079680,807810,2052058c787807,2122543,864960,2190170,1036410,2164453c1156425,2269228,1430745,2421628,1882230,2320663c2200365,2249225,2356575,2091110,2431822,1968238c2455635,1970143,2479447,1969190,2503260,1966333c2628037,1948235,2725192,1861558,2764245,1748210c2988083,1677725,3276690,1514848,3298597,1139563c3334792,479480,2708047,382325,2708047,382325xe">
                    <v:path o:connectlocs="2708047,382325;2137500,13708;1387882,197540;709702,326128;397282,806188;48667,1686298;807810,2052058;1036410,2164453;1882230,2320663;2431822,1968238;2503260,1966333;2764245,1748210;3298597,1139563;2708047,382325" o:connectangles="0,0,0,0,0,0,0,0,0,0,0,0,0,0"/>
                    <v:fill on="f" focussize="0,0"/>
                    <v:stroke weight="2.25pt" color="#FF8373" joinstyle="miter"/>
                    <v:imagedata o:title=""/>
                    <o:lock v:ext="edit" aspectratio="f"/>
                  </v:shape>
                  <v:shape id="任意多边形: 形状 73" o:spid="_x0000_s1026" o:spt="100" style="position:absolute;left:4410533;top:2173719;height:2302785;width:3374238;v-text-anchor:middle;" filled="f" stroked="t" coordsize="3374238,2302785" o:gfxdata="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LQ30&#10;wAAAANwAAAAPAAAAAAAAAAEAIAAAACIAAABkcnMvZG93bnJldi54bWxQSwECFAAUAAAACACHTuJA&#10;My8FnjsAAAA5AAAAEAAAAAAAAAABACAAAAAPAQAAZHJzL3NoYXBleG1sLnhtbFBLBQYAAAAABgAG&#10;AFsBAAC5AwAAAAA=&#10;" path="m2837992,446608c2837992,446608,2658922,122758,2296019,32271c1835009,-82982,1521637,147523,1521637,147523c1521637,147523,1173974,37033,824406,213246c510081,372313,464361,659968,464361,659968c464361,659968,-139524,842848,30021,1499121c144321,1943938,542466,1995373,767256,1986801c815834,2049666,892987,2088718,978712,2083956c988237,2083003,997762,2082051,1006334,2081098c1117777,2195398,1357807,2348751,1823579,2289696c2151239,2247786,2323642,2104911,2411272,1989658c2435084,1993468,2458897,1995373,2483661,1993468c2611297,1986801,2717977,1909648,2767507,1801063c3000869,1751533,3307574,1616278,3363772,1246708c3461879,598056,2837992,446608,2837992,446608xe">
                    <v:path o:connectlocs="2837992,446608;2296019,32271;1521637,147523;824406,213246;464361,659968;30021,1499121;767256,1986801;978712,2083956;1006334,2081098;1823579,2289696;2411272,1989658;2483661,1993468;2767507,1801063;3363772,1246708;2837992,446608" o:connectangles="0,0,0,0,0,0,0,0,0,0,0,0,0,0,0"/>
                    <v:fill on="f" focussize="0,0"/>
                    <v:stroke weight="2.25pt" color="#FFF421" joinstyle="miter"/>
                    <v:imagedata o:title=""/>
                    <o:lock v:ext="edit" aspectratio="f"/>
                  </v:shape>
                  <v:shape id="任意多边形: 形状 74" o:spid="_x0000_s1026" o:spt="100" style="position:absolute;left:4196501;top:2008382;height:2307847;width:3315444;v-text-anchor:middle;" filled="f" stroked="t" coordsize="3315630,2307072" o:gfxdata="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oDbhvQAA&#10;ANwAAAAPAAAAAAAAAAEAIAAAACIAAABkcnMvZG93bnJldi54bWxQSwECFAAUAAAACACHTuJAMy8F&#10;njsAAAA5AAAAEAAAAAAAAAABACAAAAAMAQAAZHJzL3NoYXBleG1sLnhtbFBLBQYAAAAABgAGAFsB&#10;AAC2AwAAAAA=&#10;" path="m2756135,408071c2756135,408071,2564683,94699,2203685,21356c1743627,-71989,1446447,170899,1446447,170899c1446447,170899,1098785,77554,762552,268054c460610,440456,429177,728111,429177,728111c429177,728111,-156610,936709,40557,1580599c173907,2015891,568242,2049229,789222,2031131c839705,2091139,917810,2126381,1001630,2117809c1011155,2116856,1019727,2114951,1028300,2113999c1143552,2222584,1387392,2363554,1842687,2283544c2163680,2227346,2326557,2077804,2407520,1959694c2430380,1962551,2455145,1962551,2478958,1960646c2604687,1948264,2705652,1866349,2749468,1756811c2977115,1696804,3272390,1548214,3310490,1180549c3378118,529991,2756135,408071,2756135,408071xe">
                    <v:path o:connectlocs="2755980,408208;2203561,21363;1446365,170956;762509,268144;429152,728355;40554,1581129;789177,2031813;1001573,2118520;1028242,2114709;1842583,2284311;2407384,1960352;2478818,1961304;2749313,1757401;3310304,1180945;2755980,408208" o:connectangles="0,0,0,0,0,0,0,0,0,0,0,0,0,0,0"/>
                    <v:fill on="f" focussize="0,0"/>
                    <v:stroke weight="2.25pt" color="#F8B62D" joinstyle="miter"/>
                    <v:imagedata o:title=""/>
                    <o:lock v:ext="edit" aspectratio="f"/>
                  </v:shape>
                  <v:shape id="任意多边形: 形状 75" o:spid="_x0000_s1026" o:spt="100" style="position:absolute;left:7163922;top:4065511;height:339077;width:419085;rotation:-2380857f;v-text-anchor:middle;" filled="f" stroked="t" coordsize="419085,339077" o:gfxdata="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MsoU74A&#10;AADcAAAADwAAAAAAAAABACAAAAAiAAAAZHJzL2Rvd25yZXYueG1sUEsBAhQAFAAAAAgAh07iQDMv&#10;BZ47AAAAOQAAABAAAAAAAAAAAQAgAAAADQEAAGRycy9zaGFwZXhtbC54bWxQSwUGAAAAAAYABgBb&#10;AQAAtwMAAAAA&#10;" path="m419085,169539c419085,263173,325270,339078,209543,339078c93815,339078,0,263173,0,169539c0,75905,93815,0,209543,0c325270,0,419085,75905,419085,169539xe">
                    <v:path o:connectlocs="419085,169539;209543,339078;0,169539;209543,0;419085,169539" o:connectangles="0,0,0,0,0"/>
                    <v:fill on="f" focussize="0,0"/>
                    <v:stroke weight="2.24992125984252pt" color="#FFF421" joinstyle="miter"/>
                    <v:imagedata o:title=""/>
                    <o:lock v:ext="edit" aspectratio="f"/>
                  </v:shape>
                  <v:shape id="任意多边形: 形状 76" o:spid="_x0000_s1026" o:spt="100" style="position:absolute;left:7493557;top:4519311;height:177170;width:205746;rotation:-1823591f;v-text-anchor:middle;" filled="f" stroked="t" coordsize="205746,177170" o:gfxdata="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FouS6/&#10;AAAA3AAAAA8AAAAAAAAAAQAgAAAAIgAAAGRycy9kb3ducmV2LnhtbFBLAQIUABQAAAAIAIdO4kAz&#10;LwWeOwAAADkAAAAQAAAAAAAAAAEAIAAAAA4BAABkcnMvc2hhcGV4bWwueG1sUEsFBgAAAAAGAAYA&#10;WwEAALgDAAAAAA==&#10;" path="m205747,88585c205747,137510,159689,177171,102873,177171c46058,177171,0,137509,0,88585c0,39661,46058,0,102873,0c159689,0,205747,39661,205747,88585xe">
                    <v:path textboxrect="0,0,205746,177170" o:connectlocs="205747,88585;102873,177171;0,88585;102873,0;205747,88585" o:connectangles="0,0,0,0,0"/>
                    <v:fill on="f" focussize="0,0"/>
                    <v:stroke weight="2.25007874015748pt" color="#FFF421" joinstyle="miter"/>
                    <v:imagedata o:title=""/>
                    <o:lock v:ext="edit" aspectratio="f"/>
                    <v:textbox>
                      <w:txbxContent>
                        <w:p>
                          <w:pPr>
                            <w:jc w:val="center"/>
                          </w:pPr>
                        </w:p>
                      </w:txbxContent>
                    </v:textbox>
                  </v:shape>
                </v:group>
                <v:shape id="文本框 12" o:spid="_x0000_s1026" o:spt="202" type="#_x0000_t202" style="position:absolute;left:7729;top:3480;height:2947;width:3741;" filled="f" stroked="f" coordsize="21600,21600" o:gfxdata="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NmNJ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ind w:right="-153" w:rightChars="-73"/>
                          <w:jc w:val="center"/>
                          <w:rPr>
                            <w:rFonts w:ascii="楷体" w:hAnsi="楷体" w:eastAsia="楷体" w:cs="楷体"/>
                            <w:b/>
                            <w:bCs/>
                            <w:color w:val="000000"/>
                            <w:sz w:val="24"/>
                          </w:rPr>
                        </w:pPr>
                        <w:r>
                          <w:rPr>
                            <w:rFonts w:hint="eastAsia" w:ascii="楷体" w:hAnsi="楷体" w:eastAsia="楷体" w:cs="楷体"/>
                            <w:b/>
                            <w:bCs/>
                            <w:color w:val="000000"/>
                            <w:kern w:val="24"/>
                            <w:sz w:val="24"/>
                          </w:rPr>
                          <w:t xml:space="preserve">“双减”中的百分数  </w:t>
                        </w:r>
                      </w:p>
                      <w:p>
                        <w:pPr>
                          <w:spacing w:line="240" w:lineRule="exact"/>
                          <w:ind w:right="-50" w:rightChars="-24" w:firstLine="422" w:firstLineChars="200"/>
                          <w:rPr>
                            <w:rFonts w:ascii="楷体" w:hAnsi="楷体" w:eastAsia="楷体" w:cs="楷体"/>
                            <w:b/>
                            <w:bCs/>
                            <w:color w:val="000000"/>
                            <w:szCs w:val="21"/>
                          </w:rPr>
                        </w:pPr>
                      </w:p>
                      <w:p>
                        <w:pPr>
                          <w:spacing w:line="240" w:lineRule="exact"/>
                          <w:ind w:right="-50" w:rightChars="-24" w:firstLine="360" w:firstLineChars="200"/>
                          <w:rPr>
                            <w:rFonts w:ascii="楷体" w:hAnsi="楷体" w:eastAsia="楷体" w:cs="楷体"/>
                            <w:sz w:val="18"/>
                            <w:szCs w:val="18"/>
                          </w:rPr>
                        </w:pPr>
                        <w:r>
                          <w:rPr>
                            <w:rFonts w:hint="eastAsia" w:ascii="楷体" w:hAnsi="楷体" w:eastAsia="楷体" w:cs="楷体"/>
                            <w:sz w:val="18"/>
                            <w:szCs w:val="18"/>
                          </w:rPr>
                          <w:t>同学们，“双减”这个词可以说是今年的热词之一了，相信你们也已经感受到双减政策给我们带来的变化，看看我们身边的“双减”中蕴含着哪些百分数呢？</w:t>
                        </w:r>
                      </w:p>
                      <w:p>
                        <w:pPr>
                          <w:pStyle w:val="4"/>
                          <w:spacing w:line="288" w:lineRule="auto"/>
                          <w:jc w:val="both"/>
                          <w:rPr>
                            <w:sz w:val="18"/>
                            <w:szCs w:val="18"/>
                          </w:rPr>
                        </w:pPr>
                      </w:p>
                    </w:txbxContent>
                  </v:textbox>
                </v:shape>
              </v:group>
            </w:pict>
          </mc:Fallback>
        </mc:AlternateContent>
      </w:r>
      <w:r>
        <w:rPr>
          <w:rFonts w:hint="eastAsia" w:ascii="宋体" w:hAnsi="宋体" w:eastAsia="宋体" w:cs="宋体"/>
          <w:b/>
          <w:bCs/>
          <w:sz w:val="24"/>
        </w:rPr>
        <w:t xml:space="preserve">   </w:t>
      </w:r>
    </w:p>
    <w:p>
      <w:pPr>
        <w:spacing w:line="360" w:lineRule="auto"/>
        <w:ind w:right="-313" w:rightChars="-149"/>
        <w:rPr>
          <w:rFonts w:ascii="宋体" w:hAnsi="宋体" w:eastAsia="宋体" w:cs="宋体"/>
          <w:b/>
          <w:bCs/>
          <w:sz w:val="24"/>
        </w:rPr>
      </w:pPr>
      <w:r>
        <w:rPr>
          <w:rFonts w:hint="eastAsia" w:ascii="宋体" w:hAnsi="宋体" w:eastAsia="宋体" w:cs="宋体"/>
          <w:b/>
          <w:bCs/>
          <w:sz w:val="24"/>
        </w:rPr>
        <w:t xml:space="preserve">                                                                                                                                                                                          </w:t>
      </w: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r>
        <w:drawing>
          <wp:anchor distT="0" distB="0" distL="114300" distR="114300" simplePos="0" relativeHeight="251715584" behindDoc="0" locked="0" layoutInCell="1" allowOverlap="1">
            <wp:simplePos x="0" y="0"/>
            <wp:positionH relativeFrom="column">
              <wp:posOffset>4389120</wp:posOffset>
            </wp:positionH>
            <wp:positionV relativeFrom="paragraph">
              <wp:posOffset>128270</wp:posOffset>
            </wp:positionV>
            <wp:extent cx="1421765" cy="997585"/>
            <wp:effectExtent l="0" t="0" r="10795" b="0"/>
            <wp:wrapSquare wrapText="bothSides"/>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pic:cNvPicPr>
                  </pic:nvPicPr>
                  <pic:blipFill>
                    <a:blip r:embed="rId10"/>
                    <a:stretch>
                      <a:fillRect/>
                    </a:stretch>
                  </pic:blipFill>
                  <pic:spPr>
                    <a:xfrm>
                      <a:off x="0" y="0"/>
                      <a:ext cx="1421765" cy="997585"/>
                    </a:xfrm>
                    <a:prstGeom prst="rect">
                      <a:avLst/>
                    </a:prstGeom>
                    <a:noFill/>
                    <a:ln>
                      <a:noFill/>
                    </a:ln>
                  </pic:spPr>
                </pic:pic>
              </a:graphicData>
            </a:graphic>
          </wp:anchor>
        </w:drawing>
      </w:r>
    </w:p>
    <w:p>
      <w:pPr>
        <w:spacing w:line="360" w:lineRule="auto"/>
        <w:ind w:left="-420" w:leftChars="-200"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pPr>
      <w:r>
        <mc:AlternateContent>
          <mc:Choice Requires="wpg">
            <w:drawing>
              <wp:anchor distT="0" distB="0" distL="114300" distR="114300" simplePos="0" relativeHeight="251721728" behindDoc="0" locked="0" layoutInCell="1" allowOverlap="1">
                <wp:simplePos x="0" y="0"/>
                <wp:positionH relativeFrom="column">
                  <wp:posOffset>-277495</wp:posOffset>
                </wp:positionH>
                <wp:positionV relativeFrom="paragraph">
                  <wp:posOffset>124460</wp:posOffset>
                </wp:positionV>
                <wp:extent cx="1710690" cy="779145"/>
                <wp:effectExtent l="0" t="0" r="0" b="0"/>
                <wp:wrapNone/>
                <wp:docPr id="39" name="组合 39"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1710690" cy="779145"/>
                          <a:chOff x="4645" y="2667"/>
                          <a:chExt cx="7142" cy="4526"/>
                        </a:xfrm>
                        <a:effectLst/>
                      </wpg:grpSpPr>
                      <pic:pic xmlns:pic="http://schemas.openxmlformats.org/drawingml/2006/picture">
                        <pic:nvPicPr>
                          <pic:cNvPr id="285"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645" y="2667"/>
                            <a:ext cx="7142" cy="4526"/>
                          </a:xfrm>
                          <a:prstGeom prst="rect">
                            <a:avLst/>
                          </a:prstGeom>
                          <a:noFill/>
                          <a:effectLst/>
                        </pic:spPr>
                      </pic:pic>
                      <wps:wsp>
                        <wps:cNvPr id="286" name="文本框 2"/>
                        <wps:cNvSpPr txBox="1"/>
                        <wps:spPr>
                          <a:xfrm>
                            <a:off x="4925" y="4224"/>
                            <a:ext cx="5345" cy="1881"/>
                          </a:xfrm>
                          <a:prstGeom prst="rect">
                            <a:avLst/>
                          </a:prstGeom>
                          <a:noFill/>
                          <a:ln>
                            <a:noFill/>
                          </a:ln>
                          <a:effectLst/>
                        </wps:spPr>
                        <wps:txbx>
                          <w:txbxContent>
                            <w:p>
                              <w:pPr>
                                <w:rPr>
                                  <w:rFonts w:eastAsia="宋体"/>
                                  <w:b/>
                                  <w:bCs/>
                                </w:rPr>
                              </w:pPr>
                              <w:r>
                                <w:rPr>
                                  <w:rFonts w:hint="eastAsia" w:ascii="宋体" w:hAnsi="宋体" w:eastAsia="宋体" w:cs="宋体"/>
                                  <w:b/>
                                  <w:bCs/>
                                  <w:sz w:val="24"/>
                                </w:rPr>
                                <w:t>家长眼中的双减</w:t>
                              </w:r>
                            </w:p>
                            <w:p/>
                          </w:txbxContent>
                        </wps:txbx>
                        <wps:bodyPr wrap="square" rtlCol="0">
                          <a:noAutofit/>
                        </wps:bodyPr>
                      </wps:wsp>
                    </wpg:wgp>
                  </a:graphicData>
                </a:graphic>
              </wp:anchor>
            </w:drawing>
          </mc:Choice>
          <mc:Fallback>
            <w:pict>
              <v:group id="_x0000_s1026" o:spid="_x0000_s1026" o:spt="203" alt="7b0a202020202274657874626f78223a20227b5c2263617465676f72795f69645c223a31303531302c5c2269645c223a32303233353138347d220a7d0a" style="position:absolute;left:0pt;margin-left:-21.85pt;margin-top:9.8pt;height:61.35pt;width:134.7pt;z-index:251721728;mso-width-relative:page;mso-height-relative:page;" coordorigin="4645,2667" coordsize="7142,4526" o:gfxdata="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">
                <o:lock v:ext="edit" aspectratio="f"/>
                <v:shape id="图片 1" o:spid="_x0000_s1026" o:spt="75" alt="气泡" type="#_x0000_t75" style="position:absolute;left:4645;top:2667;height:4526;width:7142;" filled="f" o:preferrelative="t" stroked="f" coordsize="21600,21600" o:gfxdata="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YBNOe/&#10;AAAA3AAAAA8AAAAAAAAAAQAgAAAAIgAAAGRycy9kb3ducmV2LnhtbFBLAQIUABQAAAAIAIdO4kAz&#10;LwWeOwAAADkAAAAQAAAAAAAAAAEAIAAAAA4BAABkcnMvc2hhcGV4bWwueG1sUEsFBgAAAAAGAAYA&#10;WwEAALgDAAAAAA==&#10;">
                  <v:fill on="f" focussize="0,0"/>
                  <v:stroke on="f"/>
                  <v:imagedata r:id="rId13" o:title=""/>
                  <o:lock v:ext="edit" aspectratio="t"/>
                </v:shape>
                <v:shape id="文本框 2" o:spid="_x0000_s1026" o:spt="202" type="#_x0000_t202" style="position:absolute;left:4925;top:4224;height:1881;width:5345;" filled="f" stroked="f" coordsize="21600,21600" o:gfxdata="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F1Hp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rFonts w:eastAsia="宋体"/>
                            <w:b/>
                            <w:bCs/>
                          </w:rPr>
                        </w:pPr>
                        <w:r>
                          <w:rPr>
                            <w:rFonts w:hint="eastAsia" w:ascii="宋体" w:hAnsi="宋体" w:eastAsia="宋体" w:cs="宋体"/>
                            <w:b/>
                            <w:bCs/>
                            <w:sz w:val="24"/>
                          </w:rPr>
                          <w:t>家长眼中的双减</w:t>
                        </w:r>
                      </w:p>
                      <w:p/>
                    </w:txbxContent>
                  </v:textbox>
                </v:shape>
              </v:group>
            </w:pict>
          </mc:Fallback>
        </mc:AlternateContent>
      </w:r>
    </w:p>
    <w:p>
      <w:pPr>
        <w:spacing w:line="360" w:lineRule="auto"/>
        <w:ind w:right="-313" w:rightChars="-149"/>
      </w:pPr>
    </w:p>
    <w:p>
      <w:pPr>
        <w:spacing w:line="360" w:lineRule="auto"/>
        <w:ind w:right="-313" w:rightChars="-149" w:firstLine="480" w:firstLineChars="200"/>
        <w:jc w:val="left"/>
        <w:rPr>
          <w:rFonts w:ascii="宋体" w:hAnsi="宋体" w:eastAsia="宋体" w:cs="宋体"/>
          <w:sz w:val="24"/>
        </w:rPr>
      </w:pPr>
    </w:p>
    <w:p>
      <w:pPr>
        <w:spacing w:line="360" w:lineRule="auto"/>
        <w:ind w:right="-313" w:rightChars="-149" w:firstLine="480" w:firstLineChars="200"/>
        <w:jc w:val="left"/>
        <w:rPr>
          <w:rFonts w:ascii="宋体" w:hAnsi="宋体" w:eastAsia="宋体" w:cs="宋体"/>
          <w:sz w:val="24"/>
        </w:rPr>
      </w:pPr>
      <w:r>
        <w:rPr>
          <w:rFonts w:hint="eastAsia" w:ascii="宋体" w:hAnsi="宋体" w:eastAsia="宋体" w:cs="宋体"/>
          <w:sz w:val="24"/>
        </w:rPr>
        <w:t>为了解学生家长对于“双减”的真实态度，团中央在全国范围内开展针对义务教育阶段学生家长的抽样调查</w:t>
      </w:r>
      <w:r>
        <w:rPr>
          <w:rFonts w:hint="eastAsia" w:ascii="宋体" w:hAnsi="宋体" w:cs="宋体"/>
          <w:sz w:val="24"/>
        </w:rPr>
        <w:t>，情况如下：</w:t>
      </w:r>
    </w:p>
    <w:p>
      <w:pPr>
        <w:spacing w:line="360" w:lineRule="auto"/>
        <w:ind w:right="-313" w:rightChars="-149" w:firstLine="480" w:firstLineChars="200"/>
        <w:jc w:val="left"/>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24800" behindDoc="0" locked="0" layoutInCell="1" allowOverlap="1">
                <wp:simplePos x="0" y="0"/>
                <wp:positionH relativeFrom="column">
                  <wp:posOffset>1266190</wp:posOffset>
                </wp:positionH>
                <wp:positionV relativeFrom="paragraph">
                  <wp:posOffset>2540</wp:posOffset>
                </wp:positionV>
                <wp:extent cx="533400" cy="497840"/>
                <wp:effectExtent l="4445" t="4445" r="10795" b="15875"/>
                <wp:wrapNone/>
                <wp:docPr id="21" name="流程图: 过程 21"/>
                <wp:cNvGraphicFramePr/>
                <a:graphic xmlns:a="http://schemas.openxmlformats.org/drawingml/2006/main">
                  <a:graphicData uri="http://schemas.microsoft.com/office/word/2010/wordprocessingShape">
                    <wps:wsp>
                      <wps:cNvSpPr/>
                      <wps:spPr>
                        <a:xfrm>
                          <a:off x="0" y="0"/>
                          <a:ext cx="533400" cy="497840"/>
                        </a:xfrm>
                        <a:prstGeom prst="flowChartProcess">
                          <a:avLst/>
                        </a:prstGeom>
                        <a:solidFill>
                          <a:srgbClr val="D99694"/>
                        </a:solidFill>
                        <a:ln w="3175" cap="flat" cmpd="sng">
                          <a:solidFill>
                            <a:srgbClr val="000000"/>
                          </a:solidFill>
                          <a:prstDash val="solid"/>
                          <a:round/>
                          <a:headEnd type="none" w="med" len="med"/>
                          <a:tailEnd type="none" w="med" len="med"/>
                        </a:ln>
                      </wps:spPr>
                      <wps:txbx>
                        <w:txbxContent>
                          <w:p>
                            <w:pPr>
                              <w:jc w:val="center"/>
                              <w:rPr>
                                <w:rFonts w:eastAsia="宋体"/>
                              </w:rPr>
                            </w:pPr>
                            <w:r>
                              <w:rPr>
                                <w:rFonts w:hint="eastAsia" w:ascii="楷体" w:hAnsi="楷体" w:eastAsia="楷体" w:cs="楷体"/>
                                <w:sz w:val="24"/>
                              </w:rPr>
                              <w:t>初中33%</w:t>
                            </w:r>
                          </w:p>
                        </w:txbxContent>
                      </wps:txbx>
                      <wps:bodyPr anchor="ctr" anchorCtr="0" upright="1"/>
                    </wps:wsp>
                  </a:graphicData>
                </a:graphic>
              </wp:anchor>
            </w:drawing>
          </mc:Choice>
          <mc:Fallback>
            <w:pict>
              <v:shape id="_x0000_s1026" o:spid="_x0000_s1026" o:spt="109" type="#_x0000_t109" style="position:absolute;left:0pt;margin-left:99.7pt;margin-top:0.2pt;height:39.2pt;width:42pt;z-index:251724800;v-text-anchor:middle;mso-width-relative:page;mso-height-relative:page;" fillcolor="#D99694" filled="t" stroked="t" coordsize="21600,21600" o:gfxdata="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IxVE9UAAAAHAQAADwAAAAAAAAABACAAAAAiAAAAZHJzL2Rvd25yZXYueG1sUEsBAhQAFAAA&#10;AAgAh07iQKma6FArAgAAXAQAAA4AAAAAAAAAAQAgAAAAJAEAAGRycy9lMm9Eb2MueG1sUEsFBgAA&#10;AAAGAAYAWQEAAMEFAAAAAA==&#10;">
                <v:fill on="t" focussize="0,0"/>
                <v:stroke weight="0.25pt" color="#000000" joinstyle="round"/>
                <v:imagedata o:title=""/>
                <o:lock v:ext="edit" aspectratio="f"/>
                <v:textbox>
                  <w:txbxContent>
                    <w:p>
                      <w:pPr>
                        <w:jc w:val="center"/>
                        <w:rPr>
                          <w:rFonts w:eastAsia="宋体"/>
                        </w:rPr>
                      </w:pPr>
                      <w:r>
                        <w:rPr>
                          <w:rFonts w:hint="eastAsia" w:ascii="楷体" w:hAnsi="楷体" w:eastAsia="楷体" w:cs="楷体"/>
                          <w:sz w:val="24"/>
                        </w:rPr>
                        <w:t>初中33%</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26848" behindDoc="0" locked="0" layoutInCell="1" allowOverlap="1">
                <wp:simplePos x="0" y="0"/>
                <wp:positionH relativeFrom="column">
                  <wp:posOffset>3385185</wp:posOffset>
                </wp:positionH>
                <wp:positionV relativeFrom="paragraph">
                  <wp:posOffset>8890</wp:posOffset>
                </wp:positionV>
                <wp:extent cx="665480" cy="493395"/>
                <wp:effectExtent l="5080" t="4445" r="15240" b="35560"/>
                <wp:wrapNone/>
                <wp:docPr id="5" name="流程图: 过程 5"/>
                <wp:cNvGraphicFramePr/>
                <a:graphic xmlns:a="http://schemas.openxmlformats.org/drawingml/2006/main">
                  <a:graphicData uri="http://schemas.microsoft.com/office/word/2010/wordprocessingShape">
                    <wps:wsp>
                      <wps:cNvSpPr/>
                      <wps:spPr>
                        <a:xfrm>
                          <a:off x="0" y="0"/>
                          <a:ext cx="665480" cy="493395"/>
                        </a:xfrm>
                        <a:prstGeom prst="flowChartProcess">
                          <a:avLst/>
                        </a:prstGeom>
                        <a:solidFill>
                          <a:srgbClr val="C3D69B"/>
                        </a:solidFill>
                        <a:ln w="9525" cap="flat" cmpd="sng">
                          <a:solidFill>
                            <a:srgbClr val="000000"/>
                          </a:solidFill>
                          <a:prstDash val="solid"/>
                          <a:round/>
                          <a:headEnd type="none" w="med" len="med"/>
                          <a:tailEnd type="none" w="med" len="med"/>
                        </a:ln>
                        <a:effectLst>
                          <a:outerShdw dist="20000" dir="5400000" rotWithShape="0">
                            <a:srgbClr val="000000">
                              <a:alpha val="37999"/>
                            </a:srgbClr>
                          </a:outerShdw>
                        </a:effectLst>
                      </wps:spPr>
                      <wps:txbx>
                        <w:txbxContent>
                          <w:p>
                            <w:pPr>
                              <w:jc w:val="center"/>
                              <w:rPr>
                                <w:rFonts w:eastAsia="宋体"/>
                              </w:rPr>
                            </w:pPr>
                            <w:r>
                              <w:rPr>
                                <w:rFonts w:hint="eastAsia" w:ascii="楷体" w:hAnsi="楷体" w:eastAsia="楷体" w:cs="楷体"/>
                                <w:sz w:val="18"/>
                                <w:szCs w:val="18"/>
                              </w:rPr>
                              <w:t>学历高中以上48%</w:t>
                            </w:r>
                            <w:r>
                              <w:rPr>
                                <w:rFonts w:hint="eastAsia"/>
                              </w:rPr>
                              <w:t xml:space="preserve">                           </w:t>
                            </w:r>
                          </w:p>
                        </w:txbxContent>
                      </wps:txbx>
                      <wps:bodyPr anchor="ctr" anchorCtr="0" upright="1"/>
                    </wps:wsp>
                  </a:graphicData>
                </a:graphic>
              </wp:anchor>
            </w:drawing>
          </mc:Choice>
          <mc:Fallback>
            <w:pict>
              <v:shape id="_x0000_s1026" o:spid="_x0000_s1026" o:spt="109" type="#_x0000_t109" style="position:absolute;left:0pt;margin-left:266.55pt;margin-top:0.7pt;height:38.85pt;width:52.4pt;z-index:251726848;v-text-anchor:middle;mso-width-relative:page;mso-height-relative:page;" fillcolor="#C3D69B" filled="t" stroked="t" coordsize="21600,21600" o:gfxdata="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JWBQqHXAAAACAEAAA8AAAAAAAAAAQAgAAAAIgAAAGRycy9kb3ducmV2Lnht&#10;bFBLAQIUABQAAAAIAIdO4kAAVMOTbAIAAPYEAAAOAAAAAAAAAAEAIAAAACYBAABkcnMvZTJvRG9j&#10;LnhtbFBLBQYAAAAABgAGAFkBAAAEBgAAAAA=&#10;">
                <v:fill on="t" focussize="0,0"/>
                <v:stroke color="#000000" joinstyle="round"/>
                <v:imagedata o:title=""/>
                <o:lock v:ext="edit" aspectratio="f"/>
                <v:shadow on="t" color="#000000" opacity="24903f" offset="0pt,1.5748031496063pt" origin="0f,32768f" matrix="65536f,0f,0f,65536f"/>
                <v:textbox>
                  <w:txbxContent>
                    <w:p>
                      <w:pPr>
                        <w:jc w:val="center"/>
                        <w:rPr>
                          <w:rFonts w:eastAsia="宋体"/>
                        </w:rPr>
                      </w:pPr>
                      <w:r>
                        <w:rPr>
                          <w:rFonts w:hint="eastAsia" w:ascii="楷体" w:hAnsi="楷体" w:eastAsia="楷体" w:cs="楷体"/>
                          <w:sz w:val="18"/>
                          <w:szCs w:val="18"/>
                        </w:rPr>
                        <w:t>学历高中以上48%</w:t>
                      </w:r>
                      <w:r>
                        <w:rPr>
                          <w:rFonts w:hint="eastAsia"/>
                        </w:rPr>
                        <w:t xml:space="preserve">                           </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25824" behindDoc="0" locked="0" layoutInCell="1" allowOverlap="1">
                <wp:simplePos x="0" y="0"/>
                <wp:positionH relativeFrom="column">
                  <wp:posOffset>2575560</wp:posOffset>
                </wp:positionH>
                <wp:positionV relativeFrom="paragraph">
                  <wp:posOffset>9525</wp:posOffset>
                </wp:positionV>
                <wp:extent cx="808990" cy="494665"/>
                <wp:effectExtent l="5080" t="5080" r="8890" b="33655"/>
                <wp:wrapNone/>
                <wp:docPr id="7" name="流程图: 过程 7"/>
                <wp:cNvGraphicFramePr/>
                <a:graphic xmlns:a="http://schemas.openxmlformats.org/drawingml/2006/main">
                  <a:graphicData uri="http://schemas.microsoft.com/office/word/2010/wordprocessingShape">
                    <wps:wsp>
                      <wps:cNvSpPr/>
                      <wps:spPr>
                        <a:xfrm>
                          <a:off x="0" y="0"/>
                          <a:ext cx="808990" cy="494665"/>
                        </a:xfrm>
                        <a:prstGeom prst="flowChartProcess">
                          <a:avLst/>
                        </a:prstGeom>
                        <a:solidFill>
                          <a:srgbClr val="B7DEE8"/>
                        </a:solidFill>
                        <a:ln w="9525" cap="flat" cmpd="sng">
                          <a:solidFill>
                            <a:srgbClr val="000000"/>
                          </a:solidFill>
                          <a:prstDash val="solid"/>
                          <a:round/>
                          <a:headEnd type="none" w="med" len="med"/>
                          <a:tailEnd type="none" w="med" len="med"/>
                        </a:ln>
                        <a:effectLst>
                          <a:outerShdw dist="20000" dir="5400000" rotWithShape="0">
                            <a:srgbClr val="000000">
                              <a:alpha val="37999"/>
                            </a:srgbClr>
                          </a:outerShdw>
                        </a:effectLst>
                      </wps:spPr>
                      <wps:txbx>
                        <w:txbxContent>
                          <w:p>
                            <w:pPr>
                              <w:jc w:val="center"/>
                              <w:rPr>
                                <w:rFonts w:eastAsia="宋体"/>
                              </w:rPr>
                            </w:pPr>
                            <w:r>
                              <w:rPr>
                                <w:rFonts w:hint="eastAsia" w:ascii="楷体" w:hAnsi="楷体" w:eastAsia="楷体" w:cs="楷体"/>
                                <w:sz w:val="18"/>
                                <w:szCs w:val="18"/>
                              </w:rPr>
                              <w:t xml:space="preserve">学历初中及以下 52%  </w:t>
                            </w:r>
                            <w:r>
                              <w:rPr>
                                <w:rFonts w:hint="eastAsia"/>
                              </w:rPr>
                              <w:t xml:space="preserve">                           </w:t>
                            </w:r>
                          </w:p>
                        </w:txbxContent>
                      </wps:txbx>
                      <wps:bodyPr anchor="ctr" anchorCtr="0" upright="1"/>
                    </wps:wsp>
                  </a:graphicData>
                </a:graphic>
              </wp:anchor>
            </w:drawing>
          </mc:Choice>
          <mc:Fallback>
            <w:pict>
              <v:shape id="_x0000_s1026" o:spid="_x0000_s1026" o:spt="109" type="#_x0000_t109" style="position:absolute;left:0pt;margin-left:202.8pt;margin-top:0.75pt;height:38.95pt;width:63.7pt;z-index:251725824;v-text-anchor:middle;mso-width-relative:page;mso-height-relative:page;" fillcolor="#B7DEE8" filled="t" stroked="t" coordsize="21600,21600" o:gfxdata="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mzm7dNcAAAAIAQAADwAAAAAAAAABACAAAAAiAAAAZHJzL2Rvd25yZXYueG1s&#10;UEsBAhQAFAAAAAgAh07iQCeVuWtrAgAA9gQAAA4AAAAAAAAAAQAgAAAAJgEAAGRycy9lMm9Eb2Mu&#10;eG1sUEsFBgAAAAAGAAYAWQEAAAMGAAAAAA==&#10;">
                <v:fill on="t" focussize="0,0"/>
                <v:stroke color="#000000" joinstyle="round"/>
                <v:imagedata o:title=""/>
                <o:lock v:ext="edit" aspectratio="f"/>
                <v:shadow on="t" color="#000000" opacity="24903f" offset="0pt,1.5748031496063pt" origin="0f,32768f" matrix="65536f,0f,0f,65536f"/>
                <v:textbox>
                  <w:txbxContent>
                    <w:p>
                      <w:pPr>
                        <w:jc w:val="center"/>
                        <w:rPr>
                          <w:rFonts w:eastAsia="宋体"/>
                        </w:rPr>
                      </w:pPr>
                      <w:r>
                        <w:rPr>
                          <w:rFonts w:hint="eastAsia" w:ascii="楷体" w:hAnsi="楷体" w:eastAsia="楷体" w:cs="楷体"/>
                          <w:sz w:val="18"/>
                          <w:szCs w:val="18"/>
                        </w:rPr>
                        <w:t xml:space="preserve">学历初中及以下 52%  </w:t>
                      </w:r>
                      <w:r>
                        <w:rPr>
                          <w:rFonts w:hint="eastAsia"/>
                        </w:rPr>
                        <w:t xml:space="preserve">                           </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23776" behindDoc="0" locked="0" layoutInCell="1" allowOverlap="1">
                <wp:simplePos x="0" y="0"/>
                <wp:positionH relativeFrom="column">
                  <wp:posOffset>328295</wp:posOffset>
                </wp:positionH>
                <wp:positionV relativeFrom="paragraph">
                  <wp:posOffset>3175</wp:posOffset>
                </wp:positionV>
                <wp:extent cx="942340" cy="495300"/>
                <wp:effectExtent l="4445" t="4445" r="13335" b="18415"/>
                <wp:wrapNone/>
                <wp:docPr id="8" name="流程图: 过程 8"/>
                <wp:cNvGraphicFramePr/>
                <a:graphic xmlns:a="http://schemas.openxmlformats.org/drawingml/2006/main">
                  <a:graphicData uri="http://schemas.microsoft.com/office/word/2010/wordprocessingShape">
                    <wps:wsp>
                      <wps:cNvSpPr/>
                      <wps:spPr>
                        <a:xfrm>
                          <a:off x="0" y="0"/>
                          <a:ext cx="942340" cy="495300"/>
                        </a:xfrm>
                        <a:prstGeom prst="flowChartProcess">
                          <a:avLst/>
                        </a:prstGeom>
                        <a:solidFill>
                          <a:srgbClr val="FDEADA"/>
                        </a:solidFill>
                        <a:ln w="3175" cap="flat" cmpd="sng">
                          <a:solidFill>
                            <a:srgbClr val="000000"/>
                          </a:solidFill>
                          <a:prstDash val="solid"/>
                          <a:round/>
                          <a:headEnd type="none" w="med" len="med"/>
                          <a:tailEnd type="none" w="med" len="med"/>
                        </a:ln>
                      </wps:spPr>
                      <wps:txbx>
                        <w:txbxContent>
                          <w:p>
                            <w:pPr>
                              <w:jc w:val="center"/>
                              <w:rPr>
                                <w:rFonts w:ascii="楷体" w:hAnsi="楷体" w:eastAsia="楷体" w:cs="楷体"/>
                                <w:sz w:val="24"/>
                              </w:rPr>
                            </w:pPr>
                            <w:r>
                              <w:rPr>
                                <w:rFonts w:hint="eastAsia" w:ascii="楷体" w:hAnsi="楷体" w:eastAsia="楷体" w:cs="楷体"/>
                                <w:sz w:val="24"/>
                              </w:rPr>
                              <w:t>小学阶段</w:t>
                            </w:r>
                          </w:p>
                          <w:p>
                            <w:pPr>
                              <w:jc w:val="center"/>
                              <w:rPr>
                                <w:rFonts w:ascii="楷体" w:hAnsi="楷体" w:eastAsia="楷体" w:cs="楷体"/>
                                <w:sz w:val="24"/>
                              </w:rPr>
                            </w:pPr>
                            <w:r>
                              <w:rPr>
                                <w:rFonts w:hint="eastAsia" w:ascii="楷体" w:hAnsi="楷体" w:eastAsia="楷体" w:cs="楷体"/>
                                <w:sz w:val="24"/>
                              </w:rPr>
                              <w:t>67%</w:t>
                            </w:r>
                          </w:p>
                        </w:txbxContent>
                      </wps:txbx>
                      <wps:bodyPr anchor="ctr" anchorCtr="0" upright="1"/>
                    </wps:wsp>
                  </a:graphicData>
                </a:graphic>
              </wp:anchor>
            </w:drawing>
          </mc:Choice>
          <mc:Fallback>
            <w:pict>
              <v:shape id="_x0000_s1026" o:spid="_x0000_s1026" o:spt="109" type="#_x0000_t109" style="position:absolute;left:0pt;margin-left:25.85pt;margin-top:0.25pt;height:39pt;width:74.2pt;z-index:251723776;v-text-anchor:middle;mso-width-relative:page;mso-height-relative:page;" fillcolor="#FDEADA" filled="t" stroked="t" coordsize="21600,21600" o:gfxdata="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Kczp0TWAAAABgEAAA8AAAAAAAAAAQAgAAAAIgAAAGRycy9kb3ducmV2LnhtbFBLAQIUABQA&#10;AAAIAIdO4kCXrnfEKwIAAFoEAAAOAAAAAAAAAAEAIAAAACUBAABkcnMvZTJvRG9jLnhtbFBLBQYA&#10;AAAABgAGAFkBAADCBQAAAAA=&#10;">
                <v:fill on="t" focussize="0,0"/>
                <v:stroke weight="0.25pt" color="#000000" joinstyle="round"/>
                <v:imagedata o:title=""/>
                <o:lock v:ext="edit" aspectratio="f"/>
                <v:textbox>
                  <w:txbxContent>
                    <w:p>
                      <w:pPr>
                        <w:jc w:val="center"/>
                        <w:rPr>
                          <w:rFonts w:ascii="楷体" w:hAnsi="楷体" w:eastAsia="楷体" w:cs="楷体"/>
                          <w:sz w:val="24"/>
                        </w:rPr>
                      </w:pPr>
                      <w:r>
                        <w:rPr>
                          <w:rFonts w:hint="eastAsia" w:ascii="楷体" w:hAnsi="楷体" w:eastAsia="楷体" w:cs="楷体"/>
                          <w:sz w:val="24"/>
                        </w:rPr>
                        <w:t>小学阶段</w:t>
                      </w:r>
                    </w:p>
                    <w:p>
                      <w:pPr>
                        <w:jc w:val="center"/>
                        <w:rPr>
                          <w:rFonts w:ascii="楷体" w:hAnsi="楷体" w:eastAsia="楷体" w:cs="楷体"/>
                          <w:sz w:val="24"/>
                        </w:rPr>
                      </w:pPr>
                      <w:r>
                        <w:rPr>
                          <w:rFonts w:hint="eastAsia" w:ascii="楷体" w:hAnsi="楷体" w:eastAsia="楷体" w:cs="楷体"/>
                          <w:sz w:val="24"/>
                        </w:rPr>
                        <w:t>67%</w:t>
                      </w:r>
                    </w:p>
                  </w:txbxContent>
                </v:textbox>
              </v:shape>
            </w:pict>
          </mc:Fallback>
        </mc:AlternateContent>
      </w:r>
      <w:r>
        <w:rPr>
          <w:rFonts w:hint="eastAsia" w:ascii="宋体" w:hAnsi="宋体" w:eastAsia="宋体" w:cs="宋体"/>
          <w:sz w:val="24"/>
        </w:rPr>
        <w:t>小</w:t>
      </w:r>
    </w:p>
    <w:p>
      <w:pPr>
        <w:spacing w:line="360" w:lineRule="auto"/>
        <w:ind w:right="-313" w:rightChars="-149"/>
        <w:jc w:val="left"/>
        <w:rPr>
          <w:rFonts w:ascii="宋体" w:hAnsi="宋体" w:eastAsia="宋体" w:cs="宋体"/>
          <w:sz w:val="24"/>
        </w:rPr>
      </w:pPr>
    </w:p>
    <w:p>
      <w:pPr>
        <w:spacing w:line="360" w:lineRule="auto"/>
        <w:ind w:right="-313" w:rightChars="-149"/>
        <w:jc w:val="left"/>
        <w:rPr>
          <w:rFonts w:ascii="宋体" w:hAnsi="宋体" w:eastAsia="宋体" w:cs="宋体"/>
          <w:b/>
          <w:bCs/>
          <w:sz w:val="24"/>
        </w:rPr>
      </w:pPr>
      <w:r>
        <w:rPr>
          <w:rFonts w:hint="eastAsia" w:ascii="宋体" w:hAnsi="宋体" w:eastAsia="宋体" w:cs="宋体"/>
          <w:b/>
          <w:bCs/>
          <w:sz w:val="24"/>
        </w:rPr>
        <w:t>1.请在方格图中表示出上述材料中的百分数。</w:t>
      </w:r>
    </w:p>
    <w:p>
      <w:pPr>
        <w:spacing w:line="360" w:lineRule="auto"/>
        <w:ind w:right="-313" w:rightChars="-149"/>
        <w:rPr>
          <w:sz w:val="24"/>
        </w:rPr>
      </w:pPr>
      <w:r>
        <w:rPr>
          <w:b/>
          <w:bCs/>
        </w:rPr>
        <w:drawing>
          <wp:anchor distT="0" distB="0" distL="114300" distR="114300" simplePos="0" relativeHeight="251716608" behindDoc="0" locked="0" layoutInCell="1" allowOverlap="1">
            <wp:simplePos x="0" y="0"/>
            <wp:positionH relativeFrom="column">
              <wp:posOffset>4241800</wp:posOffset>
            </wp:positionH>
            <wp:positionV relativeFrom="paragraph">
              <wp:posOffset>21590</wp:posOffset>
            </wp:positionV>
            <wp:extent cx="1229360" cy="1133475"/>
            <wp:effectExtent l="0" t="0" r="5080" b="9525"/>
            <wp:wrapNone/>
            <wp:docPr id="1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4"/>
                    <pic:cNvPicPr>
                      <a:picLocks noChangeAspect="1"/>
                    </pic:cNvPicPr>
                  </pic:nvPicPr>
                  <pic:blipFill>
                    <a:blip r:embed="rId14"/>
                    <a:stretch>
                      <a:fillRect/>
                    </a:stretch>
                  </pic:blipFill>
                  <pic:spPr>
                    <a:xfrm>
                      <a:off x="0" y="0"/>
                      <a:ext cx="1229360" cy="1133475"/>
                    </a:xfrm>
                    <a:prstGeom prst="rect">
                      <a:avLst/>
                    </a:prstGeom>
                    <a:noFill/>
                    <a:ln>
                      <a:noFill/>
                    </a:ln>
                  </pic:spPr>
                </pic:pic>
              </a:graphicData>
            </a:graphic>
          </wp:anchor>
        </w:drawing>
      </w:r>
      <w:r>
        <w:rPr>
          <w:b/>
          <w:bCs/>
        </w:rPr>
        <w:drawing>
          <wp:anchor distT="0" distB="0" distL="114300" distR="114300" simplePos="0" relativeHeight="251717632" behindDoc="0" locked="0" layoutInCell="1" allowOverlap="1">
            <wp:simplePos x="0" y="0"/>
            <wp:positionH relativeFrom="column">
              <wp:posOffset>2807335</wp:posOffset>
            </wp:positionH>
            <wp:positionV relativeFrom="paragraph">
              <wp:posOffset>6350</wp:posOffset>
            </wp:positionV>
            <wp:extent cx="1229360" cy="1133475"/>
            <wp:effectExtent l="0" t="0" r="5080" b="9525"/>
            <wp:wrapNone/>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
                    <pic:cNvPicPr>
                      <a:picLocks noChangeAspect="1"/>
                    </pic:cNvPicPr>
                  </pic:nvPicPr>
                  <pic:blipFill>
                    <a:blip r:embed="rId14"/>
                    <a:stretch>
                      <a:fillRect/>
                    </a:stretch>
                  </pic:blipFill>
                  <pic:spPr>
                    <a:xfrm>
                      <a:off x="0" y="0"/>
                      <a:ext cx="1229360" cy="1133475"/>
                    </a:xfrm>
                    <a:prstGeom prst="rect">
                      <a:avLst/>
                    </a:prstGeom>
                    <a:noFill/>
                    <a:ln>
                      <a:noFill/>
                    </a:ln>
                  </pic:spPr>
                </pic:pic>
              </a:graphicData>
            </a:graphic>
          </wp:anchor>
        </w:drawing>
      </w:r>
      <w:r>
        <w:rPr>
          <w:b/>
          <w:bCs/>
        </w:rPr>
        <w:drawing>
          <wp:anchor distT="0" distB="0" distL="114300" distR="114300" simplePos="0" relativeHeight="251719680" behindDoc="0" locked="0" layoutInCell="1" allowOverlap="1">
            <wp:simplePos x="0" y="0"/>
            <wp:positionH relativeFrom="column">
              <wp:posOffset>1417320</wp:posOffset>
            </wp:positionH>
            <wp:positionV relativeFrom="paragraph">
              <wp:posOffset>25400</wp:posOffset>
            </wp:positionV>
            <wp:extent cx="1229360" cy="1133475"/>
            <wp:effectExtent l="0" t="0" r="5080" b="9525"/>
            <wp:wrapNone/>
            <wp:docPr id="1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6"/>
                    <pic:cNvPicPr>
                      <a:picLocks noChangeAspect="1"/>
                    </pic:cNvPicPr>
                  </pic:nvPicPr>
                  <pic:blipFill>
                    <a:blip r:embed="rId14"/>
                    <a:stretch>
                      <a:fillRect/>
                    </a:stretch>
                  </pic:blipFill>
                  <pic:spPr>
                    <a:xfrm>
                      <a:off x="0" y="0"/>
                      <a:ext cx="1229360" cy="1133475"/>
                    </a:xfrm>
                    <a:prstGeom prst="rect">
                      <a:avLst/>
                    </a:prstGeom>
                    <a:noFill/>
                    <a:ln>
                      <a:noFill/>
                    </a:ln>
                  </pic:spPr>
                </pic:pic>
              </a:graphicData>
            </a:graphic>
          </wp:anchor>
        </w:drawing>
      </w:r>
      <w:r>
        <w:rPr>
          <w:b/>
          <w:bCs/>
        </w:rPr>
        <w:drawing>
          <wp:anchor distT="0" distB="0" distL="114300" distR="114300" simplePos="0" relativeHeight="251718656" behindDoc="0" locked="0" layoutInCell="1" allowOverlap="1">
            <wp:simplePos x="0" y="0"/>
            <wp:positionH relativeFrom="column">
              <wp:posOffset>-86360</wp:posOffset>
            </wp:positionH>
            <wp:positionV relativeFrom="paragraph">
              <wp:posOffset>20955</wp:posOffset>
            </wp:positionV>
            <wp:extent cx="1229360" cy="1133475"/>
            <wp:effectExtent l="0" t="0" r="5080" b="9525"/>
            <wp:wrapNone/>
            <wp:docPr id="1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7"/>
                    <pic:cNvPicPr>
                      <a:picLocks noChangeAspect="1"/>
                    </pic:cNvPicPr>
                  </pic:nvPicPr>
                  <pic:blipFill>
                    <a:blip r:embed="rId14"/>
                    <a:stretch>
                      <a:fillRect/>
                    </a:stretch>
                  </pic:blipFill>
                  <pic:spPr>
                    <a:xfrm>
                      <a:off x="0" y="0"/>
                      <a:ext cx="1229360" cy="1133475"/>
                    </a:xfrm>
                    <a:prstGeom prst="rect">
                      <a:avLst/>
                    </a:prstGeom>
                    <a:noFill/>
                    <a:ln>
                      <a:noFill/>
                    </a:ln>
                  </pic:spPr>
                </pic:pic>
              </a:graphicData>
            </a:graphic>
          </wp:anchor>
        </w:drawing>
      </w:r>
      <w:r>
        <w:rPr>
          <w:rFonts w:hint="eastAsia"/>
          <w:sz w:val="24"/>
        </w:rPr>
        <w:t xml:space="preserve">                                                                                   </w:t>
      </w: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firstLine="4320" w:firstLineChars="600"/>
        <w:rPr>
          <w:rFonts w:ascii="宋体" w:hAnsi="宋体" w:eastAsia="宋体" w:cs="宋体"/>
          <w:b/>
          <w:bCs/>
          <w:sz w:val="24"/>
        </w:rPr>
      </w:pPr>
      <w:r>
        <w:rPr>
          <w:sz w:val="72"/>
        </w:rPr>
        <mc:AlternateContent>
          <mc:Choice Requires="wps">
            <w:drawing>
              <wp:anchor distT="0" distB="0" distL="114300" distR="114300" simplePos="0" relativeHeight="251829248" behindDoc="0" locked="0" layoutInCell="1" allowOverlap="1">
                <wp:simplePos x="0" y="0"/>
                <wp:positionH relativeFrom="column">
                  <wp:posOffset>2534285</wp:posOffset>
                </wp:positionH>
                <wp:positionV relativeFrom="paragraph">
                  <wp:posOffset>841375</wp:posOffset>
                </wp:positionV>
                <wp:extent cx="365760" cy="399415"/>
                <wp:effectExtent l="0" t="0" r="0" b="0"/>
                <wp:wrapNone/>
                <wp:docPr id="504" name="文本框 504"/>
                <wp:cNvGraphicFramePr/>
                <a:graphic xmlns:a="http://schemas.openxmlformats.org/drawingml/2006/main">
                  <a:graphicData uri="http://schemas.microsoft.com/office/word/2010/wordprocessingShape">
                    <wps:wsp>
                      <wps:cNvSpPr txBox="1"/>
                      <wps:spPr>
                        <a:xfrm>
                          <a:off x="0" y="0"/>
                          <a:ext cx="365760" cy="3994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55pt;margin-top:66.25pt;height:31.45pt;width:28.8pt;z-index:251829248;mso-width-relative:page;mso-height-relative:page;" filled="f" stroked="f" coordsize="21600,21600" o:gfxdata="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um4F3cAAAACwEAAA8AAAAAAAAAAQAgAAAAIgAA&#10;AGRycy9kb3ducmV2LnhtbFBLAQIUABQAAAAIAIdO4kC3Qfv+PQIAAGkEAAAOAAAAAAAAAAEAIAAA&#10;ACsBAABkcnMvZTJvRG9jLnhtbFBLBQYAAAAABgAGAFkBAADaBQAAAAA=&#10;">
                <v:fill on="f" focussize="0,0"/>
                <v:stroke on="f" weight="0.5pt"/>
                <v:imagedata o:title=""/>
                <o:lock v:ext="edit" aspectratio="f"/>
                <v:textbox>
                  <w:txbxContent>
                    <w:p>
                      <w:pPr>
                        <w:rPr>
                          <w:sz w:val="24"/>
                        </w:rPr>
                      </w:pPr>
                      <w:r>
                        <w:rPr>
                          <w:rFonts w:hint="eastAsia"/>
                          <w:sz w:val="24"/>
                        </w:rPr>
                        <w:t>1</w:t>
                      </w:r>
                    </w:p>
                  </w:txbxContent>
                </v:textbox>
              </v:shape>
            </w:pict>
          </mc:Fallback>
        </mc:AlternateContent>
      </w:r>
    </w:p>
    <w:p>
      <w:pPr>
        <w:spacing w:line="360" w:lineRule="auto"/>
        <w:ind w:right="-313" w:rightChars="-149" w:firstLine="1440" w:firstLineChars="600"/>
        <w:rPr>
          <w:rFonts w:ascii="宋体" w:hAnsi="宋体" w:eastAsia="宋体" w:cs="宋体"/>
          <w:b/>
          <w:bCs/>
          <w:sz w:val="24"/>
        </w:rPr>
      </w:pPr>
      <w:r>
        <w:rPr>
          <w:sz w:val="24"/>
        </w:rPr>
        <mc:AlternateContent>
          <mc:Choice Requires="wps">
            <w:drawing>
              <wp:anchor distT="0" distB="0" distL="114300" distR="114300" simplePos="0" relativeHeight="251708416" behindDoc="0" locked="0" layoutInCell="1" allowOverlap="1">
                <wp:simplePos x="0" y="0"/>
                <wp:positionH relativeFrom="column">
                  <wp:posOffset>-110490</wp:posOffset>
                </wp:positionH>
                <wp:positionV relativeFrom="paragraph">
                  <wp:posOffset>-127635</wp:posOffset>
                </wp:positionV>
                <wp:extent cx="1001395" cy="513715"/>
                <wp:effectExtent l="79375" t="27305" r="31750" b="190500"/>
                <wp:wrapNone/>
                <wp:docPr id="38" name="右箭头 38"/>
                <wp:cNvGraphicFramePr/>
                <a:graphic xmlns:a="http://schemas.openxmlformats.org/drawingml/2006/main">
                  <a:graphicData uri="http://schemas.microsoft.com/office/word/2010/wordprocessingShape">
                    <wps:wsp>
                      <wps:cNvSpPr/>
                      <wps:spPr>
                        <a:xfrm>
                          <a:off x="1194435" y="2502535"/>
                          <a:ext cx="934720" cy="513715"/>
                        </a:xfrm>
                        <a:prstGeom prst="rightArrow">
                          <a:avLst/>
                        </a:prstGeom>
                        <a:solidFill>
                          <a:srgbClr val="5B9BD5"/>
                        </a:solidFill>
                        <a:ln w="6350" cap="flat" cmpd="sng" algn="ctr">
                          <a:solidFill>
                            <a:srgbClr val="FFC000"/>
                          </a:solidFill>
                          <a:prstDash val="solid"/>
                          <a:miter lim="800000"/>
                        </a:ln>
                        <a:effectLst>
                          <a:outerShdw blurRad="50800" dist="38100" dir="8100000" algn="tr" rotWithShape="0">
                            <a:prstClr val="black">
                              <a:alpha val="40000"/>
                            </a:prstClr>
                          </a:outerShdw>
                          <a:reflection blurRad="6350" stA="52000" endA="300" endPos="35000" dir="5400000" sy="-100000" algn="bl" rotWithShape="0"/>
                          <a:softEdge rad="31750"/>
                        </a:effectLst>
                      </wps:spPr>
                      <wps:txbx>
                        <w:txbxContent>
                          <w:p>
                            <w:pPr>
                              <w:jc w:val="center"/>
                              <w:rPr>
                                <w:rFonts w:ascii="楷体" w:hAnsi="楷体" w:eastAsia="楷体" w:cs="楷体"/>
                                <w:sz w:val="18"/>
                                <w:szCs w:val="18"/>
                              </w:rPr>
                            </w:pPr>
                            <w:r>
                              <w:rPr>
                                <w:rFonts w:hint="eastAsia" w:ascii="黑体" w:hAnsi="黑体" w:eastAsia="黑体" w:cs="黑体"/>
                                <w:sz w:val="18"/>
                                <w:szCs w:val="18"/>
                              </w:rPr>
                              <w:t>聚焦视角一</w:t>
                            </w:r>
                            <w:r>
                              <w:rPr>
                                <w:rFonts w:hint="eastAsia" w:ascii="楷体" w:hAnsi="楷体" w:eastAsia="楷体" w:cs="楷体"/>
                                <w:sz w:val="18"/>
                                <w:szCs w:val="18"/>
                              </w:rPr>
                              <w:t>一</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8.7pt;margin-top:-10.05pt;height:40.45pt;width:78.85pt;z-index:251708416;v-text-anchor:middle;mso-width-relative:page;mso-height-relative:page;" fillcolor="#5B9BD5" filled="t" stroked="t" coordsize="21600,21600" o:gfxdata="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" adj="15665,5400">
                <v:fill on="t" focussize="0,0"/>
                <v:stroke weight="0.5pt" color="#FFC000" miterlimit="8" joinstyle="miter"/>
                <v:imagedata o:title=""/>
                <o:lock v:ext="edit" aspectratio="f"/>
                <v:shadow on="t" color="#000000" opacity="26214f" offset="-2.12133858267717pt,2.12133858267717pt" origin="32768f,-32768f" matrix="65536f,0f,0f,65536f"/>
                <v:textbox>
                  <w:txbxContent>
                    <w:p>
                      <w:pPr>
                        <w:jc w:val="center"/>
                        <w:rPr>
                          <w:rFonts w:ascii="楷体" w:hAnsi="楷体" w:eastAsia="楷体" w:cs="楷体"/>
                          <w:sz w:val="18"/>
                          <w:szCs w:val="18"/>
                        </w:rPr>
                      </w:pPr>
                      <w:r>
                        <w:rPr>
                          <w:rFonts w:hint="eastAsia" w:ascii="黑体" w:hAnsi="黑体" w:eastAsia="黑体" w:cs="黑体"/>
                          <w:sz w:val="18"/>
                          <w:szCs w:val="18"/>
                        </w:rPr>
                        <w:t>聚焦视角一</w:t>
                      </w:r>
                      <w:r>
                        <w:rPr>
                          <w:rFonts w:hint="eastAsia" w:ascii="楷体" w:hAnsi="楷体" w:eastAsia="楷体" w:cs="楷体"/>
                          <w:sz w:val="18"/>
                          <w:szCs w:val="18"/>
                        </w:rPr>
                        <w:t>一</w:t>
                      </w:r>
                    </w:p>
                  </w:txbxContent>
                </v:textbox>
              </v:shape>
            </w:pict>
          </mc:Fallback>
        </mc:AlternateContent>
      </w:r>
      <w:r>
        <w:rPr>
          <w:rFonts w:hint="eastAsia" w:ascii="宋体" w:hAnsi="宋体" w:eastAsia="宋体" w:cs="宋体"/>
          <w:b/>
          <w:bCs/>
          <w:sz w:val="24"/>
        </w:rPr>
        <w:t>家长对“双减”政策是否支持？</w:t>
      </w:r>
      <w:r>
        <w:rPr>
          <w:rFonts w:hint="eastAsia" w:ascii="仿宋" w:hAnsi="仿宋" w:eastAsia="仿宋" w:cs="仿宋"/>
          <w:sz w:val="24"/>
        </w:rPr>
        <w:drawing>
          <wp:anchor distT="0" distB="0" distL="114300" distR="114300" simplePos="0" relativeHeight="251817984" behindDoc="1" locked="0" layoutInCell="1" allowOverlap="1">
            <wp:simplePos x="0" y="0"/>
            <wp:positionH relativeFrom="column">
              <wp:posOffset>-1136650</wp:posOffset>
            </wp:positionH>
            <wp:positionV relativeFrom="page">
              <wp:posOffset>16510</wp:posOffset>
            </wp:positionV>
            <wp:extent cx="7533640" cy="10655935"/>
            <wp:effectExtent l="0" t="0" r="10160" b="12065"/>
            <wp:wrapNone/>
            <wp:docPr id="538" name="图片 12" descr="C:\Users\smuser\Desktop\a0e2ae8f8e24410db4dc1e0e8eda3dfb.jpga0e2ae8f8e24410db4dc1e0e8eda3dfb"/>
            <wp:cNvGraphicFramePr/>
            <a:graphic xmlns:a="http://schemas.openxmlformats.org/drawingml/2006/main">
              <a:graphicData uri="http://schemas.openxmlformats.org/drawingml/2006/picture">
                <pic:pic xmlns:pic="http://schemas.openxmlformats.org/drawingml/2006/picture">
                  <pic:nvPicPr>
                    <pic:cNvPr id="538" name="图片 12" descr="C:\Users\smuser\Desktop\a0e2ae8f8e24410db4dc1e0e8eda3dfb.jpga0e2ae8f8e24410db4dc1e0e8eda3dfb"/>
                    <pic:cNvPicPr/>
                  </pic:nvPicPr>
                  <pic:blipFill>
                    <a:blip r:embed="rId8"/>
                    <a:stretch>
                      <a:fillRect/>
                    </a:stretch>
                  </pic:blipFill>
                  <pic:spPr>
                    <a:xfrm>
                      <a:off x="0" y="0"/>
                      <a:ext cx="7533640" cy="10655935"/>
                    </a:xfrm>
                    <a:prstGeom prst="rect">
                      <a:avLst/>
                    </a:prstGeom>
                    <a:noFill/>
                    <a:ln>
                      <a:noFill/>
                    </a:ln>
                  </pic:spPr>
                </pic:pic>
              </a:graphicData>
            </a:graphic>
          </wp:anchor>
        </w:drawing>
      </w:r>
    </w:p>
    <w:p>
      <w:pPr>
        <w:spacing w:line="360" w:lineRule="auto"/>
        <w:ind w:left="-420" w:leftChars="-200" w:right="-313" w:rightChars="-149" w:firstLine="420" w:firstLineChars="175"/>
        <w:rPr>
          <w:rFonts w:ascii="宋体" w:hAnsi="宋体" w:eastAsia="宋体" w:cs="宋体"/>
          <w:sz w:val="24"/>
        </w:rPr>
      </w:pPr>
    </w:p>
    <w:p>
      <w:pPr>
        <w:spacing w:line="360" w:lineRule="auto"/>
        <w:ind w:left="-420" w:leftChars="-200" w:right="-313" w:rightChars="-149" w:firstLine="420" w:firstLineChars="175"/>
        <w:rPr>
          <w:rFonts w:ascii="宋体" w:hAnsi="宋体" w:eastAsia="宋体" w:cs="宋体"/>
          <w:sz w:val="24"/>
        </w:rPr>
      </w:pPr>
      <w:r>
        <w:rPr>
          <w:rFonts w:hint="eastAsia" w:ascii="宋体" w:hAnsi="宋体" w:eastAsia="宋体" w:cs="宋体"/>
          <w:sz w:val="24"/>
        </w:rPr>
        <w:t>调查情况显示：</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3"/>
        <w:gridCol w:w="2269"/>
        <w:gridCol w:w="16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3" w:type="dxa"/>
          </w:tcPr>
          <w:p>
            <w:pPr>
              <w:spacing w:line="360" w:lineRule="auto"/>
              <w:ind w:right="-313" w:rightChars="-149"/>
              <w:jc w:val="center"/>
              <w:rPr>
                <w:rFonts w:ascii="楷体" w:hAnsi="楷体" w:eastAsia="楷体" w:cs="楷体"/>
                <w:b/>
                <w:bCs/>
                <w:color w:val="FF0000"/>
                <w:szCs w:val="21"/>
              </w:rPr>
            </w:pPr>
            <w:r>
              <w:rPr>
                <w:rFonts w:hint="eastAsia" w:ascii="楷体" w:hAnsi="楷体" w:eastAsia="楷体" w:cs="楷体"/>
                <w:b/>
                <w:bCs/>
                <w:color w:val="FF0000"/>
                <w:szCs w:val="21"/>
              </w:rPr>
              <w:t>支持双减</w:t>
            </w:r>
          </w:p>
        </w:tc>
        <w:tc>
          <w:tcPr>
            <w:tcW w:w="2269" w:type="dxa"/>
          </w:tcPr>
          <w:p>
            <w:pPr>
              <w:spacing w:line="360" w:lineRule="auto"/>
              <w:ind w:right="-313" w:rightChars="-149"/>
              <w:jc w:val="center"/>
              <w:rPr>
                <w:rFonts w:ascii="楷体" w:hAnsi="楷体" w:eastAsia="楷体" w:cs="楷体"/>
                <w:b/>
                <w:bCs/>
                <w:color w:val="0070C0"/>
                <w:szCs w:val="21"/>
              </w:rPr>
            </w:pPr>
            <w:r>
              <w:rPr>
                <w:rFonts w:hint="eastAsia" w:ascii="楷体" w:hAnsi="楷体" w:eastAsia="楷体" w:cs="楷体"/>
                <w:b/>
                <w:bCs/>
                <w:color w:val="0070C0"/>
                <w:szCs w:val="21"/>
              </w:rPr>
              <w:t>不支持</w:t>
            </w:r>
          </w:p>
        </w:tc>
        <w:tc>
          <w:tcPr>
            <w:tcW w:w="1658" w:type="dxa"/>
          </w:tcPr>
          <w:p>
            <w:pPr>
              <w:spacing w:line="360" w:lineRule="auto"/>
              <w:ind w:right="-313" w:rightChars="-149"/>
              <w:jc w:val="center"/>
              <w:rPr>
                <w:rFonts w:ascii="楷体" w:hAnsi="楷体" w:eastAsia="楷体" w:cs="楷体"/>
                <w:b/>
                <w:bCs/>
                <w:color w:val="F79646"/>
                <w:szCs w:val="21"/>
              </w:rPr>
            </w:pPr>
            <w:r>
              <w:rPr>
                <w:rFonts w:hint="eastAsia" w:ascii="楷体" w:hAnsi="楷体" w:eastAsia="楷体" w:cs="楷体"/>
                <w:b/>
                <w:bCs/>
                <w:color w:val="F79646"/>
                <w:szCs w:val="21"/>
              </w:rPr>
              <w:t>后期观望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3" w:type="dxa"/>
          </w:tcPr>
          <w:p>
            <w:pPr>
              <w:spacing w:line="360" w:lineRule="auto"/>
              <w:ind w:right="-313" w:rightChars="-149"/>
              <w:jc w:val="center"/>
              <w:rPr>
                <w:rFonts w:ascii="楷体" w:hAnsi="楷体" w:eastAsia="楷体" w:cs="楷体"/>
                <w:b/>
                <w:bCs/>
                <w:color w:val="FF0000"/>
                <w:szCs w:val="21"/>
              </w:rPr>
            </w:pPr>
            <w:r>
              <w:rPr>
                <w:rFonts w:hint="eastAsia" w:ascii="楷体" w:hAnsi="楷体" w:eastAsia="楷体" w:cs="楷体"/>
                <w:b/>
                <w:bCs/>
                <w:color w:val="FF0000"/>
                <w:szCs w:val="21"/>
              </w:rPr>
              <w:t>百分之八十六</w:t>
            </w:r>
          </w:p>
        </w:tc>
        <w:tc>
          <w:tcPr>
            <w:tcW w:w="2269" w:type="dxa"/>
          </w:tcPr>
          <w:p>
            <w:pPr>
              <w:spacing w:line="360" w:lineRule="auto"/>
              <w:ind w:right="-313" w:rightChars="-149"/>
              <w:jc w:val="center"/>
              <w:rPr>
                <w:rFonts w:ascii="楷体" w:hAnsi="楷体" w:eastAsia="楷体" w:cs="楷体"/>
                <w:b/>
                <w:bCs/>
                <w:color w:val="0070C0"/>
                <w:szCs w:val="21"/>
              </w:rPr>
            </w:pPr>
            <w:r>
              <w:rPr>
                <w:rFonts w:hint="eastAsia" w:ascii="楷体" w:hAnsi="楷体" w:eastAsia="楷体" w:cs="楷体"/>
                <w:b/>
                <w:bCs/>
                <w:color w:val="0070C0"/>
                <w:szCs w:val="21"/>
              </w:rPr>
              <w:t>百分之十一</w:t>
            </w:r>
          </w:p>
        </w:tc>
        <w:tc>
          <w:tcPr>
            <w:tcW w:w="1658" w:type="dxa"/>
          </w:tcPr>
          <w:p>
            <w:pPr>
              <w:spacing w:line="360" w:lineRule="auto"/>
              <w:ind w:right="-313" w:rightChars="-149"/>
              <w:jc w:val="center"/>
              <w:rPr>
                <w:rFonts w:ascii="楷体" w:hAnsi="楷体" w:eastAsia="楷体" w:cs="楷体"/>
                <w:b/>
                <w:bCs/>
                <w:color w:val="F79646"/>
                <w:szCs w:val="21"/>
              </w:rPr>
            </w:pPr>
            <w:r>
              <w:rPr>
                <w:rFonts w:hint="eastAsia" w:ascii="楷体" w:hAnsi="楷体" w:eastAsia="楷体" w:cs="楷体"/>
                <w:b/>
                <w:bCs/>
                <w:color w:val="F79646"/>
                <w:szCs w:val="21"/>
              </w:rPr>
              <w:t>百分之三</w:t>
            </w:r>
          </w:p>
        </w:tc>
      </w:tr>
    </w:tbl>
    <w:p>
      <w:pPr>
        <w:tabs>
          <w:tab w:val="left" w:pos="336"/>
        </w:tabs>
        <w:spacing w:line="360" w:lineRule="auto"/>
        <w:ind w:right="-313" w:rightChars="-149"/>
        <w:rPr>
          <w:rFonts w:ascii="宋体" w:hAnsi="宋体" w:eastAsia="宋体" w:cs="宋体"/>
          <w:b/>
          <w:bCs/>
          <w:sz w:val="24"/>
        </w:rPr>
      </w:pPr>
      <w:r>
        <w:rPr>
          <w:rFonts w:hint="eastAsia" w:ascii="宋体" w:hAnsi="宋体" w:eastAsia="宋体" w:cs="宋体"/>
          <w:b/>
          <w:bCs/>
          <w:sz w:val="24"/>
        </w:rPr>
        <w:t>2.请写出上述材料中的百分数。</w:t>
      </w:r>
    </w:p>
    <w:p>
      <w:pPr>
        <w:spacing w:line="360" w:lineRule="auto"/>
        <w:ind w:left="-420" w:leftChars="-200" w:right="-313" w:rightChars="-149" w:firstLine="420" w:firstLineChars="175"/>
        <w:rPr>
          <w:rFonts w:ascii="宋体" w:hAnsi="宋体" w:eastAsia="宋体" w:cs="宋体"/>
          <w:sz w:val="24"/>
        </w:rPr>
      </w:pPr>
      <w:r>
        <w:rPr>
          <w:rFonts w:hint="eastAsia" w:ascii="宋体" w:hAnsi="宋体" w:eastAsia="宋体" w:cs="宋体"/>
          <w:sz w:val="24"/>
        </w:rPr>
        <w:t xml:space="preserve">百分之八十六（      ）    </w:t>
      </w:r>
      <w:r>
        <w:rPr>
          <w:rFonts w:hint="eastAsia" w:ascii="宋体" w:hAnsi="宋体" w:cs="宋体"/>
          <w:sz w:val="24"/>
        </w:rPr>
        <w:t xml:space="preserve"> </w:t>
      </w:r>
      <w:r>
        <w:rPr>
          <w:rFonts w:hint="eastAsia" w:ascii="宋体" w:hAnsi="宋体" w:eastAsia="宋体" w:cs="宋体"/>
          <w:sz w:val="24"/>
        </w:rPr>
        <w:t>百分之十</w:t>
      </w:r>
      <w:r>
        <w:rPr>
          <w:rFonts w:hint="eastAsia" w:ascii="宋体" w:hAnsi="宋体" w:cs="宋体"/>
          <w:sz w:val="24"/>
        </w:rPr>
        <w:t>一</w:t>
      </w:r>
      <w:r>
        <w:rPr>
          <w:rFonts w:hint="eastAsia" w:ascii="宋体" w:hAnsi="宋体" w:eastAsia="宋体" w:cs="宋体"/>
          <w:sz w:val="24"/>
        </w:rPr>
        <w:t>（      ）</w:t>
      </w:r>
      <w:r>
        <w:rPr>
          <w:rFonts w:hint="eastAsia" w:ascii="宋体" w:hAnsi="宋体" w:cs="宋体"/>
          <w:sz w:val="24"/>
        </w:rPr>
        <w:t xml:space="preserve">    </w:t>
      </w:r>
      <w:r>
        <w:rPr>
          <w:rFonts w:hint="eastAsia" w:ascii="宋体" w:hAnsi="宋体" w:eastAsia="宋体" w:cs="宋体"/>
          <w:sz w:val="24"/>
        </w:rPr>
        <w:t xml:space="preserve">百分之三（      </w:t>
      </w:r>
      <w:r>
        <w:rPr>
          <w:rFonts w:hint="eastAsia" w:ascii="宋体" w:hAnsi="宋体" w:cs="宋体"/>
          <w:sz w:val="24"/>
        </w:rPr>
        <w:t xml:space="preserve"> </w:t>
      </w:r>
      <w:r>
        <w:rPr>
          <w:rFonts w:hint="eastAsia" w:ascii="宋体" w:hAnsi="宋体" w:eastAsia="宋体" w:cs="宋体"/>
          <w:sz w:val="24"/>
        </w:rPr>
        <w:t xml:space="preserve">）    </w:t>
      </w:r>
      <w:r>
        <w:rPr>
          <w:rFonts w:hint="eastAsia" w:ascii="宋体" w:hAnsi="宋体" w:cs="宋体"/>
          <w:sz w:val="24"/>
        </w:rPr>
        <w:t xml:space="preserve">  </w:t>
      </w:r>
      <w:r>
        <w:rPr>
          <w:rFonts w:hint="eastAsia" w:ascii="宋体" w:hAnsi="宋体" w:eastAsia="宋体" w:cs="宋体"/>
          <w:sz w:val="24"/>
        </w:rPr>
        <w:t xml:space="preserve"> </w:t>
      </w:r>
    </w:p>
    <w:p>
      <w:pPr>
        <w:spacing w:line="360" w:lineRule="auto"/>
        <w:ind w:right="-313" w:rightChars="-149"/>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10464" behindDoc="0" locked="0" layoutInCell="1" allowOverlap="1">
                <wp:simplePos x="0" y="0"/>
                <wp:positionH relativeFrom="column">
                  <wp:posOffset>-117475</wp:posOffset>
                </wp:positionH>
                <wp:positionV relativeFrom="paragraph">
                  <wp:posOffset>168910</wp:posOffset>
                </wp:positionV>
                <wp:extent cx="991235" cy="506095"/>
                <wp:effectExtent l="79375" t="12065" r="41910" b="182880"/>
                <wp:wrapNone/>
                <wp:docPr id="43" name="右箭头 43"/>
                <wp:cNvGraphicFramePr/>
                <a:graphic xmlns:a="http://schemas.openxmlformats.org/drawingml/2006/main">
                  <a:graphicData uri="http://schemas.microsoft.com/office/word/2010/wordprocessingShape">
                    <wps:wsp>
                      <wps:cNvSpPr/>
                      <wps:spPr>
                        <a:xfrm>
                          <a:off x="0" y="0"/>
                          <a:ext cx="1019175" cy="506095"/>
                        </a:xfrm>
                        <a:prstGeom prst="rightArrow">
                          <a:avLst/>
                        </a:prstGeom>
                        <a:solidFill>
                          <a:schemeClr val="accent4">
                            <a:lumMod val="60000"/>
                            <a:lumOff val="40000"/>
                          </a:schemeClr>
                        </a:solidFill>
                        <a:ln w="6350" cap="flat" cmpd="sng" algn="ctr">
                          <a:solidFill>
                            <a:schemeClr val="accent4">
                              <a:lumMod val="20000"/>
                              <a:lumOff val="80000"/>
                            </a:schemeClr>
                          </a:solidFill>
                          <a:prstDash val="solid"/>
                          <a:miter lim="800000"/>
                        </a:ln>
                        <a:effectLst>
                          <a:outerShdw blurRad="50800" dist="38100" dir="8100000" algn="tr" rotWithShape="0">
                            <a:prstClr val="black">
                              <a:alpha val="40000"/>
                            </a:prstClr>
                          </a:outerShdw>
                          <a:reflection blurRad="6350" stA="52000" endA="300" endPos="35000" dir="5400000" sy="-100000" algn="bl" rotWithShape="0"/>
                          <a:softEdge rad="31750"/>
                        </a:effectLst>
                      </wps:spPr>
                      <wps:txbx>
                        <w:txbxContent>
                          <w:p>
                            <w:pPr>
                              <w:jc w:val="center"/>
                              <w:rPr>
                                <w:rFonts w:ascii="楷体" w:hAnsi="楷体" w:eastAsia="楷体" w:cs="楷体"/>
                                <w:sz w:val="18"/>
                                <w:szCs w:val="18"/>
                              </w:rPr>
                            </w:pPr>
                            <w:r>
                              <w:rPr>
                                <w:rFonts w:hint="eastAsia" w:ascii="黑体" w:hAnsi="黑体" w:eastAsia="黑体" w:cs="黑体"/>
                                <w:sz w:val="18"/>
                                <w:szCs w:val="18"/>
                              </w:rPr>
                              <w:t>聚焦视角二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9.25pt;margin-top:13.3pt;height:39.85pt;width:78.05pt;z-index:251710464;v-text-anchor:middle;mso-width-relative:page;mso-height-relative:page;" fillcolor="#FFD966 [1943]" filled="t" stroked="t" coordsize="21600,21600" o:gfxdata="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" adj="16238,5400">
                <v:fill on="t" focussize="0,0"/>
                <v:stroke weight="0.5pt" color="#FFF2CC [663]" miterlimit="8" joinstyle="miter"/>
                <v:imagedata o:title=""/>
                <o:lock v:ext="edit" aspectratio="f"/>
                <v:shadow on="t" color="#000000" opacity="26214f" offset="-2.12133858267717pt,2.12133858267717pt" origin="32768f,-32768f" matrix="65536f,0f,0f,65536f"/>
                <v:textbox>
                  <w:txbxContent>
                    <w:p>
                      <w:pPr>
                        <w:jc w:val="center"/>
                        <w:rPr>
                          <w:rFonts w:ascii="楷体" w:hAnsi="楷体" w:eastAsia="楷体" w:cs="楷体"/>
                          <w:sz w:val="18"/>
                          <w:szCs w:val="18"/>
                        </w:rPr>
                      </w:pPr>
                      <w:r>
                        <w:rPr>
                          <w:rFonts w:hint="eastAsia" w:ascii="黑体" w:hAnsi="黑体" w:eastAsia="黑体" w:cs="黑体"/>
                          <w:sz w:val="18"/>
                          <w:szCs w:val="18"/>
                        </w:rPr>
                        <w:t>聚焦视角二</w:t>
                      </w:r>
                    </w:p>
                  </w:txbxContent>
                </v:textbox>
              </v:shape>
            </w:pict>
          </mc:Fallback>
        </mc:AlternateContent>
      </w:r>
      <w:r>
        <w:rPr>
          <w:rFonts w:hint="eastAsia" w:ascii="宋体" w:hAnsi="宋体" w:eastAsia="宋体" w:cs="宋体"/>
          <w:b/>
          <w:bCs/>
          <w:sz w:val="24"/>
        </w:rPr>
        <w:t xml:space="preserve"> </w:t>
      </w:r>
      <w:r>
        <w:rPr>
          <w:rFonts w:hint="eastAsia" w:ascii="宋体" w:hAnsi="宋体" w:eastAsia="宋体" w:cs="宋体"/>
          <w:sz w:val="24"/>
        </w:rPr>
        <w:t xml:space="preserve">              </w:t>
      </w:r>
    </w:p>
    <w:p>
      <w:pPr>
        <w:spacing w:line="360" w:lineRule="auto"/>
        <w:ind w:right="-313" w:rightChars="-149" w:firstLine="1446" w:firstLineChars="600"/>
        <w:rPr>
          <w:rFonts w:ascii="宋体" w:hAnsi="宋体" w:eastAsia="宋体" w:cs="宋体"/>
          <w:b/>
          <w:bCs/>
          <w:sz w:val="24"/>
        </w:rPr>
      </w:pPr>
      <w:r>
        <w:rPr>
          <w:rFonts w:hint="eastAsia" w:ascii="宋体" w:hAnsi="宋体" w:eastAsia="宋体" w:cs="宋体"/>
          <w:b/>
          <w:bCs/>
          <w:sz w:val="24"/>
        </w:rPr>
        <w:t>学生家长在“双减”政策会不会加重的教育焦虑？</w:t>
      </w:r>
    </w:p>
    <w:p>
      <w:pPr>
        <w:spacing w:line="360" w:lineRule="auto"/>
        <w:ind w:right="-313" w:rightChars="-149"/>
        <w:rPr>
          <w:rFonts w:ascii="宋体" w:hAnsi="宋体" w:eastAsia="宋体" w:cs="宋体"/>
          <w:sz w:val="24"/>
        </w:rPr>
      </w:pPr>
      <w:r>
        <w:rPr>
          <w:rFonts w:hint="eastAsia" w:ascii="宋体" w:hAnsi="宋体" w:eastAsia="宋体" w:cs="宋体"/>
          <w:sz w:val="24"/>
        </w:rPr>
        <w:t>调查情况显示：</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80"/>
        <w:gridCol w:w="2270"/>
        <w:gridCol w:w="1625"/>
        <w:gridCol w:w="12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0" w:type="dxa"/>
          </w:tcPr>
          <w:p>
            <w:pPr>
              <w:spacing w:line="360" w:lineRule="auto"/>
              <w:ind w:right="-313" w:rightChars="-149"/>
              <w:jc w:val="center"/>
              <w:rPr>
                <w:rFonts w:ascii="楷体" w:hAnsi="楷体" w:eastAsia="楷体" w:cs="楷体"/>
                <w:b/>
                <w:bCs/>
                <w:color w:val="FF0000"/>
                <w:szCs w:val="21"/>
                <w:u w:val="single"/>
              </w:rPr>
            </w:pPr>
            <w:r>
              <w:rPr>
                <w:rFonts w:hint="eastAsia" w:ascii="楷体" w:hAnsi="楷体" w:eastAsia="楷体" w:cs="楷体"/>
                <w:b/>
                <w:bCs/>
                <w:color w:val="FF0000"/>
                <w:szCs w:val="21"/>
              </w:rPr>
              <w:t>有所缓解</w:t>
            </w:r>
          </w:p>
        </w:tc>
        <w:tc>
          <w:tcPr>
            <w:tcW w:w="2270" w:type="dxa"/>
          </w:tcPr>
          <w:p>
            <w:pPr>
              <w:spacing w:line="360" w:lineRule="auto"/>
              <w:ind w:right="-313" w:rightChars="-149"/>
              <w:jc w:val="center"/>
              <w:rPr>
                <w:rFonts w:ascii="楷体" w:hAnsi="楷体" w:eastAsia="楷体" w:cs="楷体"/>
                <w:b/>
                <w:bCs/>
                <w:color w:val="0070C0"/>
                <w:szCs w:val="21"/>
              </w:rPr>
            </w:pPr>
            <w:r>
              <w:rPr>
                <w:rFonts w:hint="eastAsia" w:ascii="楷体" w:hAnsi="楷体" w:eastAsia="楷体" w:cs="楷体"/>
                <w:b/>
                <w:bCs/>
                <w:color w:val="0070C0"/>
                <w:szCs w:val="21"/>
              </w:rPr>
              <w:t>保持原样</w:t>
            </w:r>
          </w:p>
        </w:tc>
        <w:tc>
          <w:tcPr>
            <w:tcW w:w="1625" w:type="dxa"/>
          </w:tcPr>
          <w:p>
            <w:pPr>
              <w:spacing w:line="360" w:lineRule="auto"/>
              <w:ind w:right="-313" w:rightChars="-149" w:firstLine="422" w:firstLineChars="200"/>
              <w:rPr>
                <w:rFonts w:ascii="楷体" w:hAnsi="楷体" w:eastAsia="楷体" w:cs="楷体"/>
                <w:b/>
                <w:bCs/>
                <w:color w:val="00B050"/>
                <w:szCs w:val="21"/>
              </w:rPr>
            </w:pPr>
            <w:r>
              <w:rPr>
                <w:rFonts w:hint="eastAsia" w:ascii="楷体" w:hAnsi="楷体" w:eastAsia="楷体" w:cs="楷体"/>
                <w:b/>
                <w:bCs/>
                <w:color w:val="00B050"/>
                <w:szCs w:val="21"/>
              </w:rPr>
              <w:t>更为焦虑</w:t>
            </w:r>
          </w:p>
        </w:tc>
        <w:tc>
          <w:tcPr>
            <w:tcW w:w="1243" w:type="dxa"/>
          </w:tcPr>
          <w:p>
            <w:pPr>
              <w:spacing w:line="360" w:lineRule="auto"/>
              <w:ind w:right="-313" w:rightChars="-149" w:firstLine="211" w:firstLineChars="100"/>
              <w:rPr>
                <w:rFonts w:ascii="楷体" w:hAnsi="楷体" w:eastAsia="楷体" w:cs="楷体"/>
                <w:b/>
                <w:bCs/>
                <w:color w:val="F79646"/>
                <w:szCs w:val="21"/>
              </w:rPr>
            </w:pPr>
            <w:r>
              <w:rPr>
                <w:rFonts w:hint="eastAsia" w:ascii="楷体" w:hAnsi="楷体" w:eastAsia="楷体" w:cs="楷体"/>
                <w:b/>
                <w:bCs/>
                <w:color w:val="F79646"/>
                <w:szCs w:val="21"/>
              </w:rPr>
              <w:t>后期观望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0" w:type="dxa"/>
          </w:tcPr>
          <w:p>
            <w:pPr>
              <w:spacing w:line="360" w:lineRule="auto"/>
              <w:ind w:right="-313" w:rightChars="-149"/>
              <w:jc w:val="center"/>
              <w:rPr>
                <w:rFonts w:ascii="楷体" w:hAnsi="楷体" w:eastAsia="楷体" w:cs="楷体"/>
                <w:b/>
                <w:bCs/>
                <w:color w:val="FF0000"/>
                <w:szCs w:val="21"/>
              </w:rPr>
            </w:pPr>
            <w:r>
              <w:rPr>
                <w:rFonts w:hint="eastAsia" w:ascii="楷体" w:hAnsi="楷体" w:eastAsia="楷体" w:cs="楷体"/>
                <w:b/>
                <w:bCs/>
                <w:color w:val="FF0000"/>
                <w:szCs w:val="21"/>
              </w:rPr>
              <w:t>74.4%</w:t>
            </w:r>
          </w:p>
        </w:tc>
        <w:tc>
          <w:tcPr>
            <w:tcW w:w="2270" w:type="dxa"/>
          </w:tcPr>
          <w:p>
            <w:pPr>
              <w:spacing w:line="360" w:lineRule="auto"/>
              <w:ind w:right="-313" w:rightChars="-149"/>
              <w:jc w:val="center"/>
              <w:rPr>
                <w:rFonts w:ascii="楷体" w:hAnsi="楷体" w:eastAsia="楷体" w:cs="楷体"/>
                <w:b/>
                <w:bCs/>
                <w:color w:val="0070C0"/>
                <w:szCs w:val="21"/>
              </w:rPr>
            </w:pPr>
            <w:r>
              <w:rPr>
                <w:rFonts w:hint="eastAsia" w:ascii="楷体" w:hAnsi="楷体" w:eastAsia="楷体" w:cs="楷体"/>
                <w:b/>
                <w:bCs/>
                <w:color w:val="0070C0"/>
                <w:szCs w:val="21"/>
              </w:rPr>
              <w:t>15.1%</w:t>
            </w:r>
          </w:p>
        </w:tc>
        <w:tc>
          <w:tcPr>
            <w:tcW w:w="1625" w:type="dxa"/>
            <w:vAlign w:val="center"/>
          </w:tcPr>
          <w:p>
            <w:pPr>
              <w:spacing w:line="360" w:lineRule="auto"/>
              <w:jc w:val="center"/>
              <w:rPr>
                <w:rFonts w:ascii="楷体" w:hAnsi="楷体" w:eastAsia="楷体" w:cs="楷体"/>
                <w:b/>
                <w:bCs/>
                <w:color w:val="00B050"/>
                <w:szCs w:val="21"/>
              </w:rPr>
            </w:pPr>
            <w:r>
              <w:rPr>
                <w:rFonts w:hint="eastAsia" w:ascii="楷体" w:hAnsi="楷体" w:eastAsia="楷体" w:cs="楷体"/>
                <w:b/>
                <w:bCs/>
                <w:color w:val="00B050"/>
                <w:szCs w:val="21"/>
              </w:rPr>
              <w:t>6.5%</w:t>
            </w:r>
          </w:p>
        </w:tc>
        <w:tc>
          <w:tcPr>
            <w:tcW w:w="1243" w:type="dxa"/>
            <w:vAlign w:val="center"/>
          </w:tcPr>
          <w:p>
            <w:pPr>
              <w:spacing w:line="360" w:lineRule="auto"/>
              <w:jc w:val="center"/>
              <w:rPr>
                <w:rFonts w:ascii="楷体" w:hAnsi="楷体" w:eastAsia="楷体" w:cs="楷体"/>
                <w:b/>
                <w:bCs/>
                <w:color w:val="00B050"/>
                <w:szCs w:val="21"/>
              </w:rPr>
            </w:pPr>
            <w:r>
              <w:rPr>
                <w:rFonts w:hint="eastAsia" w:ascii="楷体" w:hAnsi="楷体" w:eastAsia="楷体" w:cs="楷体"/>
                <w:b/>
                <w:bCs/>
                <w:color w:val="F79646"/>
                <w:szCs w:val="21"/>
              </w:rPr>
              <w:t xml:space="preserve">  4%</w:t>
            </w:r>
          </w:p>
        </w:tc>
      </w:tr>
    </w:tbl>
    <w:p>
      <w:pPr>
        <w:spacing w:line="360" w:lineRule="auto"/>
        <w:ind w:right="-313" w:rightChars="-149"/>
        <w:rPr>
          <w:rFonts w:ascii="宋体" w:hAnsi="宋体" w:eastAsia="宋体" w:cs="宋体"/>
          <w:b/>
          <w:bCs/>
          <w:sz w:val="24"/>
        </w:rPr>
      </w:pPr>
      <w:r>
        <w:rPr>
          <w:rFonts w:hint="eastAsia" w:ascii="宋体" w:hAnsi="宋体" w:eastAsia="宋体" w:cs="宋体"/>
          <w:b/>
          <w:bCs/>
          <w:sz w:val="24"/>
        </w:rPr>
        <w:t>3.请读出上述材料中划线部分的百分数。</w:t>
      </w:r>
    </w:p>
    <w:p>
      <w:pPr>
        <w:spacing w:line="360" w:lineRule="auto"/>
        <w:ind w:left="-420" w:leftChars="-200" w:right="-313" w:rightChars="-149" w:firstLine="420" w:firstLineChars="175"/>
        <w:rPr>
          <w:rFonts w:ascii="宋体" w:hAnsi="宋体" w:eastAsia="宋体" w:cs="宋体"/>
          <w:sz w:val="24"/>
        </w:rPr>
      </w:pPr>
      <w:r>
        <w:rPr>
          <w:rFonts w:hint="eastAsia" w:ascii="宋体" w:hAnsi="宋体" w:eastAsia="宋体" w:cs="宋体"/>
          <w:sz w:val="24"/>
        </w:rPr>
        <w:t xml:space="preserve">74.4%（           ）          15.1%（            ）    </w:t>
      </w:r>
    </w:p>
    <w:p>
      <w:pPr>
        <w:spacing w:line="360" w:lineRule="auto"/>
        <w:ind w:left="-420" w:leftChars="-200" w:right="-313" w:rightChars="-149" w:firstLine="420" w:firstLineChars="175"/>
        <w:rPr>
          <w:rFonts w:ascii="宋体" w:hAnsi="宋体" w:eastAsia="宋体" w:cs="宋体"/>
          <w:sz w:val="24"/>
        </w:rPr>
      </w:pPr>
      <w:r>
        <w:rPr>
          <w:rFonts w:hint="eastAsia" w:ascii="宋体" w:hAnsi="宋体" w:eastAsia="宋体" w:cs="宋体"/>
          <w:sz w:val="24"/>
        </w:rPr>
        <w:t xml:space="preserve"> 6.5%（            ）            4% （            ）</w:t>
      </w:r>
    </w:p>
    <w:p>
      <w:pPr>
        <w:spacing w:line="360" w:lineRule="auto"/>
        <w:ind w:left="-420" w:leftChars="-200" w:right="-313" w:rightChars="-149" w:firstLine="420" w:firstLineChars="175"/>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11488" behindDoc="0" locked="0" layoutInCell="1" allowOverlap="1">
                <wp:simplePos x="0" y="0"/>
                <wp:positionH relativeFrom="column">
                  <wp:posOffset>-6350</wp:posOffset>
                </wp:positionH>
                <wp:positionV relativeFrom="paragraph">
                  <wp:posOffset>136525</wp:posOffset>
                </wp:positionV>
                <wp:extent cx="1019175" cy="504825"/>
                <wp:effectExtent l="79375" t="12065" r="29210" b="184150"/>
                <wp:wrapNone/>
                <wp:docPr id="44" name="右箭头 44"/>
                <wp:cNvGraphicFramePr/>
                <a:graphic xmlns:a="http://schemas.openxmlformats.org/drawingml/2006/main">
                  <a:graphicData uri="http://schemas.microsoft.com/office/word/2010/wordprocessingShape">
                    <wps:wsp>
                      <wps:cNvSpPr/>
                      <wps:spPr>
                        <a:xfrm>
                          <a:off x="0" y="0"/>
                          <a:ext cx="1019175" cy="504825"/>
                        </a:xfrm>
                        <a:prstGeom prst="rightArrow">
                          <a:avLst/>
                        </a:prstGeom>
                        <a:solidFill>
                          <a:srgbClr val="92D050"/>
                        </a:solidFill>
                        <a:ln w="6350" cap="flat" cmpd="sng" algn="ctr">
                          <a:solidFill>
                            <a:schemeClr val="accent4">
                              <a:lumMod val="20000"/>
                              <a:lumOff val="80000"/>
                            </a:schemeClr>
                          </a:solidFill>
                          <a:prstDash val="solid"/>
                          <a:miter lim="800000"/>
                        </a:ln>
                        <a:effectLst>
                          <a:outerShdw blurRad="50800" dist="38100" dir="8100000" algn="tr" rotWithShape="0">
                            <a:prstClr val="black">
                              <a:alpha val="40000"/>
                            </a:prstClr>
                          </a:outerShdw>
                          <a:reflection blurRad="6350" stA="52000" endA="300" endPos="35000" dir="5400000" sy="-100000" algn="bl" rotWithShape="0"/>
                          <a:softEdge rad="31750"/>
                        </a:effectLst>
                      </wps:spPr>
                      <wps:txbx>
                        <w:txbxContent>
                          <w:p>
                            <w:pPr>
                              <w:jc w:val="center"/>
                              <w:rPr>
                                <w:rFonts w:ascii="楷体" w:hAnsi="楷体" w:eastAsia="楷体" w:cs="楷体"/>
                                <w:sz w:val="18"/>
                                <w:szCs w:val="18"/>
                              </w:rPr>
                            </w:pPr>
                            <w:r>
                              <w:rPr>
                                <w:rFonts w:hint="eastAsia" w:ascii="黑体" w:hAnsi="黑体" w:eastAsia="黑体" w:cs="黑体"/>
                                <w:sz w:val="18"/>
                                <w:szCs w:val="18"/>
                              </w:rPr>
                              <w:t>聚焦视角三</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0.5pt;margin-top:10.75pt;height:39.75pt;width:80.25pt;z-index:251711488;v-text-anchor:middle;mso-width-relative:page;mso-height-relative:page;" fillcolor="#92D050" filled="t" stroked="t" coordsize="21600,21600" o:gfxdata="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" adj="16251,5400">
                <v:fill on="t" focussize="0,0"/>
                <v:stroke weight="0.5pt" color="#FFF2CC [663]" miterlimit="8" joinstyle="miter"/>
                <v:imagedata o:title=""/>
                <o:lock v:ext="edit" aspectratio="f"/>
                <v:shadow on="t" color="#000000" opacity="26214f" offset="-2.12133858267717pt,2.12133858267717pt" origin="32768f,-32768f" matrix="65536f,0f,0f,65536f"/>
                <v:textbox>
                  <w:txbxContent>
                    <w:p>
                      <w:pPr>
                        <w:jc w:val="center"/>
                        <w:rPr>
                          <w:rFonts w:ascii="楷体" w:hAnsi="楷体" w:eastAsia="楷体" w:cs="楷体"/>
                          <w:sz w:val="18"/>
                          <w:szCs w:val="18"/>
                        </w:rPr>
                      </w:pPr>
                      <w:r>
                        <w:rPr>
                          <w:rFonts w:hint="eastAsia" w:ascii="黑体" w:hAnsi="黑体" w:eastAsia="黑体" w:cs="黑体"/>
                          <w:sz w:val="18"/>
                          <w:szCs w:val="18"/>
                        </w:rPr>
                        <w:t>聚焦视角三</w:t>
                      </w:r>
                    </w:p>
                  </w:txbxContent>
                </v:textbox>
              </v:shape>
            </w:pict>
          </mc:Fallback>
        </mc:AlternateContent>
      </w:r>
      <w:r>
        <w:rPr>
          <w:rFonts w:hint="eastAsia" w:ascii="宋体" w:hAnsi="宋体" w:eastAsia="宋体" w:cs="宋体"/>
          <w:sz w:val="24"/>
        </w:rPr>
        <w:t xml:space="preserve">  </w:t>
      </w:r>
    </w:p>
    <w:p>
      <w:pPr>
        <w:spacing w:line="360" w:lineRule="auto"/>
        <w:ind w:right="-313" w:rightChars="-149" w:firstLine="1440" w:firstLineChars="600"/>
        <w:rPr>
          <w:rFonts w:ascii="宋体" w:hAnsi="宋体" w:eastAsia="宋体" w:cs="宋体"/>
          <w:b/>
          <w:bCs/>
          <w:sz w:val="24"/>
        </w:rPr>
      </w:pPr>
      <w:r>
        <w:rPr>
          <w:rFonts w:hint="eastAsia" w:ascii="宋体" w:hAnsi="宋体" w:eastAsia="宋体" w:cs="宋体"/>
          <w:sz w:val="24"/>
        </w:rPr>
        <w:t xml:space="preserve">   </w:t>
      </w:r>
      <w:r>
        <w:rPr>
          <w:rFonts w:hint="eastAsia" w:ascii="宋体" w:hAnsi="宋体" w:eastAsia="宋体" w:cs="宋体"/>
          <w:b/>
          <w:bCs/>
          <w:sz w:val="24"/>
        </w:rPr>
        <w:t>学生家长是否认可学校提供的课后服务、假期托管班？</w:t>
      </w:r>
    </w:p>
    <w:p>
      <w:pPr>
        <w:spacing w:line="360" w:lineRule="auto"/>
        <w:ind w:right="-313" w:rightChars="-149"/>
        <w:rPr>
          <w:rFonts w:ascii="宋体" w:hAnsi="宋体" w:eastAsia="宋体" w:cs="宋体"/>
          <w:sz w:val="24"/>
        </w:rPr>
      </w:pPr>
      <w:r>
        <w:rPr>
          <w:rFonts w:hint="eastAsia" w:ascii="宋体" w:hAnsi="宋体" w:eastAsia="宋体" w:cs="宋体"/>
          <w:sz w:val="24"/>
        </w:rPr>
        <w:t>调查情况显示：</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5"/>
        <w:gridCol w:w="2280"/>
        <w:gridCol w:w="15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085" w:type="dxa"/>
          </w:tcPr>
          <w:p>
            <w:pPr>
              <w:spacing w:line="360" w:lineRule="auto"/>
              <w:ind w:right="-313" w:rightChars="-149"/>
              <w:jc w:val="center"/>
              <w:rPr>
                <w:rFonts w:ascii="楷体" w:hAnsi="楷体" w:eastAsia="楷体" w:cs="楷体"/>
                <w:b/>
                <w:bCs/>
                <w:color w:val="FF0000"/>
                <w:szCs w:val="21"/>
              </w:rPr>
            </w:pPr>
            <w:r>
              <w:rPr>
                <w:rFonts w:hint="eastAsia" w:ascii="楷体" w:hAnsi="楷体" w:eastAsia="楷体" w:cs="楷体"/>
                <w:b/>
                <w:bCs/>
                <w:color w:val="FF0000"/>
                <w:szCs w:val="21"/>
              </w:rPr>
              <w:t>满意</w:t>
            </w:r>
          </w:p>
        </w:tc>
        <w:tc>
          <w:tcPr>
            <w:tcW w:w="2280" w:type="dxa"/>
          </w:tcPr>
          <w:p>
            <w:pPr>
              <w:spacing w:line="360" w:lineRule="auto"/>
              <w:ind w:right="-313" w:rightChars="-149"/>
              <w:jc w:val="center"/>
              <w:rPr>
                <w:rFonts w:ascii="楷体" w:hAnsi="楷体" w:eastAsia="楷体" w:cs="楷体"/>
                <w:b/>
                <w:bCs/>
                <w:color w:val="0070C0"/>
                <w:szCs w:val="21"/>
              </w:rPr>
            </w:pPr>
            <w:r>
              <w:rPr>
                <w:rFonts w:hint="eastAsia" w:ascii="楷体" w:hAnsi="楷体" w:eastAsia="楷体" w:cs="楷体"/>
                <w:b/>
                <w:bCs/>
                <w:color w:val="0070C0"/>
                <w:szCs w:val="21"/>
              </w:rPr>
              <w:t>基本满意</w:t>
            </w:r>
          </w:p>
        </w:tc>
        <w:tc>
          <w:tcPr>
            <w:tcW w:w="1582" w:type="dxa"/>
          </w:tcPr>
          <w:p>
            <w:pPr>
              <w:spacing w:line="360" w:lineRule="auto"/>
              <w:ind w:right="-313" w:rightChars="-149"/>
              <w:jc w:val="center"/>
              <w:rPr>
                <w:rFonts w:ascii="楷体" w:hAnsi="楷体" w:eastAsia="楷体" w:cs="楷体"/>
                <w:b/>
                <w:bCs/>
                <w:color w:val="F79646"/>
                <w:szCs w:val="21"/>
              </w:rPr>
            </w:pPr>
            <w:r>
              <w:rPr>
                <w:rFonts w:hint="eastAsia" w:ascii="楷体" w:hAnsi="楷体" w:eastAsia="楷体" w:cs="楷体"/>
                <w:b/>
                <w:bCs/>
                <w:color w:val="F79646"/>
                <w:szCs w:val="21"/>
              </w:rPr>
              <w:t>不满意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5" w:type="dxa"/>
          </w:tcPr>
          <w:p>
            <w:pPr>
              <w:spacing w:line="360" w:lineRule="auto"/>
              <w:ind w:right="-313" w:rightChars="-149"/>
              <w:jc w:val="center"/>
              <w:rPr>
                <w:rFonts w:ascii="楷体" w:hAnsi="楷体" w:eastAsia="楷体" w:cs="楷体"/>
                <w:b/>
                <w:bCs/>
                <w:color w:val="FF0000"/>
                <w:szCs w:val="21"/>
              </w:rPr>
            </w:pPr>
            <w:r>
              <w:rPr>
                <w:rFonts w:hint="eastAsia" w:ascii="楷体" w:hAnsi="楷体" w:eastAsia="楷体" w:cs="楷体"/>
                <w:b/>
                <w:bCs/>
                <w:color w:val="FF0000"/>
                <w:szCs w:val="21"/>
              </w:rPr>
              <w:t>82.6%</w:t>
            </w:r>
          </w:p>
        </w:tc>
        <w:tc>
          <w:tcPr>
            <w:tcW w:w="2280" w:type="dxa"/>
          </w:tcPr>
          <w:p>
            <w:pPr>
              <w:spacing w:line="360" w:lineRule="auto"/>
              <w:ind w:right="-313" w:rightChars="-149"/>
              <w:jc w:val="center"/>
              <w:rPr>
                <w:rFonts w:ascii="楷体" w:hAnsi="楷体" w:eastAsia="楷体" w:cs="楷体"/>
                <w:b/>
                <w:bCs/>
                <w:color w:val="0070C0"/>
                <w:szCs w:val="21"/>
              </w:rPr>
            </w:pPr>
            <w:r>
              <w:rPr>
                <w:rFonts w:hint="eastAsia" w:ascii="楷体" w:hAnsi="楷体" w:eastAsia="楷体" w:cs="楷体"/>
                <w:b/>
                <w:bCs/>
                <w:color w:val="0070C0"/>
                <w:szCs w:val="21"/>
              </w:rPr>
              <w:t>11.9%</w:t>
            </w:r>
          </w:p>
        </w:tc>
        <w:tc>
          <w:tcPr>
            <w:tcW w:w="1582" w:type="dxa"/>
          </w:tcPr>
          <w:p>
            <w:pPr>
              <w:spacing w:line="360" w:lineRule="auto"/>
              <w:ind w:right="-313" w:rightChars="-149"/>
              <w:jc w:val="center"/>
              <w:rPr>
                <w:rFonts w:ascii="楷体" w:hAnsi="楷体" w:eastAsia="楷体" w:cs="楷体"/>
                <w:b/>
                <w:bCs/>
                <w:color w:val="F79646"/>
                <w:szCs w:val="21"/>
              </w:rPr>
            </w:pPr>
            <w:r>
              <w:rPr>
                <w:rFonts w:hint="eastAsia" w:ascii="楷体" w:hAnsi="楷体" w:eastAsia="楷体" w:cs="楷体"/>
                <w:b/>
                <w:bCs/>
                <w:color w:val="F79646"/>
                <w:szCs w:val="21"/>
              </w:rPr>
              <w:t>5.5%</w:t>
            </w:r>
          </w:p>
        </w:tc>
      </w:tr>
    </w:tbl>
    <w:p>
      <w:pPr>
        <w:spacing w:line="360" w:lineRule="auto"/>
        <w:ind w:right="-313" w:rightChars="-149"/>
        <w:rPr>
          <w:rFonts w:ascii="宋体" w:hAnsi="宋体" w:eastAsia="宋体" w:cs="宋体"/>
          <w:sz w:val="24"/>
        </w:rPr>
      </w:pPr>
      <w:r>
        <mc:AlternateContent>
          <mc:Choice Requires="wpg">
            <w:drawing>
              <wp:anchor distT="0" distB="0" distL="114300" distR="114300" simplePos="0" relativeHeight="251722752" behindDoc="0" locked="0" layoutInCell="1" allowOverlap="1">
                <wp:simplePos x="0" y="0"/>
                <wp:positionH relativeFrom="column">
                  <wp:posOffset>-132715</wp:posOffset>
                </wp:positionH>
                <wp:positionV relativeFrom="paragraph">
                  <wp:posOffset>574040</wp:posOffset>
                </wp:positionV>
                <wp:extent cx="1710690" cy="779145"/>
                <wp:effectExtent l="0" t="0" r="0" b="0"/>
                <wp:wrapNone/>
                <wp:docPr id="4" name="组合 4"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1710690" cy="779145"/>
                          <a:chOff x="4645" y="2667"/>
                          <a:chExt cx="7142" cy="4526"/>
                        </a:xfrm>
                        <a:effectLst/>
                      </wpg:grpSpPr>
                      <pic:pic xmlns:pic="http://schemas.openxmlformats.org/drawingml/2006/picture">
                        <pic:nvPicPr>
                          <pic:cNvPr id="288"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645" y="2667"/>
                            <a:ext cx="7142" cy="4526"/>
                          </a:xfrm>
                          <a:prstGeom prst="rect">
                            <a:avLst/>
                          </a:prstGeom>
                          <a:noFill/>
                          <a:effectLst/>
                        </pic:spPr>
                      </pic:pic>
                      <wps:wsp>
                        <wps:cNvPr id="289" name="文本框 2"/>
                        <wps:cNvSpPr txBox="1"/>
                        <wps:spPr>
                          <a:xfrm>
                            <a:off x="5117" y="4135"/>
                            <a:ext cx="5345" cy="1881"/>
                          </a:xfrm>
                          <a:prstGeom prst="rect">
                            <a:avLst/>
                          </a:prstGeom>
                          <a:noFill/>
                          <a:ln>
                            <a:noFill/>
                          </a:ln>
                          <a:effectLst/>
                        </wps:spPr>
                        <wps:txbx>
                          <w:txbxContent>
                            <w:p>
                              <w:pPr>
                                <w:rPr>
                                  <w:rFonts w:eastAsia="宋体"/>
                                  <w:b/>
                                  <w:bCs/>
                                </w:rPr>
                              </w:pPr>
                              <w:r>
                                <w:rPr>
                                  <w:rFonts w:hint="eastAsia" w:ascii="宋体" w:hAnsi="宋体" w:eastAsia="宋体" w:cs="宋体"/>
                                  <w:b/>
                                  <w:bCs/>
                                  <w:sz w:val="24"/>
                                </w:rPr>
                                <w:t>学生眼中的双减</w:t>
                              </w:r>
                            </w:p>
                            <w:p/>
                          </w:txbxContent>
                        </wps:txbx>
                        <wps:bodyPr wrap="square" rtlCol="0">
                          <a:noAutofit/>
                        </wps:bodyPr>
                      </wps:wsp>
                    </wpg:wgp>
                  </a:graphicData>
                </a:graphic>
              </wp:anchor>
            </w:drawing>
          </mc:Choice>
          <mc:Fallback>
            <w:pict>
              <v:group id="_x0000_s1026" o:spid="_x0000_s1026" o:spt="203" alt="7b0a202020202274657874626f78223a20227b5c2263617465676f72795f69645c223a31303531302c5c2269645c223a32303233353138347d220a7d0a" style="position:absolute;left:0pt;margin-left:-10.45pt;margin-top:45.2pt;height:61.35pt;width:134.7pt;z-index:251722752;mso-width-relative:page;mso-height-relative:page;" coordorigin="4645,2667" coordsize="7142,4526" o:gfxdata="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">
                <o:lock v:ext="edit" aspectratio="f"/>
                <v:shape id="图片 1" o:spid="_x0000_s1026" o:spt="75" alt="气泡" type="#_x0000_t75" style="position:absolute;left:4645;top:2667;height:4526;width:7142;" filled="f" o:preferrelative="t" stroked="f" coordsize="21600,21600" o:gfxdata="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ACbebsAAADc&#10;AAAADwAAAAAAAAABACAAAAAiAAAAZHJzL2Rvd25yZXYueG1sUEsBAhQAFAAAAAgAh07iQDMvBZ47&#10;AAAAOQAAABAAAAAAAAAAAQAgAAAACgEAAGRycy9zaGFwZXhtbC54bWxQSwUGAAAAAAYABgBbAQAA&#10;tAMAAAAA&#10;">
                  <v:fill on="f" focussize="0,0"/>
                  <v:stroke on="f"/>
                  <v:imagedata r:id="rId13" o:title=""/>
                  <o:lock v:ext="edit" aspectratio="t"/>
                </v:shape>
                <v:shape id="文本框 2" o:spid="_x0000_s1026" o:spt="202" type="#_x0000_t202" style="position:absolute;left:5117;top:4135;height:1881;width:5345;" filled="f" stroked="f" coordsize="21600,21600" o:gfxdata="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3C09a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rFonts w:eastAsia="宋体"/>
                            <w:b/>
                            <w:bCs/>
                          </w:rPr>
                        </w:pPr>
                        <w:r>
                          <w:rPr>
                            <w:rFonts w:hint="eastAsia" w:ascii="宋体" w:hAnsi="宋体" w:eastAsia="宋体" w:cs="宋体"/>
                            <w:b/>
                            <w:bCs/>
                            <w:sz w:val="24"/>
                          </w:rPr>
                          <w:t>学生眼中的双减</w:t>
                        </w:r>
                      </w:p>
                      <w:p/>
                    </w:txbxContent>
                  </v:textbox>
                </v:shape>
              </v:group>
            </w:pict>
          </mc:Fallback>
        </mc:AlternateContent>
      </w:r>
      <w:r>
        <w:rPr>
          <w:rFonts w:hint="eastAsia" w:ascii="宋体" w:hAnsi="宋体" w:eastAsia="宋体" w:cs="宋体"/>
          <w:sz w:val="24"/>
        </w:rPr>
        <w:t>4.表示满意的受访家长人数与受访家长总数的比是（      ）：（      ）。表示不满意的受访家长与受访家长总数的比是（      ）：（      ）。</w:t>
      </w:r>
    </w:p>
    <w:p>
      <w:pPr>
        <w:numPr>
          <w:ilvl w:val="0"/>
          <w:numId w:val="1"/>
        </w:numPr>
        <w:spacing w:line="360" w:lineRule="auto"/>
        <w:ind w:left="-420" w:leftChars="-200" w:right="-313" w:rightChars="-149" w:firstLine="420" w:firstLineChars="175"/>
        <w:rPr>
          <w:rFonts w:ascii="宋体" w:hAnsi="宋体" w:eastAsia="宋体" w:cs="宋体"/>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709440" behindDoc="0" locked="0" layoutInCell="1" allowOverlap="1">
                <wp:simplePos x="0" y="0"/>
                <wp:positionH relativeFrom="column">
                  <wp:posOffset>1844040</wp:posOffset>
                </wp:positionH>
                <wp:positionV relativeFrom="paragraph">
                  <wp:posOffset>111760</wp:posOffset>
                </wp:positionV>
                <wp:extent cx="2019300" cy="339090"/>
                <wp:effectExtent l="6350" t="6350" r="16510" b="20320"/>
                <wp:wrapNone/>
                <wp:docPr id="45" name="流程图: 可选过程 45"/>
                <wp:cNvGraphicFramePr/>
                <a:graphic xmlns:a="http://schemas.openxmlformats.org/drawingml/2006/main">
                  <a:graphicData uri="http://schemas.microsoft.com/office/word/2010/wordprocessingShape">
                    <wps:wsp>
                      <wps:cNvSpPr/>
                      <wps:spPr>
                        <a:xfrm>
                          <a:off x="2518410" y="8775700"/>
                          <a:ext cx="2019300" cy="339090"/>
                        </a:xfrm>
                        <a:prstGeom prst="flowChartAlternateProcess">
                          <a:avLst/>
                        </a:prstGeom>
                        <a:solidFill>
                          <a:srgbClr val="FFFFFF"/>
                        </a:solidFill>
                        <a:ln w="12700" cap="flat" cmpd="sng" algn="ctr">
                          <a:solidFill>
                            <a:srgbClr val="70AD47"/>
                          </a:solidFill>
                          <a:prstDash val="solid"/>
                          <a:miter lim="800000"/>
                        </a:ln>
                        <a:effectLst/>
                      </wps:spPr>
                      <wps:txbx>
                        <w:txbxContent>
                          <w:p>
                            <w:pPr>
                              <w:jc w:val="center"/>
                              <w:rPr>
                                <w:rFonts w:ascii="楷体" w:hAnsi="楷体" w:eastAsia="楷体" w:cs="楷体"/>
                                <w:b/>
                                <w:bCs/>
                                <w:color w:val="FF0000"/>
                                <w:sz w:val="24"/>
                              </w:rPr>
                            </w:pPr>
                            <w:r>
                              <w:rPr>
                                <w:rFonts w:hint="eastAsia" w:ascii="楷体" w:hAnsi="楷体" w:eastAsia="楷体" w:cs="楷体"/>
                                <w:b/>
                                <w:bCs/>
                                <w:color w:val="FF0000"/>
                                <w:sz w:val="24"/>
                              </w:rPr>
                              <w:t>我的“双减”小日记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76" type="#_x0000_t176" style="position:absolute;left:0pt;margin-left:145.2pt;margin-top:8.8pt;height:26.7pt;width:159pt;z-index:251709440;v-text-anchor:middle;mso-width-relative:page;mso-height-relative:page;" fillcolor="#FFFFFF" filled="t" stroked="t" coordsize="21600,21600" o:gfxdata="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">
                <v:fill on="t" focussize="0,0"/>
                <v:stroke weight="1pt" color="#70AD47" miterlimit="8" joinstyle="miter"/>
                <v:imagedata o:title=""/>
                <o:lock v:ext="edit" aspectratio="f"/>
                <v:textbox>
                  <w:txbxContent>
                    <w:p>
                      <w:pPr>
                        <w:jc w:val="center"/>
                        <w:rPr>
                          <w:rFonts w:ascii="楷体" w:hAnsi="楷体" w:eastAsia="楷体" w:cs="楷体"/>
                          <w:b/>
                          <w:bCs/>
                          <w:color w:val="FF0000"/>
                          <w:sz w:val="24"/>
                        </w:rPr>
                      </w:pPr>
                      <w:r>
                        <w:rPr>
                          <w:rFonts w:hint="eastAsia" w:ascii="楷体" w:hAnsi="楷体" w:eastAsia="楷体" w:cs="楷体"/>
                          <w:b/>
                          <w:bCs/>
                          <w:color w:val="FF0000"/>
                          <w:sz w:val="24"/>
                        </w:rPr>
                        <w:t>我的“双减”小日记</w:t>
                      </w:r>
                    </w:p>
                  </w:txbxContent>
                </v:textbox>
              </v:shape>
            </w:pict>
          </mc:Fallback>
        </mc:AlternateContent>
      </w:r>
      <w:r>
        <w:rPr>
          <w:rFonts w:hint="eastAsia" w:ascii="宋体" w:hAnsi="宋体" w:eastAsia="宋体" w:cs="宋体"/>
          <w:b/>
          <w:bCs/>
          <w:sz w:val="24"/>
        </w:rPr>
        <w:t xml:space="preserve">                                          </w:t>
      </w:r>
    </w:p>
    <w:p>
      <w:pPr>
        <w:tabs>
          <w:tab w:val="left" w:pos="0"/>
        </w:tabs>
        <w:spacing w:line="360" w:lineRule="auto"/>
        <w:ind w:right="-313" w:rightChars="-149" w:firstLine="482" w:firstLineChars="200"/>
        <w:rPr>
          <w:rFonts w:ascii="宋体" w:hAnsi="宋体" w:eastAsia="宋体" w:cs="宋体"/>
          <w:b/>
          <w:bCs/>
          <w:sz w:val="24"/>
        </w:rPr>
      </w:pPr>
      <w:r>
        <w:rPr>
          <w:rFonts w:hint="eastAsia" w:ascii="宋体" w:hAnsi="宋体" w:eastAsia="宋体" w:cs="宋体"/>
          <w:b/>
          <w:bCs/>
          <w:sz w:val="24"/>
        </w:rPr>
        <w:t xml:space="preserve">      </w:t>
      </w:r>
    </w:p>
    <w:p>
      <w:pPr>
        <w:tabs>
          <w:tab w:val="left" w:pos="0"/>
        </w:tabs>
        <w:spacing w:line="360" w:lineRule="auto"/>
        <w:ind w:right="-313" w:rightChars="-149" w:firstLine="480" w:firstLineChars="200"/>
        <w:rPr>
          <w:rFonts w:ascii="楷体" w:hAnsi="楷体" w:eastAsia="楷体" w:cs="楷体"/>
          <w:sz w:val="24"/>
        </w:rPr>
      </w:pPr>
      <w:r>
        <w:rPr>
          <w:rFonts w:hint="eastAsia" w:ascii="楷体" w:hAnsi="楷体" w:eastAsia="楷体" w:cs="楷体"/>
          <w:sz w:val="24"/>
        </w:rPr>
        <w:t xml:space="preserve">                 2021年9月13日  星期一  晴</w:t>
      </w:r>
    </w:p>
    <w:p>
      <w:pPr>
        <w:tabs>
          <w:tab w:val="left" w:pos="0"/>
        </w:tabs>
        <w:ind w:right="-313" w:rightChars="-149" w:firstLine="1440" w:firstLineChars="200"/>
        <w:rPr>
          <w:rFonts w:ascii="楷体" w:hAnsi="楷体" w:eastAsia="楷体" w:cs="楷体"/>
          <w:sz w:val="24"/>
        </w:rPr>
      </w:pPr>
      <w:r>
        <w:rPr>
          <w:sz w:val="72"/>
        </w:rPr>
        <mc:AlternateContent>
          <mc:Choice Requires="wps">
            <w:drawing>
              <wp:anchor distT="0" distB="0" distL="114300" distR="114300" simplePos="0" relativeHeight="251830272" behindDoc="0" locked="0" layoutInCell="1" allowOverlap="1">
                <wp:simplePos x="0" y="0"/>
                <wp:positionH relativeFrom="column">
                  <wp:posOffset>2549525</wp:posOffset>
                </wp:positionH>
                <wp:positionV relativeFrom="paragraph">
                  <wp:posOffset>1096645</wp:posOffset>
                </wp:positionV>
                <wp:extent cx="365760" cy="27813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0.75pt;margin-top:86.35pt;height:21.9pt;width:28.8pt;z-index:251830272;mso-width-relative:page;mso-height-relative:page;" filled="f" stroked="f" coordsize="21600,21600" o:gfxdata="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&#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lf7uT2wAAAAsBAAAPAAAAAAAAAAEAIAAAACIAAABk&#10;cnMvZG93bnJldi54bWxQSwECFAAUAAAACACHTuJAMD346DwCAABnBAAADgAAAAAAAAABACAAAAAq&#10;AQAAZHJzL2Uyb0RvYy54bWxQSwUGAAAAAAYABgBZAQAA2AUAAAAA&#10;">
                <v:fill on="f" focussize="0,0"/>
                <v:stroke on="f" weight="0.5pt"/>
                <v:imagedata o:title=""/>
                <o:lock v:ext="edit" aspectratio="f"/>
                <v:textbox>
                  <w:txbxContent>
                    <w:p>
                      <w:pPr>
                        <w:rPr>
                          <w:sz w:val="24"/>
                        </w:rPr>
                      </w:pPr>
                      <w:r>
                        <w:rPr>
                          <w:rFonts w:hint="eastAsia"/>
                          <w:sz w:val="24"/>
                        </w:rPr>
                        <w:t>2</w:t>
                      </w:r>
                    </w:p>
                  </w:txbxContent>
                </v:textbox>
              </v:shape>
            </w:pict>
          </mc:Fallback>
        </mc:AlternateContent>
      </w:r>
      <w:r>
        <w:rPr>
          <w:rFonts w:hint="eastAsia" w:ascii="楷体" w:hAnsi="楷体" w:eastAsia="楷体" w:cs="楷体"/>
          <w:sz w:val="24"/>
        </w:rPr>
        <w:t>“双减”后，我们学校全体学生课后服务的参加率是85%，表示参加课后服务的同学占全体学生总数的（        ）。我们参加体育锻炼的时间大幅度提高，在上周学生体质健康测试中，我校学生的达标测试合格率是93%，还有（      ）的</w:t>
      </w:r>
      <w:r>
        <w:rPr>
          <w:rFonts w:hint="eastAsia" w:ascii="仿宋" w:hAnsi="仿宋" w:eastAsia="仿宋" w:cs="仿宋"/>
          <w:sz w:val="24"/>
        </w:rPr>
        <w:drawing>
          <wp:anchor distT="0" distB="0" distL="114300" distR="114300" simplePos="0" relativeHeight="251662336" behindDoc="1" locked="0" layoutInCell="1" allowOverlap="1">
            <wp:simplePos x="0" y="0"/>
            <wp:positionH relativeFrom="column">
              <wp:posOffset>-1159510</wp:posOffset>
            </wp:positionH>
            <wp:positionV relativeFrom="page">
              <wp:posOffset>31750</wp:posOffset>
            </wp:positionV>
            <wp:extent cx="7533640" cy="10655935"/>
            <wp:effectExtent l="0" t="0" r="10160" b="12065"/>
            <wp:wrapNone/>
            <wp:docPr id="251" name="图片 12" descr="C:\Users\smuser\Desktop\a0e2ae8f8e24410db4dc1e0e8eda3dfb.jpga0e2ae8f8e24410db4dc1e0e8eda3dfb"/>
            <wp:cNvGraphicFramePr/>
            <a:graphic xmlns:a="http://schemas.openxmlformats.org/drawingml/2006/main">
              <a:graphicData uri="http://schemas.openxmlformats.org/drawingml/2006/picture">
                <pic:pic xmlns:pic="http://schemas.openxmlformats.org/drawingml/2006/picture">
                  <pic:nvPicPr>
                    <pic:cNvPr id="251" name="图片 12" descr="C:\Users\smuser\Desktop\a0e2ae8f8e24410db4dc1e0e8eda3dfb.jpga0e2ae8f8e24410db4dc1e0e8eda3dfb"/>
                    <pic:cNvPicPr/>
                  </pic:nvPicPr>
                  <pic:blipFill>
                    <a:blip r:embed="rId8"/>
                    <a:stretch>
                      <a:fillRect/>
                    </a:stretch>
                  </pic:blipFill>
                  <pic:spPr>
                    <a:xfrm>
                      <a:off x="0" y="0"/>
                      <a:ext cx="7533640" cy="10655935"/>
                    </a:xfrm>
                    <a:prstGeom prst="rect">
                      <a:avLst/>
                    </a:prstGeom>
                    <a:noFill/>
                    <a:ln>
                      <a:noFill/>
                    </a:ln>
                  </pic:spPr>
                </pic:pic>
              </a:graphicData>
            </a:graphic>
          </wp:anchor>
        </w:drawing>
      </w:r>
      <w:r>
        <w:rPr>
          <w:rFonts w:hint="eastAsia" w:ascii="楷体" w:hAnsi="楷体" w:eastAsia="楷体" w:cs="楷体"/>
          <w:sz w:val="24"/>
        </w:rPr>
        <w:t>同学需要加油哦！</w:t>
      </w:r>
    </w:p>
    <w:p>
      <w:pPr>
        <w:tabs>
          <w:tab w:val="left" w:pos="0"/>
        </w:tabs>
        <w:ind w:right="-313" w:rightChars="-149" w:firstLine="480" w:firstLineChars="200"/>
        <w:rPr>
          <w:rFonts w:ascii="宋体" w:hAnsi="宋体" w:eastAsia="宋体" w:cs="宋体"/>
          <w:sz w:val="24"/>
        </w:rPr>
      </w:pPr>
      <w:r>
        <w:rPr>
          <w:rFonts w:hint="eastAsia" w:ascii="楷体" w:hAnsi="楷体" w:eastAsia="楷体" w:cs="楷体"/>
          <w:sz w:val="24"/>
        </w:rPr>
        <w:t>课后我参加了田径社团，今日体训项目是女子100米跨栏，起点至第一栏的距离是13米，剩下部分到终点的距离占全长的（      ）。因为我训练非常刻苦，张教练奖励给我一瓶含糖率是20%的果汁，喝了一半后，剩下的果汁的含糖率是（       ）</w:t>
      </w:r>
      <w:r>
        <w:rPr>
          <w:rFonts w:hint="eastAsia" w:ascii="宋体" w:hAnsi="宋体" w:eastAsia="宋体" w:cs="宋体"/>
          <w:sz w:val="24"/>
        </w:rPr>
        <w:t>。</w:t>
      </w:r>
    </w:p>
    <w:p>
      <w:pPr>
        <w:tabs>
          <w:tab w:val="left" w:pos="0"/>
        </w:tabs>
        <w:ind w:right="-313" w:rightChars="-149" w:firstLine="480" w:firstLineChars="200"/>
        <w:rPr>
          <w:rFonts w:ascii="楷体" w:hAnsi="楷体" w:eastAsia="楷体" w:cs="楷体"/>
          <w:sz w:val="24"/>
        </w:rPr>
      </w:pPr>
      <w:r>
        <w:rPr>
          <w:rFonts w:hint="eastAsia" w:ascii="楷体" w:hAnsi="楷体" w:eastAsia="楷体" w:cs="楷体"/>
          <w:sz w:val="24"/>
        </w:rPr>
        <w:t>听张教练说：我们学校的学生体质达标测试优秀率为32%，育才小学的学生体质达标测试优秀率也是32%。看来，这两所学校的学生体质达标测试人数是相等的。</w:t>
      </w:r>
    </w:p>
    <w:p>
      <w:pPr>
        <w:tabs>
          <w:tab w:val="left" w:pos="0"/>
        </w:tabs>
        <w:ind w:right="-313" w:rightChars="-149" w:firstLine="480" w:firstLineChars="200"/>
        <w:rPr>
          <w:rFonts w:ascii="宋体" w:hAnsi="宋体" w:eastAsia="宋体" w:cs="宋体"/>
          <w:sz w:val="24"/>
        </w:rPr>
      </w:pPr>
      <w:r>
        <w:rPr>
          <w:rFonts w:hint="eastAsia" w:ascii="宋体" w:hAnsi="宋体" w:eastAsia="宋体" w:cs="宋体"/>
          <w:sz w:val="24"/>
        </w:rPr>
        <w:t>1、请在括号里填上合适的百分数。</w:t>
      </w:r>
    </w:p>
    <w:p>
      <w:pPr>
        <w:tabs>
          <w:tab w:val="left" w:pos="0"/>
        </w:tabs>
        <w:ind w:right="-313" w:rightChars="-149" w:firstLine="480" w:firstLineChars="200"/>
        <w:rPr>
          <w:rFonts w:ascii="宋体" w:hAnsi="宋体" w:eastAsia="宋体" w:cs="宋体"/>
          <w:sz w:val="24"/>
        </w:rPr>
      </w:pPr>
      <w:r>
        <w:rPr>
          <w:rFonts w:hint="eastAsia" w:ascii="宋体" w:hAnsi="宋体" w:eastAsia="宋体" w:cs="宋体"/>
          <w:sz w:val="24"/>
        </w:rPr>
        <w:t>2、日记中，根据优秀率都是32％，推断出这两所学校的学生体质达标测试人数是相等的，你同意吗？说明判断理由。</w:t>
      </w:r>
    </w:p>
    <w:p>
      <w:pPr>
        <w:tabs>
          <w:tab w:val="left" w:pos="0"/>
        </w:tabs>
        <w:spacing w:line="360" w:lineRule="auto"/>
        <w:ind w:right="-313" w:rightChars="-149"/>
        <w:rPr>
          <w:rFonts w:ascii="楷体" w:hAnsi="楷体" w:eastAsia="楷体" w:cs="楷体"/>
          <w:sz w:val="24"/>
        </w:rPr>
      </w:pPr>
      <w:r>
        <mc:AlternateContent>
          <mc:Choice Requires="wpg">
            <w:drawing>
              <wp:anchor distT="0" distB="0" distL="114300" distR="114300" simplePos="0" relativeHeight="251727872" behindDoc="0" locked="0" layoutInCell="1" allowOverlap="1">
                <wp:simplePos x="0" y="0"/>
                <wp:positionH relativeFrom="column">
                  <wp:posOffset>1743710</wp:posOffset>
                </wp:positionH>
                <wp:positionV relativeFrom="paragraph">
                  <wp:posOffset>279400</wp:posOffset>
                </wp:positionV>
                <wp:extent cx="1904365" cy="779145"/>
                <wp:effectExtent l="0" t="0" r="0" b="0"/>
                <wp:wrapNone/>
                <wp:docPr id="294" name="组合 294"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1904365" cy="779145"/>
                          <a:chOff x="4645" y="2667"/>
                          <a:chExt cx="7142" cy="4526"/>
                        </a:xfrm>
                        <a:effectLst/>
                      </wpg:grpSpPr>
                      <pic:pic xmlns:pic="http://schemas.openxmlformats.org/drawingml/2006/picture">
                        <pic:nvPicPr>
                          <pic:cNvPr id="295"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645" y="2667"/>
                            <a:ext cx="7142" cy="4526"/>
                          </a:xfrm>
                          <a:prstGeom prst="rect">
                            <a:avLst/>
                          </a:prstGeom>
                          <a:noFill/>
                          <a:effectLst/>
                        </pic:spPr>
                      </pic:pic>
                      <wps:wsp>
                        <wps:cNvPr id="296" name="文本框 2"/>
                        <wps:cNvSpPr txBox="1"/>
                        <wps:spPr>
                          <a:xfrm>
                            <a:off x="5117" y="4135"/>
                            <a:ext cx="5345" cy="1881"/>
                          </a:xfrm>
                          <a:prstGeom prst="rect">
                            <a:avLst/>
                          </a:prstGeom>
                          <a:noFill/>
                          <a:ln>
                            <a:noFill/>
                          </a:ln>
                          <a:effectLst/>
                        </wps:spPr>
                        <wps:txbx>
                          <w:txbxContent>
                            <w:p>
                              <w:r>
                                <w:rPr>
                                  <w:rFonts w:hint="eastAsia" w:ascii="宋体" w:hAnsi="宋体" w:eastAsia="宋体" w:cs="宋体"/>
                                  <w:b/>
                                  <w:bCs/>
                                  <w:sz w:val="24"/>
                                </w:rPr>
                                <w:t>我们身边的“双减”</w:t>
                              </w:r>
                            </w:p>
                          </w:txbxContent>
                        </wps:txbx>
                        <wps:bodyPr wrap="square" rtlCol="0">
                          <a:noAutofit/>
                        </wps:bodyPr>
                      </wps:wsp>
                    </wpg:wgp>
                  </a:graphicData>
                </a:graphic>
              </wp:anchor>
            </w:drawing>
          </mc:Choice>
          <mc:Fallback>
            <w:pict>
              <v:group id="_x0000_s1026" o:spid="_x0000_s1026" o:spt="203" alt="7b0a202020202274657874626f78223a20227b5c2263617465676f72795f69645c223a31303531302c5c2269645c223a32303233353138347d220a7d0a" style="position:absolute;left:0pt;margin-left:137.3pt;margin-top:22pt;height:61.35pt;width:149.95pt;z-index:251727872;mso-width-relative:page;mso-height-relative:page;" coordorigin="4645,2667" coordsize="7142,4526" o:gfxdata="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">
                <o:lock v:ext="edit" aspectratio="f"/>
                <v:shape id="图片 1" o:spid="_x0000_s1026" o:spt="75" alt="气泡" type="#_x0000_t75" style="position:absolute;left:4645;top:2667;height:4526;width:7142;" filled="f" o:preferrelative="t" stroked="f" coordsize="21600,21600" o:gfxdata="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Z+hdb4A&#10;AADcAAAADwAAAAAAAAABACAAAAAiAAAAZHJzL2Rvd25yZXYueG1sUEsBAhQAFAAAAAgAh07iQDMv&#10;BZ47AAAAOQAAABAAAAAAAAAAAQAgAAAADQEAAGRycy9zaGFwZXhtbC54bWxQSwUGAAAAAAYABgBb&#10;AQAAtwMAAAAA&#10;">
                  <v:fill on="f" focussize="0,0"/>
                  <v:stroke on="f"/>
                  <v:imagedata r:id="rId15" o:title=""/>
                  <o:lock v:ext="edit" aspectratio="t"/>
                </v:shape>
                <v:shape id="文本框 2" o:spid="_x0000_s1026" o:spt="202" type="#_x0000_t202" style="position:absolute;left:5117;top:4135;height:1881;width:5345;" filled="f" stroked="f" coordsize="21600,21600" o:gfxdata="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TRe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r>
                          <w:rPr>
                            <w:rFonts w:hint="eastAsia" w:ascii="宋体" w:hAnsi="宋体" w:eastAsia="宋体" w:cs="宋体"/>
                            <w:b/>
                            <w:bCs/>
                            <w:sz w:val="24"/>
                          </w:rPr>
                          <w:t>我们身边的“双减”</w:t>
                        </w:r>
                      </w:p>
                    </w:txbxContent>
                  </v:textbox>
                </v:shape>
              </v:group>
            </w:pict>
          </mc:Fallback>
        </mc:AlternateContent>
      </w:r>
      <w:r>
        <w:rPr>
          <w:rFonts w:hint="eastAsia" w:ascii="楷体" w:hAnsi="楷体" w:eastAsia="楷体" w:cs="楷体"/>
          <w:b/>
          <w:bCs/>
          <w:sz w:val="24"/>
        </w:rPr>
        <w:drawing>
          <wp:anchor distT="0" distB="0" distL="114300" distR="114300" simplePos="0" relativeHeight="251713536" behindDoc="0" locked="0" layoutInCell="1" allowOverlap="1">
            <wp:simplePos x="0" y="0"/>
            <wp:positionH relativeFrom="column">
              <wp:posOffset>-102870</wp:posOffset>
            </wp:positionH>
            <wp:positionV relativeFrom="paragraph">
              <wp:posOffset>190500</wp:posOffset>
            </wp:positionV>
            <wp:extent cx="946785" cy="971550"/>
            <wp:effectExtent l="0" t="0" r="13335" b="3810"/>
            <wp:wrapNone/>
            <wp:docPr id="41" name="图片 5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7" descr="图片1"/>
                    <pic:cNvPicPr>
                      <a:picLocks noChangeAspect="1"/>
                    </pic:cNvPicPr>
                  </pic:nvPicPr>
                  <pic:blipFill>
                    <a:blip r:embed="rId16"/>
                    <a:stretch>
                      <a:fillRect/>
                    </a:stretch>
                  </pic:blipFill>
                  <pic:spPr>
                    <a:xfrm>
                      <a:off x="0" y="0"/>
                      <a:ext cx="946785" cy="971550"/>
                    </a:xfrm>
                    <a:prstGeom prst="rect">
                      <a:avLst/>
                    </a:prstGeom>
                    <a:noFill/>
                    <a:ln>
                      <a:noFill/>
                    </a:ln>
                  </pic:spPr>
                </pic:pic>
              </a:graphicData>
            </a:graphic>
          </wp:anchor>
        </w:drawing>
      </w:r>
    </w:p>
    <w:p>
      <w:pPr>
        <w:tabs>
          <w:tab w:val="left" w:pos="0"/>
        </w:tabs>
        <w:spacing w:line="360" w:lineRule="auto"/>
        <w:ind w:right="-313" w:rightChars="-149" w:firstLine="480" w:firstLineChars="200"/>
        <w:rPr>
          <w:rFonts w:ascii="楷体" w:hAnsi="楷体" w:eastAsia="楷体" w:cs="楷体"/>
          <w:sz w:val="24"/>
        </w:rPr>
      </w:pPr>
    </w:p>
    <w:p>
      <w:pPr>
        <w:tabs>
          <w:tab w:val="left" w:pos="0"/>
        </w:tabs>
        <w:spacing w:line="360" w:lineRule="auto"/>
        <w:ind w:right="-313" w:rightChars="-149" w:firstLine="482" w:firstLineChars="200"/>
        <w:jc w:val="center"/>
        <w:rPr>
          <w:rFonts w:ascii="宋体" w:hAnsi="宋体" w:eastAsia="宋体" w:cs="宋体"/>
          <w:b/>
          <w:bCs/>
          <w:sz w:val="24"/>
        </w:rPr>
      </w:pPr>
    </w:p>
    <w:p>
      <w:pPr>
        <w:tabs>
          <w:tab w:val="left" w:pos="0"/>
        </w:tabs>
        <w:spacing w:line="360" w:lineRule="auto"/>
        <w:ind w:right="-313" w:rightChars="-149" w:firstLine="6023" w:firstLineChars="2500"/>
        <w:rPr>
          <w:rFonts w:ascii="宋体" w:hAnsi="宋体" w:eastAsia="宋体" w:cs="宋体"/>
          <w:b/>
          <w:bCs/>
          <w:sz w:val="24"/>
        </w:rPr>
      </w:pPr>
      <w:r>
        <w:rPr>
          <w:rFonts w:hint="eastAsia" w:ascii="宋体" w:hAnsi="宋体" w:eastAsia="宋体" w:cs="宋体"/>
          <w:b/>
          <w:bCs/>
          <w:sz w:val="24"/>
        </w:rPr>
        <w:t>（选做）</w:t>
      </w:r>
    </w:p>
    <w:p>
      <w:pPr>
        <w:tabs>
          <w:tab w:val="left" w:pos="0"/>
        </w:tabs>
        <w:spacing w:line="360" w:lineRule="auto"/>
        <w:ind w:right="-313" w:rightChars="-149" w:firstLine="1440" w:firstLineChars="600"/>
        <w:rPr>
          <w:rFonts w:ascii="宋体" w:hAnsi="宋体" w:eastAsia="宋体" w:cs="宋体"/>
          <w:sz w:val="24"/>
        </w:rPr>
      </w:pPr>
      <w:r>
        <w:rPr>
          <w:rFonts w:hint="eastAsia" w:ascii="宋体" w:hAnsi="宋体" w:eastAsia="宋体" w:cs="宋体"/>
          <w:sz w:val="24"/>
        </w:rPr>
        <w:t>通过学习，相信同学们对于百分数都有了一定的了解。请你从报刊、电视、网络等媒体中收集一些关于“双减”其他方面的百分数信息，记录在活动表格中，并把你的活动过程及反思写成一篇数学小日记，期待你的精彩表现哦！</w:t>
      </w:r>
    </w:p>
    <w:p>
      <w:pPr>
        <w:tabs>
          <w:tab w:val="left" w:pos="0"/>
        </w:tabs>
        <w:spacing w:line="360" w:lineRule="auto"/>
        <w:ind w:right="-313" w:rightChars="-149" w:firstLine="480" w:firstLineChars="200"/>
        <w:rPr>
          <w:rFonts w:ascii="宋体" w:hAnsi="宋体" w:eastAsia="宋体" w:cs="宋体"/>
          <w:sz w:val="24"/>
        </w:rPr>
      </w:pPr>
      <w:r>
        <w:rPr>
          <w:rFonts w:hint="eastAsia" w:ascii="宋体" w:hAnsi="宋体" w:eastAsia="宋体" w:cs="宋体"/>
          <w:sz w:val="24"/>
        </w:rPr>
        <w:t xml:space="preserve">         </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4"/>
        <w:gridCol w:w="63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4" w:type="dxa"/>
            <w:vAlign w:val="center"/>
          </w:tcPr>
          <w:p>
            <w:pPr>
              <w:tabs>
                <w:tab w:val="left" w:pos="0"/>
              </w:tabs>
              <w:spacing w:line="360" w:lineRule="auto"/>
              <w:ind w:right="-313" w:rightChars="-149"/>
              <w:jc w:val="center"/>
              <w:rPr>
                <w:rFonts w:ascii="楷体" w:hAnsi="楷体" w:eastAsia="楷体" w:cs="楷体"/>
                <w:b/>
                <w:bCs/>
                <w:sz w:val="24"/>
              </w:rPr>
            </w:pPr>
            <w:r>
              <w:rPr>
                <w:rFonts w:hint="eastAsia" w:ascii="楷体" w:hAnsi="楷体" w:eastAsia="楷体" w:cs="楷体"/>
                <w:b/>
                <w:bCs/>
                <w:sz w:val="24"/>
              </w:rPr>
              <w:t>活动名称</w:t>
            </w:r>
          </w:p>
        </w:tc>
        <w:tc>
          <w:tcPr>
            <w:tcW w:w="6398" w:type="dxa"/>
          </w:tcPr>
          <w:p>
            <w:pPr>
              <w:tabs>
                <w:tab w:val="left" w:pos="0"/>
              </w:tabs>
              <w:spacing w:line="360" w:lineRule="auto"/>
              <w:ind w:right="-313" w:rightChars="-149"/>
              <w:jc w:val="center"/>
              <w:rPr>
                <w:rFonts w:ascii="楷体" w:hAnsi="楷体" w:eastAsia="楷体" w:cs="楷体"/>
                <w:szCs w:val="21"/>
              </w:rPr>
            </w:pPr>
            <w:r>
              <w:rPr>
                <w:rFonts w:hint="eastAsia" w:ascii="楷体" w:hAnsi="楷体" w:eastAsia="楷体" w:cs="楷体"/>
                <w:szCs w:val="21"/>
              </w:rPr>
              <w:t>我们身边的“双减”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2" w:hRule="atLeast"/>
        </w:trPr>
        <w:tc>
          <w:tcPr>
            <w:tcW w:w="2124" w:type="dxa"/>
            <w:vMerge w:val="restart"/>
            <w:vAlign w:val="center"/>
          </w:tcPr>
          <w:p>
            <w:pPr>
              <w:tabs>
                <w:tab w:val="left" w:pos="0"/>
              </w:tabs>
              <w:spacing w:line="360" w:lineRule="auto"/>
              <w:ind w:right="-313" w:rightChars="-149"/>
              <w:jc w:val="center"/>
              <w:rPr>
                <w:rFonts w:ascii="楷体" w:hAnsi="楷体" w:eastAsia="楷体" w:cs="楷体"/>
                <w:b/>
                <w:bCs/>
                <w:sz w:val="24"/>
              </w:rPr>
            </w:pPr>
            <w:r>
              <w:rPr>
                <w:rFonts w:hint="eastAsia" w:ascii="楷体" w:hAnsi="楷体" w:eastAsia="楷体" w:cs="楷体"/>
                <w:b/>
                <w:bCs/>
                <w:sz w:val="24"/>
              </w:rPr>
              <w:t>活动记录</w:t>
            </w:r>
          </w:p>
        </w:tc>
        <w:tc>
          <w:tcPr>
            <w:tcW w:w="6398" w:type="dxa"/>
          </w:tcPr>
          <w:p>
            <w:pPr>
              <w:tabs>
                <w:tab w:val="left" w:pos="0"/>
              </w:tabs>
              <w:spacing w:line="360" w:lineRule="auto"/>
              <w:ind w:right="-313" w:rightChars="-149"/>
              <w:rPr>
                <w:rFonts w:ascii="楷体" w:hAnsi="楷体" w:eastAsia="楷体" w:cs="楷体"/>
                <w:szCs w:val="21"/>
              </w:rPr>
            </w:pPr>
            <w:r>
              <w:rPr>
                <w:rFonts w:hint="eastAsia" w:ascii="楷体" w:hAnsi="楷体" w:eastAsia="楷体" w:cs="楷体"/>
                <w:szCs w:val="21"/>
              </w:rPr>
              <w:t>“双减”中的百分数信息,它表示的意义：</w:t>
            </w:r>
          </w:p>
          <w:p>
            <w:pPr>
              <w:tabs>
                <w:tab w:val="left" w:pos="0"/>
              </w:tabs>
              <w:spacing w:line="360" w:lineRule="auto"/>
              <w:ind w:right="-313" w:rightChars="-149"/>
              <w:rPr>
                <w:rFonts w:ascii="楷体" w:hAnsi="楷体" w:eastAsia="楷体" w:cs="楷体"/>
                <w:szCs w:val="21"/>
              </w:rPr>
            </w:pPr>
            <w:r>
              <w:rPr>
                <w:rFonts w:hint="eastAsia" w:ascii="楷体" w:hAnsi="楷体" w:eastAsia="楷体" w:cs="楷体"/>
                <w:szCs w:val="21"/>
              </w:rPr>
              <w:t>①</w:t>
            </w:r>
          </w:p>
          <w:p>
            <w:pPr>
              <w:tabs>
                <w:tab w:val="left" w:pos="0"/>
              </w:tabs>
              <w:spacing w:line="360" w:lineRule="auto"/>
              <w:ind w:right="-313" w:rightChars="-149"/>
              <w:rPr>
                <w:rFonts w:ascii="楷体" w:hAnsi="楷体" w:eastAsia="楷体" w:cs="楷体"/>
                <w:szCs w:val="21"/>
              </w:rPr>
            </w:pPr>
          </w:p>
          <w:p>
            <w:pPr>
              <w:tabs>
                <w:tab w:val="left" w:pos="0"/>
              </w:tabs>
              <w:spacing w:line="360" w:lineRule="auto"/>
              <w:ind w:right="-313" w:rightChars="-149"/>
              <w:rPr>
                <w:rFonts w:ascii="楷体" w:hAnsi="楷体" w:eastAsia="楷体" w:cs="楷体"/>
                <w:szCs w:val="21"/>
              </w:rPr>
            </w:pPr>
            <w:r>
              <w:rPr>
                <w:rFonts w:hint="eastAsia" w:ascii="楷体" w:hAnsi="楷体" w:eastAsia="楷体" w:cs="楷体"/>
                <w:szCs w:val="21"/>
              </w:rPr>
              <w:t>②</w:t>
            </w:r>
          </w:p>
          <w:p>
            <w:pPr>
              <w:tabs>
                <w:tab w:val="left" w:pos="0"/>
              </w:tabs>
              <w:spacing w:line="360" w:lineRule="auto"/>
              <w:ind w:right="-313" w:rightChars="-149"/>
              <w:rPr>
                <w:rFonts w:ascii="楷体" w:hAnsi="楷体" w:eastAsia="楷体" w:cs="楷体"/>
                <w:szCs w:val="21"/>
              </w:rPr>
            </w:pPr>
          </w:p>
          <w:p>
            <w:pPr>
              <w:tabs>
                <w:tab w:val="left" w:pos="0"/>
              </w:tabs>
              <w:spacing w:line="360" w:lineRule="auto"/>
              <w:ind w:right="-313" w:rightChars="-149"/>
              <w:rPr>
                <w:rFonts w:ascii="楷体" w:hAnsi="楷体" w:eastAsia="楷体" w:cs="楷体"/>
                <w:szCs w:val="21"/>
              </w:rPr>
            </w:pPr>
            <w:r>
              <w:rPr>
                <w:rFonts w:hint="eastAsia" w:ascii="楷体" w:hAnsi="楷体" w:eastAsia="楷体" w:cs="楷体"/>
                <w:szCs w:val="21"/>
              </w:rPr>
              <w:t>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2124" w:type="dxa"/>
            <w:vAlign w:val="center"/>
          </w:tcPr>
          <w:p>
            <w:pPr>
              <w:tabs>
                <w:tab w:val="left" w:pos="0"/>
              </w:tabs>
              <w:spacing w:line="360" w:lineRule="auto"/>
              <w:ind w:right="-313" w:rightChars="-149"/>
              <w:jc w:val="center"/>
              <w:rPr>
                <w:rFonts w:ascii="楷体" w:hAnsi="楷体" w:eastAsia="楷体" w:cs="楷体"/>
                <w:b/>
                <w:bCs/>
                <w:sz w:val="24"/>
              </w:rPr>
            </w:pPr>
            <w:r>
              <w:rPr>
                <w:rFonts w:hint="eastAsia" w:ascii="楷体" w:hAnsi="楷体" w:eastAsia="楷体" w:cs="楷体"/>
                <w:b/>
                <w:bCs/>
                <w:sz w:val="24"/>
              </w:rPr>
              <w:t>活动反思</w:t>
            </w:r>
          </w:p>
        </w:tc>
        <w:tc>
          <w:tcPr>
            <w:tcW w:w="6398" w:type="dxa"/>
            <w:vAlign w:val="center"/>
          </w:tcPr>
          <w:p>
            <w:pPr>
              <w:tabs>
                <w:tab w:val="left" w:pos="0"/>
              </w:tabs>
              <w:spacing w:line="360" w:lineRule="auto"/>
              <w:ind w:right="-313" w:rightChars="-149"/>
              <w:rPr>
                <w:rFonts w:ascii="楷体" w:hAnsi="楷体" w:eastAsia="楷体" w:cs="楷体"/>
                <w:szCs w:val="21"/>
              </w:rPr>
            </w:pPr>
            <w:r>
              <w:rPr>
                <w:rFonts w:hint="eastAsia" w:ascii="楷体" w:hAnsi="楷体" w:eastAsia="楷体" w:cs="楷体"/>
                <w:szCs w:val="21"/>
              </w:rPr>
              <w:t>为什么百分数在生活中应用如此广泛？</w:t>
            </w:r>
          </w:p>
        </w:tc>
      </w:tr>
    </w:tbl>
    <w:p>
      <w:pPr>
        <w:spacing w:line="360" w:lineRule="auto"/>
        <w:ind w:right="-313" w:rightChars="-149"/>
        <w:rPr>
          <w:rFonts w:ascii="宋体" w:hAnsi="宋体" w:eastAsia="宋体" w:cs="宋体"/>
          <w:sz w:val="28"/>
          <w:szCs w:val="28"/>
        </w:rPr>
      </w:pPr>
      <w:r>
        <w:rPr>
          <w:sz w:val="72"/>
        </w:rPr>
        <mc:AlternateContent>
          <mc:Choice Requires="wps">
            <w:drawing>
              <wp:anchor distT="0" distB="0" distL="114300" distR="114300" simplePos="0" relativeHeight="251831296" behindDoc="0" locked="0" layoutInCell="1" allowOverlap="1">
                <wp:simplePos x="0" y="0"/>
                <wp:positionH relativeFrom="column">
                  <wp:posOffset>2519045</wp:posOffset>
                </wp:positionH>
                <wp:positionV relativeFrom="paragraph">
                  <wp:posOffset>2323465</wp:posOffset>
                </wp:positionV>
                <wp:extent cx="365760" cy="27813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182.95pt;height:21.9pt;width:28.8pt;z-index:251831296;mso-width-relative:page;mso-height-relative:page;" filled="f" stroked="f" coordsize="21600,21600" o:gfxdata="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oH4Bx3AAAAAsBAAAPAAAAAAAAAAEAIAAAACIA&#10;AABkcnMvZG93bnJldi54bWxQSwECFAAUAAAACACHTuJAgLPUFT4CAABnBAAADgAAAAAAAAABACAA&#10;AAArAQAAZHJzL2Uyb0RvYy54bWxQSwUGAAAAAAYABgBZAQAA2wUAAAAA&#10;">
                <v:fill on="f" focussize="0,0"/>
                <v:stroke on="f" weight="0.5pt"/>
                <v:imagedata o:title=""/>
                <o:lock v:ext="edit" aspectratio="f"/>
                <v:textbox>
                  <w:txbxContent>
                    <w:p>
                      <w:pPr>
                        <w:rPr>
                          <w:sz w:val="24"/>
                        </w:rPr>
                      </w:pPr>
                      <w:r>
                        <w:rPr>
                          <w:rFonts w:hint="eastAsia"/>
                          <w:sz w:val="24"/>
                        </w:rPr>
                        <w:t>3</w:t>
                      </w:r>
                    </w:p>
                  </w:txbxContent>
                </v:textbox>
              </v:shape>
            </w:pict>
          </mc:Fallback>
        </mc:AlternateContent>
      </w:r>
      <w:r>
        <mc:AlternateContent>
          <mc:Choice Requires="wpg">
            <w:drawing>
              <wp:anchor distT="0" distB="0" distL="114300" distR="114300" simplePos="0" relativeHeight="251720704" behindDoc="0" locked="0" layoutInCell="1" allowOverlap="1">
                <wp:simplePos x="0" y="0"/>
                <wp:positionH relativeFrom="column">
                  <wp:posOffset>-374650</wp:posOffset>
                </wp:positionH>
                <wp:positionV relativeFrom="paragraph">
                  <wp:posOffset>260350</wp:posOffset>
                </wp:positionV>
                <wp:extent cx="5780405" cy="2058670"/>
                <wp:effectExtent l="19050" t="19050" r="22225" b="10160"/>
                <wp:wrapNone/>
                <wp:docPr id="42" name="组合 42"/>
                <wp:cNvGraphicFramePr/>
                <a:graphic xmlns:a="http://schemas.openxmlformats.org/drawingml/2006/main">
                  <a:graphicData uri="http://schemas.microsoft.com/office/word/2010/wordprocessingGroup">
                    <wpg:wgp>
                      <wpg:cNvGrpSpPr/>
                      <wpg:grpSpPr>
                        <a:xfrm>
                          <a:off x="0" y="0"/>
                          <a:ext cx="5780405" cy="2058670"/>
                          <a:chOff x="5820" y="3641"/>
                          <a:chExt cx="7290" cy="3339"/>
                        </a:xfrm>
                        <a:effectLst/>
                      </wpg:grpSpPr>
                      <wps:wsp>
                        <wps:cNvPr id="254" name="圆角矩形 44"/>
                        <wps:cNvSpPr/>
                        <wps:spPr>
                          <a:xfrm>
                            <a:off x="5820" y="3641"/>
                            <a:ext cx="7291" cy="3311"/>
                          </a:xfrm>
                          <a:prstGeom prst="roundRect">
                            <a:avLst>
                              <a:gd name="adj" fmla="val 45402"/>
                            </a:avLst>
                          </a:prstGeom>
                          <a:noFill/>
                          <a:ln w="38100" cap="flat" cmpd="sng" algn="ctr">
                            <a:solidFill>
                              <a:srgbClr val="FFDC4F"/>
                            </a:solidFill>
                            <a:prstDash val="solid"/>
                            <a:miter lim="800000"/>
                          </a:ln>
                          <a:effectLst/>
                        </wps:spPr>
                        <wps:bodyPr/>
                      </wps:wsp>
                      <wpg:grpSp>
                        <wpg:cNvPr id="46" name="组合 41"/>
                        <wpg:cNvGrpSpPr/>
                        <wpg:grpSpPr>
                          <a:xfrm>
                            <a:off x="5972" y="3654"/>
                            <a:ext cx="991" cy="750"/>
                            <a:chOff x="3602" y="4934"/>
                            <a:chExt cx="4010" cy="3031"/>
                          </a:xfrm>
                          <a:effectLst/>
                        </wpg:grpSpPr>
                        <wps:wsp>
                          <wps:cNvPr id="256" name="任意多边形: 形状 5"/>
                          <wps:cNvSpPr/>
                          <wps:spPr>
                            <a:xfrm>
                              <a:off x="4557" y="4934"/>
                              <a:ext cx="1129" cy="1472"/>
                            </a:xfrm>
                            <a:custGeom>
                              <a:avLst/>
                              <a:gdLst>
                                <a:gd name="connsiteX0" fmla="*/ 333955 w 333969"/>
                                <a:gd name="connsiteY0" fmla="*/ 264924 h 435599"/>
                                <a:gd name="connsiteX1" fmla="*/ 169268 w 333969"/>
                                <a:gd name="connsiteY1" fmla="*/ 986 h 435599"/>
                                <a:gd name="connsiteX2" fmla="*/ 55539 w 333969"/>
                                <a:gd name="connsiteY2" fmla="*/ 356078 h 435599"/>
                                <a:gd name="connsiteX3" fmla="*/ 186032 w 333969"/>
                                <a:gd name="connsiteY3" fmla="*/ 434945 h 435599"/>
                                <a:gd name="connsiteX4" fmla="*/ 333955 w 333969"/>
                                <a:gd name="connsiteY4" fmla="*/ 264924 h 43559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3969" h="435599">
                                  <a:moveTo>
                                    <a:pt x="333955" y="264924"/>
                                  </a:moveTo>
                                  <a:cubicBezTo>
                                    <a:pt x="333002" y="161101"/>
                                    <a:pt x="296522" y="13178"/>
                                    <a:pt x="169268" y="986"/>
                                  </a:cubicBezTo>
                                  <a:cubicBezTo>
                                    <a:pt x="-28186" y="-18064"/>
                                    <a:pt x="-33996" y="243969"/>
                                    <a:pt x="55539" y="356078"/>
                                  </a:cubicBezTo>
                                  <a:cubicBezTo>
                                    <a:pt x="84114" y="391892"/>
                                    <a:pt x="138692" y="430754"/>
                                    <a:pt x="186032" y="434945"/>
                                  </a:cubicBezTo>
                                  <a:cubicBezTo>
                                    <a:pt x="288711" y="443994"/>
                                    <a:pt x="334907" y="357888"/>
                                    <a:pt x="333955" y="264924"/>
                                  </a:cubicBezTo>
                                  <a:close/>
                                </a:path>
                              </a:pathLst>
                            </a:custGeom>
                            <a:solidFill>
                              <a:srgbClr val="FFFFFF"/>
                            </a:solidFill>
                            <a:ln w="11621" cap="flat">
                              <a:solidFill>
                                <a:srgbClr val="D8D8D9"/>
                              </a:solidFill>
                              <a:prstDash val="solid"/>
                              <a:miter/>
                            </a:ln>
                            <a:effectLst/>
                          </wps:spPr>
                          <wps:bodyPr/>
                        </wps:wsp>
                        <wps:wsp>
                          <wps:cNvPr id="53" name="任意多边形: 形状 6"/>
                          <wps:cNvSpPr/>
                          <wps:spPr>
                            <a:xfrm>
                              <a:off x="3941" y="7327"/>
                              <a:ext cx="555" cy="196"/>
                            </a:xfrm>
                            <a:custGeom>
                              <a:avLst/>
                              <a:gdLst>
                                <a:gd name="connsiteX0" fmla="*/ 155 w 164235"/>
                                <a:gd name="connsiteY0" fmla="*/ 51277 h 57842"/>
                                <a:gd name="connsiteX1" fmla="*/ 87118 w 164235"/>
                                <a:gd name="connsiteY1" fmla="*/ 47277 h 57842"/>
                                <a:gd name="connsiteX2" fmla="*/ 164080 w 164235"/>
                                <a:gd name="connsiteY2" fmla="*/ 6605 h 57842"/>
                                <a:gd name="connsiteX3" fmla="*/ 77117 w 164235"/>
                                <a:gd name="connsiteY3" fmla="*/ 10605 h 57842"/>
                                <a:gd name="connsiteX4" fmla="*/ 155 w 164235"/>
                                <a:gd name="connsiteY4" fmla="*/ 51277 h 5784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235" h="57842">
                                  <a:moveTo>
                                    <a:pt x="155" y="51277"/>
                                  </a:moveTo>
                                  <a:cubicBezTo>
                                    <a:pt x="2917" y="61374"/>
                                    <a:pt x="41779" y="59659"/>
                                    <a:pt x="87118" y="47277"/>
                                  </a:cubicBezTo>
                                  <a:cubicBezTo>
                                    <a:pt x="132457" y="34894"/>
                                    <a:pt x="166843" y="16797"/>
                                    <a:pt x="164080" y="6605"/>
                                  </a:cubicBezTo>
                                  <a:cubicBezTo>
                                    <a:pt x="161318" y="-3587"/>
                                    <a:pt x="122361" y="-1777"/>
                                    <a:pt x="77117" y="10605"/>
                                  </a:cubicBezTo>
                                  <a:cubicBezTo>
                                    <a:pt x="31873" y="22988"/>
                                    <a:pt x="-2607" y="41085"/>
                                    <a:pt x="155" y="51277"/>
                                  </a:cubicBezTo>
                                  <a:close/>
                                </a:path>
                              </a:pathLst>
                            </a:custGeom>
                            <a:solidFill>
                              <a:srgbClr val="644332"/>
                            </a:solidFill>
                            <a:ln w="9525" cap="flat">
                              <a:noFill/>
                              <a:prstDash val="solid"/>
                              <a:miter/>
                            </a:ln>
                            <a:effectLst/>
                          </wps:spPr>
                          <wps:bodyPr/>
                        </wps:wsp>
                        <wps:wsp>
                          <wps:cNvPr id="257" name="任意多边形: 形状 7"/>
                          <wps:cNvSpPr/>
                          <wps:spPr>
                            <a:xfrm>
                              <a:off x="5252" y="6243"/>
                              <a:ext cx="770" cy="1590"/>
                            </a:xfrm>
                            <a:custGeom>
                              <a:avLst/>
                              <a:gdLst>
                                <a:gd name="connsiteX0" fmla="*/ 74006 w 217167"/>
                                <a:gd name="connsiteY0" fmla="*/ 445770 h 470439"/>
                                <a:gd name="connsiteX1" fmla="*/ 7331 w 217167"/>
                                <a:gd name="connsiteY1" fmla="*/ 278416 h 470439"/>
                                <a:gd name="connsiteX2" fmla="*/ 1426 w 217167"/>
                                <a:gd name="connsiteY2" fmla="*/ 164116 h 470439"/>
                                <a:gd name="connsiteX3" fmla="*/ 32763 w 217167"/>
                                <a:gd name="connsiteY3" fmla="*/ 43434 h 470439"/>
                                <a:gd name="connsiteX4" fmla="*/ 68958 w 217167"/>
                                <a:gd name="connsiteY4" fmla="*/ 0 h 470439"/>
                                <a:gd name="connsiteX5" fmla="*/ 199641 w 217167"/>
                                <a:gd name="connsiteY5" fmla="*/ 72866 h 470439"/>
                                <a:gd name="connsiteX6" fmla="*/ 181734 w 217167"/>
                                <a:gd name="connsiteY6" fmla="*/ 91916 h 470439"/>
                                <a:gd name="connsiteX7" fmla="*/ 146396 w 217167"/>
                                <a:gd name="connsiteY7" fmla="*/ 164783 h 470439"/>
                                <a:gd name="connsiteX8" fmla="*/ 147349 w 217167"/>
                                <a:gd name="connsiteY8" fmla="*/ 242792 h 470439"/>
                                <a:gd name="connsiteX9" fmla="*/ 178400 w 217167"/>
                                <a:gd name="connsiteY9" fmla="*/ 317468 h 470439"/>
                                <a:gd name="connsiteX10" fmla="*/ 217167 w 217167"/>
                                <a:gd name="connsiteY10" fmla="*/ 365093 h 470439"/>
                                <a:gd name="connsiteX11" fmla="*/ 142205 w 217167"/>
                                <a:gd name="connsiteY11" fmla="*/ 441293 h 470439"/>
                                <a:gd name="connsiteX12" fmla="*/ 142205 w 217167"/>
                                <a:gd name="connsiteY12" fmla="*/ 441293 h 470439"/>
                                <a:gd name="connsiteX13" fmla="*/ 91723 w 217167"/>
                                <a:gd name="connsiteY13" fmla="*/ 470440 h 470439"/>
                                <a:gd name="connsiteX14" fmla="*/ 74006 w 217167"/>
                                <a:gd name="connsiteY14" fmla="*/ 445770 h 4704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17167" h="470439">
                                  <a:moveTo>
                                    <a:pt x="74006" y="445770"/>
                                  </a:moveTo>
                                  <a:cubicBezTo>
                                    <a:pt x="41446" y="394679"/>
                                    <a:pt x="18825" y="337900"/>
                                    <a:pt x="7331" y="278416"/>
                                  </a:cubicBezTo>
                                  <a:cubicBezTo>
                                    <a:pt x="300" y="240746"/>
                                    <a:pt x="-1685" y="202309"/>
                                    <a:pt x="1426" y="164116"/>
                                  </a:cubicBezTo>
                                  <a:cubicBezTo>
                                    <a:pt x="3020" y="122095"/>
                                    <a:pt x="13712" y="80921"/>
                                    <a:pt x="32763" y="43434"/>
                                  </a:cubicBezTo>
                                  <a:cubicBezTo>
                                    <a:pt x="41690" y="26606"/>
                                    <a:pt x="54015" y="11815"/>
                                    <a:pt x="68958" y="0"/>
                                  </a:cubicBezTo>
                                  <a:cubicBezTo>
                                    <a:pt x="120443" y="6044"/>
                                    <a:pt x="167435" y="32246"/>
                                    <a:pt x="199641" y="72866"/>
                                  </a:cubicBezTo>
                                  <a:cubicBezTo>
                                    <a:pt x="193231" y="78787"/>
                                    <a:pt x="187247" y="85152"/>
                                    <a:pt x="181734" y="91916"/>
                                  </a:cubicBezTo>
                                  <a:cubicBezTo>
                                    <a:pt x="164184" y="112956"/>
                                    <a:pt x="152051" y="137973"/>
                                    <a:pt x="146396" y="164783"/>
                                  </a:cubicBezTo>
                                  <a:cubicBezTo>
                                    <a:pt x="141182" y="190559"/>
                                    <a:pt x="141506" y="217150"/>
                                    <a:pt x="147349" y="242792"/>
                                  </a:cubicBezTo>
                                  <a:cubicBezTo>
                                    <a:pt x="153337" y="269282"/>
                                    <a:pt x="163841" y="294543"/>
                                    <a:pt x="178400" y="317468"/>
                                  </a:cubicBezTo>
                                  <a:cubicBezTo>
                                    <a:pt x="189378" y="334831"/>
                                    <a:pt x="202393" y="350820"/>
                                    <a:pt x="217167" y="365093"/>
                                  </a:cubicBezTo>
                                  <a:cubicBezTo>
                                    <a:pt x="196986" y="394811"/>
                                    <a:pt x="171589" y="420628"/>
                                    <a:pt x="142205" y="441293"/>
                                  </a:cubicBezTo>
                                  <a:lnTo>
                                    <a:pt x="142205" y="441293"/>
                                  </a:lnTo>
                                  <a:cubicBezTo>
                                    <a:pt x="126299" y="452523"/>
                                    <a:pt x="109401" y="462279"/>
                                    <a:pt x="91723" y="470440"/>
                                  </a:cubicBezTo>
                                  <a:cubicBezTo>
                                    <a:pt x="85341" y="462058"/>
                                    <a:pt x="79340" y="454438"/>
                                    <a:pt x="74006" y="445770"/>
                                  </a:cubicBezTo>
                                  <a:close/>
                                </a:path>
                              </a:pathLst>
                            </a:custGeom>
                            <a:solidFill>
                              <a:srgbClr val="644332"/>
                            </a:solidFill>
                            <a:ln w="9525" cap="flat">
                              <a:noFill/>
                              <a:prstDash val="solid"/>
                              <a:miter/>
                            </a:ln>
                            <a:effectLst/>
                          </wps:spPr>
                          <wps:bodyPr/>
                        </wps:wsp>
                        <wps:wsp>
                          <wps:cNvPr id="258" name="任意多边形: 形状 8"/>
                          <wps:cNvSpPr/>
                          <wps:spPr>
                            <a:xfrm>
                              <a:off x="4781" y="6232"/>
                              <a:ext cx="813" cy="1708"/>
                            </a:xfrm>
                            <a:custGeom>
                              <a:avLst/>
                              <a:gdLst>
                                <a:gd name="connsiteX0" fmla="*/ 240624 w 240623"/>
                                <a:gd name="connsiteY0" fmla="*/ 473642 h 505454"/>
                                <a:gd name="connsiteX1" fmla="*/ 188522 w 240623"/>
                                <a:gd name="connsiteY1" fmla="*/ 492692 h 505454"/>
                                <a:gd name="connsiteX2" fmla="*/ 137659 w 240623"/>
                                <a:gd name="connsiteY2" fmla="*/ 505455 h 505454"/>
                                <a:gd name="connsiteX3" fmla="*/ 133468 w 240623"/>
                                <a:gd name="connsiteY3" fmla="*/ 502217 h 505454"/>
                                <a:gd name="connsiteX4" fmla="*/ 38884 w 240623"/>
                                <a:gd name="connsiteY4" fmla="*/ 363628 h 505454"/>
                                <a:gd name="connsiteX5" fmla="*/ 13167 w 240623"/>
                                <a:gd name="connsiteY5" fmla="*/ 280570 h 505454"/>
                                <a:gd name="connsiteX6" fmla="*/ 308 w 240623"/>
                                <a:gd name="connsiteY6" fmla="*/ 200750 h 505454"/>
                                <a:gd name="connsiteX7" fmla="*/ 6785 w 240623"/>
                                <a:gd name="connsiteY7" fmla="*/ 135599 h 505454"/>
                                <a:gd name="connsiteX8" fmla="*/ 32693 w 240623"/>
                                <a:gd name="connsiteY8" fmla="*/ 78449 h 505454"/>
                                <a:gd name="connsiteX9" fmla="*/ 94511 w 240623"/>
                                <a:gd name="connsiteY9" fmla="*/ 8821 h 505454"/>
                                <a:gd name="connsiteX10" fmla="*/ 218336 w 240623"/>
                                <a:gd name="connsiteY10" fmla="*/ 2630 h 505454"/>
                                <a:gd name="connsiteX11" fmla="*/ 203381 w 240623"/>
                                <a:gd name="connsiteY11" fmla="*/ 16156 h 505454"/>
                                <a:gd name="connsiteX12" fmla="*/ 156232 w 240623"/>
                                <a:gd name="connsiteY12" fmla="*/ 124550 h 505454"/>
                                <a:gd name="connsiteX13" fmla="*/ 151565 w 240623"/>
                                <a:gd name="connsiteY13" fmla="*/ 245232 h 505454"/>
                                <a:gd name="connsiteX14" fmla="*/ 191951 w 240623"/>
                                <a:gd name="connsiteY14" fmla="*/ 391250 h 505454"/>
                                <a:gd name="connsiteX15" fmla="*/ 240624 w 240623"/>
                                <a:gd name="connsiteY15" fmla="*/ 473642 h 5054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40623" h="505454">
                                  <a:moveTo>
                                    <a:pt x="240624" y="473642"/>
                                  </a:moveTo>
                                  <a:cubicBezTo>
                                    <a:pt x="223817" y="481430"/>
                                    <a:pt x="206389" y="487803"/>
                                    <a:pt x="188522" y="492692"/>
                                  </a:cubicBezTo>
                                  <a:cubicBezTo>
                                    <a:pt x="172234" y="497168"/>
                                    <a:pt x="155089" y="501645"/>
                                    <a:pt x="137659" y="505455"/>
                                  </a:cubicBezTo>
                                  <a:cubicBezTo>
                                    <a:pt x="136230" y="504312"/>
                                    <a:pt x="134801" y="503359"/>
                                    <a:pt x="133468" y="502217"/>
                                  </a:cubicBezTo>
                                  <a:cubicBezTo>
                                    <a:pt x="90615" y="464862"/>
                                    <a:pt x="58051" y="417148"/>
                                    <a:pt x="38884" y="363628"/>
                                  </a:cubicBezTo>
                                  <a:cubicBezTo>
                                    <a:pt x="28551" y="336518"/>
                                    <a:pt x="19961" y="308775"/>
                                    <a:pt x="13167" y="280570"/>
                                  </a:cubicBezTo>
                                  <a:cubicBezTo>
                                    <a:pt x="6186" y="254468"/>
                                    <a:pt x="1878" y="227724"/>
                                    <a:pt x="308" y="200750"/>
                                  </a:cubicBezTo>
                                  <a:cubicBezTo>
                                    <a:pt x="-866" y="178830"/>
                                    <a:pt x="1318" y="156859"/>
                                    <a:pt x="6785" y="135599"/>
                                  </a:cubicBezTo>
                                  <a:cubicBezTo>
                                    <a:pt x="12361" y="115305"/>
                                    <a:pt x="21104" y="96018"/>
                                    <a:pt x="32693" y="78449"/>
                                  </a:cubicBezTo>
                                  <a:cubicBezTo>
                                    <a:pt x="50270" y="52718"/>
                                    <a:pt x="71042" y="29322"/>
                                    <a:pt x="94511" y="8821"/>
                                  </a:cubicBezTo>
                                  <a:cubicBezTo>
                                    <a:pt x="135135" y="-251"/>
                                    <a:pt x="177008" y="-2345"/>
                                    <a:pt x="218336" y="2630"/>
                                  </a:cubicBezTo>
                                  <a:cubicBezTo>
                                    <a:pt x="212953" y="6678"/>
                                    <a:pt x="207947" y="11205"/>
                                    <a:pt x="203381" y="16156"/>
                                  </a:cubicBezTo>
                                  <a:cubicBezTo>
                                    <a:pt x="175759" y="46636"/>
                                    <a:pt x="162995" y="86450"/>
                                    <a:pt x="156232" y="124550"/>
                                  </a:cubicBezTo>
                                  <a:cubicBezTo>
                                    <a:pt x="149219" y="164381"/>
                                    <a:pt x="147649" y="204979"/>
                                    <a:pt x="151565" y="245232"/>
                                  </a:cubicBezTo>
                                  <a:cubicBezTo>
                                    <a:pt x="156767" y="295821"/>
                                    <a:pt x="170419" y="345178"/>
                                    <a:pt x="191951" y="391250"/>
                                  </a:cubicBezTo>
                                  <a:cubicBezTo>
                                    <a:pt x="205150" y="420393"/>
                                    <a:pt x="221469" y="448018"/>
                                    <a:pt x="240624" y="473642"/>
                                  </a:cubicBezTo>
                                  <a:close/>
                                </a:path>
                              </a:pathLst>
                            </a:custGeom>
                            <a:solidFill>
                              <a:srgbClr val="644332"/>
                            </a:solidFill>
                            <a:ln w="9525" cap="flat">
                              <a:noFill/>
                              <a:prstDash val="solid"/>
                              <a:miter/>
                            </a:ln>
                            <a:effectLst/>
                          </wps:spPr>
                          <wps:bodyPr/>
                        </wps:wsp>
                        <wps:wsp>
                          <wps:cNvPr id="54" name="任意多边形: 形状 9"/>
                          <wps:cNvSpPr/>
                          <wps:spPr>
                            <a:xfrm>
                              <a:off x="4359" y="6263"/>
                              <a:ext cx="885" cy="1703"/>
                            </a:xfrm>
                            <a:custGeom>
                              <a:avLst/>
                              <a:gdLst>
                                <a:gd name="connsiteX0" fmla="*/ 82900 w 261970"/>
                                <a:gd name="connsiteY0" fmla="*/ 479774 h 503904"/>
                                <a:gd name="connsiteX1" fmla="*/ 18321 w 261970"/>
                                <a:gd name="connsiteY1" fmla="*/ 350425 h 503904"/>
                                <a:gd name="connsiteX2" fmla="*/ 2223 w 261970"/>
                                <a:gd name="connsiteY2" fmla="*/ 192119 h 503904"/>
                                <a:gd name="connsiteX3" fmla="*/ 34037 w 261970"/>
                                <a:gd name="connsiteY3" fmla="*/ 80867 h 503904"/>
                                <a:gd name="connsiteX4" fmla="*/ 65469 w 261970"/>
                                <a:gd name="connsiteY4" fmla="*/ 58579 h 503904"/>
                                <a:gd name="connsiteX5" fmla="*/ 65469 w 261970"/>
                                <a:gd name="connsiteY5" fmla="*/ 58579 h 503904"/>
                                <a:gd name="connsiteX6" fmla="*/ 65469 w 261970"/>
                                <a:gd name="connsiteY6" fmla="*/ 58579 h 503904"/>
                                <a:gd name="connsiteX7" fmla="*/ 68803 w 261970"/>
                                <a:gd name="connsiteY7" fmla="*/ 56483 h 503904"/>
                                <a:gd name="connsiteX8" fmla="*/ 70708 w 261970"/>
                                <a:gd name="connsiteY8" fmla="*/ 55054 h 503904"/>
                                <a:gd name="connsiteX9" fmla="*/ 133002 w 261970"/>
                                <a:gd name="connsiteY9" fmla="*/ 23813 h 503904"/>
                                <a:gd name="connsiteX10" fmla="*/ 213393 w 261970"/>
                                <a:gd name="connsiteY10" fmla="*/ 1048 h 503904"/>
                                <a:gd name="connsiteX11" fmla="*/ 213869 w 261970"/>
                                <a:gd name="connsiteY11" fmla="*/ 1048 h 503904"/>
                                <a:gd name="connsiteX12" fmla="*/ 219203 w 261970"/>
                                <a:gd name="connsiteY12" fmla="*/ 0 h 503904"/>
                                <a:gd name="connsiteX13" fmla="*/ 183770 w 261970"/>
                                <a:gd name="connsiteY13" fmla="*/ 35433 h 503904"/>
                                <a:gd name="connsiteX14" fmla="*/ 146337 w 261970"/>
                                <a:gd name="connsiteY14" fmla="*/ 88392 h 503904"/>
                                <a:gd name="connsiteX15" fmla="*/ 127286 w 261970"/>
                                <a:gd name="connsiteY15" fmla="*/ 145542 h 503904"/>
                                <a:gd name="connsiteX16" fmla="*/ 144146 w 261970"/>
                                <a:gd name="connsiteY16" fmla="*/ 295561 h 503904"/>
                                <a:gd name="connsiteX17" fmla="*/ 215202 w 261970"/>
                                <a:gd name="connsiteY17" fmla="*/ 447961 h 503904"/>
                                <a:gd name="connsiteX18" fmla="*/ 261970 w 261970"/>
                                <a:gd name="connsiteY18" fmla="*/ 495586 h 503904"/>
                                <a:gd name="connsiteX19" fmla="*/ 171959 w 261970"/>
                                <a:gd name="connsiteY19" fmla="*/ 503587 h 503904"/>
                                <a:gd name="connsiteX20" fmla="*/ 114809 w 261970"/>
                                <a:gd name="connsiteY20" fmla="*/ 492919 h 503904"/>
                                <a:gd name="connsiteX21" fmla="*/ 84805 w 261970"/>
                                <a:gd name="connsiteY21" fmla="*/ 480060 h 503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261970" h="503904">
                                  <a:moveTo>
                                    <a:pt x="82900" y="479774"/>
                                  </a:moveTo>
                                  <a:cubicBezTo>
                                    <a:pt x="54850" y="440235"/>
                                    <a:pt x="33068" y="396605"/>
                                    <a:pt x="18321" y="350425"/>
                                  </a:cubicBezTo>
                                  <a:cubicBezTo>
                                    <a:pt x="1940" y="299363"/>
                                    <a:pt x="-3544" y="245433"/>
                                    <a:pt x="2223" y="192119"/>
                                  </a:cubicBezTo>
                                  <a:cubicBezTo>
                                    <a:pt x="6816" y="153574"/>
                                    <a:pt x="17557" y="116013"/>
                                    <a:pt x="34037" y="80867"/>
                                  </a:cubicBezTo>
                                  <a:cubicBezTo>
                                    <a:pt x="43562" y="73343"/>
                                    <a:pt x="54325" y="65818"/>
                                    <a:pt x="65469" y="58579"/>
                                  </a:cubicBezTo>
                                  <a:lnTo>
                                    <a:pt x="65469" y="58579"/>
                                  </a:lnTo>
                                  <a:cubicBezTo>
                                    <a:pt x="65469" y="58579"/>
                                    <a:pt x="65469" y="58579"/>
                                    <a:pt x="65469" y="58579"/>
                                  </a:cubicBezTo>
                                  <a:lnTo>
                                    <a:pt x="68803" y="56483"/>
                                  </a:lnTo>
                                  <a:cubicBezTo>
                                    <a:pt x="69376" y="55929"/>
                                    <a:pt x="70016" y="55449"/>
                                    <a:pt x="70708" y="55054"/>
                                  </a:cubicBezTo>
                                  <a:cubicBezTo>
                                    <a:pt x="90232" y="42332"/>
                                    <a:pt x="111129" y="31852"/>
                                    <a:pt x="133002" y="23813"/>
                                  </a:cubicBezTo>
                                  <a:cubicBezTo>
                                    <a:pt x="159334" y="14669"/>
                                    <a:pt x="186176" y="7068"/>
                                    <a:pt x="213393" y="1048"/>
                                  </a:cubicBezTo>
                                  <a:lnTo>
                                    <a:pt x="213869" y="1048"/>
                                  </a:lnTo>
                                  <a:lnTo>
                                    <a:pt x="219203" y="0"/>
                                  </a:lnTo>
                                  <a:cubicBezTo>
                                    <a:pt x="206758" y="11159"/>
                                    <a:pt x="194929" y="22988"/>
                                    <a:pt x="183770" y="35433"/>
                                  </a:cubicBezTo>
                                  <a:cubicBezTo>
                                    <a:pt x="169107" y="51436"/>
                                    <a:pt x="156530" y="69230"/>
                                    <a:pt x="146337" y="88392"/>
                                  </a:cubicBezTo>
                                  <a:cubicBezTo>
                                    <a:pt x="137038" y="106329"/>
                                    <a:pt x="130610" y="125613"/>
                                    <a:pt x="127286" y="145542"/>
                                  </a:cubicBezTo>
                                  <a:cubicBezTo>
                                    <a:pt x="119190" y="196501"/>
                                    <a:pt x="130525" y="247269"/>
                                    <a:pt x="144146" y="295561"/>
                                  </a:cubicBezTo>
                                  <a:cubicBezTo>
                                    <a:pt x="159195" y="349567"/>
                                    <a:pt x="180246" y="403098"/>
                                    <a:pt x="215202" y="447961"/>
                                  </a:cubicBezTo>
                                  <a:cubicBezTo>
                                    <a:pt x="228832" y="465648"/>
                                    <a:pt x="244534" y="481637"/>
                                    <a:pt x="261970" y="495586"/>
                                  </a:cubicBezTo>
                                  <a:cubicBezTo>
                                    <a:pt x="232448" y="502196"/>
                                    <a:pt x="202184" y="504887"/>
                                    <a:pt x="171959" y="503587"/>
                                  </a:cubicBezTo>
                                  <a:cubicBezTo>
                                    <a:pt x="152491" y="502833"/>
                                    <a:pt x="133238" y="499239"/>
                                    <a:pt x="114809" y="492919"/>
                                  </a:cubicBezTo>
                                  <a:cubicBezTo>
                                    <a:pt x="104510" y="489362"/>
                                    <a:pt x="94483" y="485065"/>
                                    <a:pt x="84805" y="480060"/>
                                  </a:cubicBezTo>
                                  <a:close/>
                                </a:path>
                              </a:pathLst>
                            </a:custGeom>
                            <a:solidFill>
                              <a:srgbClr val="FBB803"/>
                            </a:solidFill>
                            <a:ln w="9525" cap="flat">
                              <a:noFill/>
                              <a:prstDash val="solid"/>
                              <a:miter/>
                            </a:ln>
                            <a:effectLst/>
                          </wps:spPr>
                          <wps:bodyPr/>
                        </wps:wsp>
                        <wps:wsp>
                          <wps:cNvPr id="55" name="任意多边形: 形状 10"/>
                          <wps:cNvSpPr/>
                          <wps:spPr>
                            <a:xfrm>
                              <a:off x="4189" y="6538"/>
                              <a:ext cx="447" cy="1344"/>
                            </a:xfrm>
                            <a:custGeom>
                              <a:avLst/>
                              <a:gdLst>
                                <a:gd name="connsiteX0" fmla="*/ 33220 w 132375"/>
                                <a:gd name="connsiteY0" fmla="*/ 48958 h 397668"/>
                                <a:gd name="connsiteX1" fmla="*/ 83607 w 132375"/>
                                <a:gd name="connsiteY1" fmla="*/ 0 h 397668"/>
                                <a:gd name="connsiteX2" fmla="*/ 58080 w 132375"/>
                                <a:gd name="connsiteY2" fmla="*/ 77152 h 397668"/>
                                <a:gd name="connsiteX3" fmla="*/ 58842 w 132375"/>
                                <a:gd name="connsiteY3" fmla="*/ 234029 h 397668"/>
                                <a:gd name="connsiteX4" fmla="*/ 121612 w 132375"/>
                                <a:gd name="connsiteY4" fmla="*/ 381667 h 397668"/>
                                <a:gd name="connsiteX5" fmla="*/ 132375 w 132375"/>
                                <a:gd name="connsiteY5" fmla="*/ 397669 h 397668"/>
                                <a:gd name="connsiteX6" fmla="*/ 15123 w 132375"/>
                                <a:gd name="connsiteY6" fmla="*/ 248507 h 397668"/>
                                <a:gd name="connsiteX7" fmla="*/ 33220 w 132375"/>
                                <a:gd name="connsiteY7" fmla="*/ 48958 h 3976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32375" h="397668">
                                  <a:moveTo>
                                    <a:pt x="33220" y="48958"/>
                                  </a:moveTo>
                                  <a:cubicBezTo>
                                    <a:pt x="47633" y="30353"/>
                                    <a:pt x="64595" y="13872"/>
                                    <a:pt x="83607" y="0"/>
                                  </a:cubicBezTo>
                                  <a:cubicBezTo>
                                    <a:pt x="72248" y="24685"/>
                                    <a:pt x="63686" y="50564"/>
                                    <a:pt x="58080" y="77152"/>
                                  </a:cubicBezTo>
                                  <a:cubicBezTo>
                                    <a:pt x="47143" y="128901"/>
                                    <a:pt x="47403" y="182390"/>
                                    <a:pt x="58842" y="234029"/>
                                  </a:cubicBezTo>
                                  <a:cubicBezTo>
                                    <a:pt x="70870" y="286567"/>
                                    <a:pt x="92122" y="336554"/>
                                    <a:pt x="121612" y="381667"/>
                                  </a:cubicBezTo>
                                  <a:cubicBezTo>
                                    <a:pt x="125041" y="387096"/>
                                    <a:pt x="128661" y="392430"/>
                                    <a:pt x="132375" y="397669"/>
                                  </a:cubicBezTo>
                                  <a:cubicBezTo>
                                    <a:pt x="81036" y="369094"/>
                                    <a:pt x="37125" y="314135"/>
                                    <a:pt x="15123" y="248507"/>
                                  </a:cubicBezTo>
                                  <a:cubicBezTo>
                                    <a:pt x="-10119" y="174117"/>
                                    <a:pt x="-3546" y="101251"/>
                                    <a:pt x="33220" y="48958"/>
                                  </a:cubicBezTo>
                                  <a:close/>
                                </a:path>
                              </a:pathLst>
                            </a:custGeom>
                            <a:solidFill>
                              <a:srgbClr val="644332"/>
                            </a:solidFill>
                            <a:ln w="9525" cap="flat">
                              <a:noFill/>
                              <a:prstDash val="solid"/>
                              <a:miter/>
                            </a:ln>
                            <a:effectLst/>
                          </wps:spPr>
                          <wps:bodyPr/>
                        </wps:wsp>
                        <wps:wsp>
                          <wps:cNvPr id="56" name="任意多边形: 形状 12"/>
                          <wps:cNvSpPr/>
                          <wps:spPr>
                            <a:xfrm>
                              <a:off x="3602" y="5568"/>
                              <a:ext cx="1514" cy="1216"/>
                            </a:xfrm>
                            <a:custGeom>
                              <a:avLst/>
                              <a:gdLst>
                                <a:gd name="connsiteX0" fmla="*/ 352517 w 447953"/>
                                <a:gd name="connsiteY0" fmla="*/ 85984 h 359781"/>
                                <a:gd name="connsiteX1" fmla="*/ 23809 w 447953"/>
                                <a:gd name="connsiteY1" fmla="*/ 59790 h 359781"/>
                                <a:gd name="connsiteX2" fmla="*/ 316798 w 447953"/>
                                <a:gd name="connsiteY2" fmla="*/ 356113 h 359781"/>
                                <a:gd name="connsiteX3" fmla="*/ 386902 w 447953"/>
                                <a:gd name="connsiteY3" fmla="*/ 323347 h 359781"/>
                                <a:gd name="connsiteX4" fmla="*/ 444052 w 447953"/>
                                <a:gd name="connsiteY4" fmla="*/ 263244 h 359781"/>
                                <a:gd name="connsiteX5" fmla="*/ 352517 w 447953"/>
                                <a:gd name="connsiteY5" fmla="*/ 85984 h 35978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47953" h="359781">
                                  <a:moveTo>
                                    <a:pt x="352517" y="85984"/>
                                  </a:moveTo>
                                  <a:cubicBezTo>
                                    <a:pt x="263458" y="21309"/>
                                    <a:pt x="93628" y="-56320"/>
                                    <a:pt x="23809" y="59790"/>
                                  </a:cubicBezTo>
                                  <a:cubicBezTo>
                                    <a:pt x="-77441" y="228192"/>
                                    <a:pt x="167827" y="386021"/>
                                    <a:pt x="316798" y="356113"/>
                                  </a:cubicBezTo>
                                  <a:cubicBezTo>
                                    <a:pt x="342401" y="350804"/>
                                    <a:pt x="366408" y="339583"/>
                                    <a:pt x="386902" y="323347"/>
                                  </a:cubicBezTo>
                                  <a:cubicBezTo>
                                    <a:pt x="402619" y="311059"/>
                                    <a:pt x="438623" y="282961"/>
                                    <a:pt x="444052" y="263244"/>
                                  </a:cubicBezTo>
                                  <a:cubicBezTo>
                                    <a:pt x="463674" y="192949"/>
                                    <a:pt x="405571" y="124560"/>
                                    <a:pt x="352517" y="85984"/>
                                  </a:cubicBezTo>
                                  <a:close/>
                                </a:path>
                              </a:pathLst>
                            </a:custGeom>
                            <a:solidFill>
                              <a:srgbClr val="FFFFFF"/>
                            </a:solidFill>
                            <a:ln w="12383" cap="flat">
                              <a:solidFill>
                                <a:srgbClr val="D8D8D9"/>
                              </a:solidFill>
                              <a:prstDash val="solid"/>
                              <a:miter/>
                            </a:ln>
                            <a:effectLst/>
                          </wps:spPr>
                          <wps:bodyPr/>
                        </wps:wsp>
                        <wps:wsp>
                          <wps:cNvPr id="57" name="任意多边形: 形状 13"/>
                          <wps:cNvSpPr/>
                          <wps:spPr>
                            <a:xfrm>
                              <a:off x="5397" y="5875"/>
                              <a:ext cx="1808" cy="1809"/>
                            </a:xfrm>
                            <a:custGeom>
                              <a:avLst/>
                              <a:gdLst>
                                <a:gd name="connsiteX0" fmla="*/ 77 w 655894"/>
                                <a:gd name="connsiteY0" fmla="*/ 320938 h 655916"/>
                                <a:gd name="connsiteX1" fmla="*/ 320916 w 655894"/>
                                <a:gd name="connsiteY1" fmla="*/ 655840 h 655916"/>
                                <a:gd name="connsiteX2" fmla="*/ 655818 w 655894"/>
                                <a:gd name="connsiteY2" fmla="*/ 335001 h 655916"/>
                                <a:gd name="connsiteX3" fmla="*/ 334979 w 655894"/>
                                <a:gd name="connsiteY3" fmla="*/ 99 h 655916"/>
                                <a:gd name="connsiteX4" fmla="*/ 331261 w 655894"/>
                                <a:gd name="connsiteY4" fmla="*/ 41 h 655916"/>
                                <a:gd name="connsiteX5" fmla="*/ 77 w 655894"/>
                                <a:gd name="connsiteY5" fmla="*/ 320938 h 6559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55894" h="655916">
                                  <a:moveTo>
                                    <a:pt x="77" y="320938"/>
                                  </a:moveTo>
                                  <a:cubicBezTo>
                                    <a:pt x="-3807" y="502016"/>
                                    <a:pt x="139838" y="651956"/>
                                    <a:pt x="320916" y="655840"/>
                                  </a:cubicBezTo>
                                  <a:cubicBezTo>
                                    <a:pt x="501993" y="659723"/>
                                    <a:pt x="651934" y="516079"/>
                                    <a:pt x="655818" y="335001"/>
                                  </a:cubicBezTo>
                                  <a:cubicBezTo>
                                    <a:pt x="659701" y="153924"/>
                                    <a:pt x="516057" y="3983"/>
                                    <a:pt x="334979" y="99"/>
                                  </a:cubicBezTo>
                                  <a:cubicBezTo>
                                    <a:pt x="333740" y="73"/>
                                    <a:pt x="332501" y="53"/>
                                    <a:pt x="331261" y="41"/>
                                  </a:cubicBezTo>
                                  <a:cubicBezTo>
                                    <a:pt x="151206" y="-2770"/>
                                    <a:pt x="2948" y="140883"/>
                                    <a:pt x="77" y="320938"/>
                                  </a:cubicBezTo>
                                  <a:close/>
                                </a:path>
                              </a:pathLst>
                            </a:custGeom>
                            <a:solidFill>
                              <a:srgbClr val="FFD733"/>
                            </a:solidFill>
                            <a:ln w="9525" cap="flat">
                              <a:noFill/>
                              <a:prstDash val="solid"/>
                              <a:miter/>
                            </a:ln>
                            <a:effectLst/>
                          </wps:spPr>
                          <wps:bodyPr/>
                        </wps:wsp>
                        <wps:wsp>
                          <wps:cNvPr id="259" name="任意多边形: 形状 16"/>
                          <wps:cNvSpPr/>
                          <wps:spPr>
                            <a:xfrm>
                              <a:off x="6818" y="5729"/>
                              <a:ext cx="585" cy="385"/>
                            </a:xfrm>
                            <a:custGeom>
                              <a:avLst/>
                              <a:gdLst>
                                <a:gd name="connsiteX0" fmla="*/ 0 w 173164"/>
                                <a:gd name="connsiteY0" fmla="*/ 113763 h 113762"/>
                                <a:gd name="connsiteX1" fmla="*/ 173165 w 173164"/>
                                <a:gd name="connsiteY1" fmla="*/ 2701 h 113762"/>
                              </a:gdLst>
                              <a:ahLst/>
                              <a:cxnLst>
                                <a:cxn ang="0">
                                  <a:pos x="connsiteX0" y="connsiteY0"/>
                                </a:cxn>
                                <a:cxn ang="0">
                                  <a:pos x="connsiteX1" y="connsiteY1"/>
                                </a:cxn>
                              </a:cxnLst>
                              <a:rect l="l" t="t" r="r" b="b"/>
                              <a:pathLst>
                                <a:path w="173164" h="113762">
                                  <a:moveTo>
                                    <a:pt x="0" y="113763"/>
                                  </a:moveTo>
                                  <a:cubicBezTo>
                                    <a:pt x="37529" y="33562"/>
                                    <a:pt x="111633" y="-11872"/>
                                    <a:pt x="173165" y="2701"/>
                                  </a:cubicBezTo>
                                </a:path>
                              </a:pathLst>
                            </a:custGeom>
                            <a:noFill/>
                            <a:ln w="30671" cap="rnd">
                              <a:solidFill>
                                <a:srgbClr val="794200"/>
                              </a:solidFill>
                              <a:prstDash val="solid"/>
                              <a:miter/>
                            </a:ln>
                            <a:effectLst/>
                          </wps:spPr>
                          <wps:bodyPr/>
                        </wps:wsp>
                        <wps:wsp>
                          <wps:cNvPr id="260" name="任意多边形: 形状 17"/>
                          <wps:cNvSpPr/>
                          <wps:spPr>
                            <a:xfrm>
                              <a:off x="7296" y="5594"/>
                              <a:ext cx="316" cy="297"/>
                            </a:xfrm>
                            <a:custGeom>
                              <a:avLst/>
                              <a:gdLst>
                                <a:gd name="connsiteX0" fmla="*/ 0 w 93630"/>
                                <a:gd name="connsiteY0" fmla="*/ 45822 h 87737"/>
                                <a:gd name="connsiteX1" fmla="*/ 51732 w 93630"/>
                                <a:gd name="connsiteY1" fmla="*/ 87462 h 87737"/>
                                <a:gd name="connsiteX2" fmla="*/ 93631 w 93630"/>
                                <a:gd name="connsiteY2" fmla="*/ 41916 h 87737"/>
                                <a:gd name="connsiteX3" fmla="*/ 41898 w 93630"/>
                                <a:gd name="connsiteY3" fmla="*/ 276 h 87737"/>
                                <a:gd name="connsiteX4" fmla="*/ 0 w 93630"/>
                                <a:gd name="connsiteY4" fmla="*/ 45822 h 8773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3630" h="87737">
                                  <a:moveTo>
                                    <a:pt x="0" y="45822"/>
                                  </a:moveTo>
                                  <a:cubicBezTo>
                                    <a:pt x="2787" y="71606"/>
                                    <a:pt x="25948" y="90249"/>
                                    <a:pt x="51732" y="87462"/>
                                  </a:cubicBezTo>
                                  <a:cubicBezTo>
                                    <a:pt x="75142" y="84932"/>
                                    <a:pt x="93059" y="65456"/>
                                    <a:pt x="93631" y="41916"/>
                                  </a:cubicBezTo>
                                  <a:cubicBezTo>
                                    <a:pt x="90844" y="16132"/>
                                    <a:pt x="67683" y="-2511"/>
                                    <a:pt x="41898" y="276"/>
                                  </a:cubicBezTo>
                                  <a:cubicBezTo>
                                    <a:pt x="18489" y="2806"/>
                                    <a:pt x="572" y="22282"/>
                                    <a:pt x="0" y="45822"/>
                                  </a:cubicBezTo>
                                  <a:close/>
                                </a:path>
                              </a:pathLst>
                            </a:custGeom>
                            <a:solidFill>
                              <a:srgbClr val="794200"/>
                            </a:solidFill>
                            <a:ln w="9525" cap="flat">
                              <a:noFill/>
                              <a:prstDash val="solid"/>
                              <a:miter/>
                            </a:ln>
                            <a:effectLst/>
                          </wps:spPr>
                          <wps:bodyPr/>
                        </wps:wsp>
                        <wps:wsp>
                          <wps:cNvPr id="261" name="任意多边形: 形状 18"/>
                          <wps:cNvSpPr/>
                          <wps:spPr>
                            <a:xfrm>
                              <a:off x="5824" y="5362"/>
                              <a:ext cx="308" cy="616"/>
                            </a:xfrm>
                            <a:custGeom>
                              <a:avLst/>
                              <a:gdLst>
                                <a:gd name="connsiteX0" fmla="*/ 1358 w 91083"/>
                                <a:gd name="connsiteY0" fmla="*/ 182213 h 182213"/>
                                <a:gd name="connsiteX1" fmla="*/ 91083 w 91083"/>
                                <a:gd name="connsiteY1" fmla="*/ 0 h 182213"/>
                              </a:gdLst>
                              <a:ahLst/>
                              <a:cxnLst>
                                <a:cxn ang="0">
                                  <a:pos x="connsiteX0" y="connsiteY0"/>
                                </a:cxn>
                                <a:cxn ang="0">
                                  <a:pos x="connsiteX1" y="connsiteY1"/>
                                </a:cxn>
                              </a:cxnLst>
                              <a:rect l="l" t="t" r="r" b="b"/>
                              <a:pathLst>
                                <a:path w="91083" h="182213">
                                  <a:moveTo>
                                    <a:pt x="1358" y="182213"/>
                                  </a:moveTo>
                                  <a:cubicBezTo>
                                    <a:pt x="-6548" y="113538"/>
                                    <a:pt x="19646" y="25146"/>
                                    <a:pt x="91083" y="0"/>
                                  </a:cubicBezTo>
                                </a:path>
                              </a:pathLst>
                            </a:custGeom>
                            <a:noFill/>
                            <a:ln w="30671" cap="rnd">
                              <a:solidFill>
                                <a:srgbClr val="794200"/>
                              </a:solidFill>
                              <a:prstDash val="solid"/>
                              <a:miter/>
                            </a:ln>
                            <a:effectLst/>
                          </wps:spPr>
                          <wps:bodyPr/>
                        </wps:wsp>
                        <wps:wsp>
                          <wps:cNvPr id="262" name="任意多边形: 形状 19"/>
                          <wps:cNvSpPr/>
                          <wps:spPr>
                            <a:xfrm>
                              <a:off x="6077" y="5172"/>
                              <a:ext cx="322" cy="322"/>
                            </a:xfrm>
                            <a:custGeom>
                              <a:avLst/>
                              <a:gdLst>
                                <a:gd name="connsiteX0" fmla="*/ 13 w 95275"/>
                                <a:gd name="connsiteY0" fmla="*/ 46542 h 95275"/>
                                <a:gd name="connsiteX1" fmla="*/ 46542 w 95275"/>
                                <a:gd name="connsiteY1" fmla="*/ 95263 h 95275"/>
                                <a:gd name="connsiteX2" fmla="*/ 95263 w 95275"/>
                                <a:gd name="connsiteY2" fmla="*/ 48733 h 95275"/>
                                <a:gd name="connsiteX3" fmla="*/ 48733 w 95275"/>
                                <a:gd name="connsiteY3" fmla="*/ 13 h 95275"/>
                                <a:gd name="connsiteX4" fmla="*/ 13 w 95275"/>
                                <a:gd name="connsiteY4" fmla="*/ 46542 h 952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5275" h="95275">
                                  <a:moveTo>
                                    <a:pt x="13" y="46542"/>
                                  </a:moveTo>
                                  <a:cubicBezTo>
                                    <a:pt x="-592" y="72845"/>
                                    <a:pt x="20240" y="94658"/>
                                    <a:pt x="46542" y="95263"/>
                                  </a:cubicBezTo>
                                  <a:cubicBezTo>
                                    <a:pt x="72845" y="95868"/>
                                    <a:pt x="94658" y="75036"/>
                                    <a:pt x="95263" y="48733"/>
                                  </a:cubicBezTo>
                                  <a:cubicBezTo>
                                    <a:pt x="95868" y="22431"/>
                                    <a:pt x="75036" y="618"/>
                                    <a:pt x="48733" y="13"/>
                                  </a:cubicBezTo>
                                  <a:cubicBezTo>
                                    <a:pt x="22431" y="-592"/>
                                    <a:pt x="618" y="20240"/>
                                    <a:pt x="13" y="46542"/>
                                  </a:cubicBezTo>
                                  <a:close/>
                                </a:path>
                              </a:pathLst>
                            </a:custGeom>
                            <a:solidFill>
                              <a:srgbClr val="794200"/>
                            </a:solidFill>
                            <a:ln w="9525" cap="flat">
                              <a:noFill/>
                              <a:prstDash val="solid"/>
                              <a:miter/>
                            </a:ln>
                            <a:effectLst/>
                          </wps:spPr>
                          <wps:bodyPr/>
                        </wps:wsp>
                        <wps:wsp>
                          <wps:cNvPr id="263" name="任意多边形: 形状 20"/>
                          <wps:cNvSpPr/>
                          <wps:spPr>
                            <a:xfrm>
                              <a:off x="6162" y="7189"/>
                              <a:ext cx="330" cy="120"/>
                            </a:xfrm>
                            <a:custGeom>
                              <a:avLst/>
                              <a:gdLst>
                                <a:gd name="connsiteX0" fmla="*/ 210598 w 210597"/>
                                <a:gd name="connsiteY0" fmla="*/ 3429 h 62973"/>
                                <a:gd name="connsiteX1" fmla="*/ 46006 w 210597"/>
                                <a:gd name="connsiteY1" fmla="*/ 50292 h 62973"/>
                                <a:gd name="connsiteX2" fmla="*/ 0 w 210597"/>
                                <a:gd name="connsiteY2" fmla="*/ 0 h 62973"/>
                              </a:gdLst>
                              <a:ahLst/>
                              <a:cxnLst>
                                <a:cxn ang="0">
                                  <a:pos x="connsiteX0" y="connsiteY0"/>
                                </a:cxn>
                                <a:cxn ang="0">
                                  <a:pos x="connsiteX1" y="connsiteY1"/>
                                </a:cxn>
                                <a:cxn ang="0">
                                  <a:pos x="connsiteX2" y="connsiteY2"/>
                                </a:cxn>
                              </a:cxnLst>
                              <a:rect l="l" t="t" r="r" b="b"/>
                              <a:pathLst>
                                <a:path w="210597" h="62973">
                                  <a:moveTo>
                                    <a:pt x="210598" y="3429"/>
                                  </a:moveTo>
                                  <a:cubicBezTo>
                                    <a:pt x="191548" y="54007"/>
                                    <a:pt x="102584" y="80296"/>
                                    <a:pt x="46006" y="50292"/>
                                  </a:cubicBezTo>
                                  <a:cubicBezTo>
                                    <a:pt x="24218" y="40831"/>
                                    <a:pt x="7487" y="22543"/>
                                    <a:pt x="0" y="0"/>
                                  </a:cubicBezTo>
                                </a:path>
                              </a:pathLst>
                            </a:custGeom>
                            <a:noFill/>
                            <a:ln w="13621" cap="rnd">
                              <a:solidFill>
                                <a:srgbClr val="7C5B2F"/>
                              </a:solidFill>
                              <a:prstDash val="solid"/>
                              <a:round/>
                            </a:ln>
                            <a:effectLst/>
                          </wps:spPr>
                          <wps:bodyPr/>
                        </wps:wsp>
                        <wps:wsp>
                          <wps:cNvPr id="264" name="任意多边形: 形状 21"/>
                          <wps:cNvSpPr/>
                          <wps:spPr>
                            <a:xfrm>
                              <a:off x="6906" y="6867"/>
                              <a:ext cx="339" cy="339"/>
                            </a:xfrm>
                            <a:custGeom>
                              <a:avLst/>
                              <a:gdLst>
                                <a:gd name="connsiteX0" fmla="*/ 0 w 114300"/>
                                <a:gd name="connsiteY0" fmla="*/ 57150 h 114300"/>
                                <a:gd name="connsiteX1" fmla="*/ 57150 w 114300"/>
                                <a:gd name="connsiteY1" fmla="*/ 114300 h 114300"/>
                                <a:gd name="connsiteX2" fmla="*/ 114300 w 114300"/>
                                <a:gd name="connsiteY2" fmla="*/ 57150 h 114300"/>
                                <a:gd name="connsiteX3" fmla="*/ 57150 w 114300"/>
                                <a:gd name="connsiteY3" fmla="*/ 0 h 114300"/>
                                <a:gd name="connsiteX4" fmla="*/ 0 w 114300"/>
                                <a:gd name="connsiteY4" fmla="*/ 57150 h 1143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4300" h="114300">
                                  <a:moveTo>
                                    <a:pt x="0" y="57150"/>
                                  </a:moveTo>
                                  <a:cubicBezTo>
                                    <a:pt x="0" y="88713"/>
                                    <a:pt x="25587" y="114300"/>
                                    <a:pt x="57150" y="114300"/>
                                  </a:cubicBezTo>
                                  <a:cubicBezTo>
                                    <a:pt x="88713" y="114300"/>
                                    <a:pt x="114300" y="88713"/>
                                    <a:pt x="114300" y="57150"/>
                                  </a:cubicBezTo>
                                  <a:cubicBezTo>
                                    <a:pt x="114300" y="25587"/>
                                    <a:pt x="88713" y="0"/>
                                    <a:pt x="57150" y="0"/>
                                  </a:cubicBezTo>
                                  <a:cubicBezTo>
                                    <a:pt x="25587" y="0"/>
                                    <a:pt x="0" y="25587"/>
                                    <a:pt x="0" y="57150"/>
                                  </a:cubicBezTo>
                                  <a:close/>
                                </a:path>
                              </a:pathLst>
                            </a:custGeom>
                            <a:solidFill>
                              <a:srgbClr val="EC803B">
                                <a:alpha val="62000"/>
                              </a:srgbClr>
                            </a:solidFill>
                            <a:ln w="9525" cap="flat">
                              <a:noFill/>
                              <a:prstDash val="solid"/>
                              <a:miter/>
                            </a:ln>
                            <a:effectLst/>
                          </wps:spPr>
                          <wps:bodyPr/>
                        </wps:wsp>
                        <wpg:grpSp>
                          <wpg:cNvPr id="58" name="组合 35"/>
                          <wpg:cNvGrpSpPr/>
                          <wpg:grpSpPr>
                            <a:xfrm>
                              <a:off x="5612" y="6386"/>
                              <a:ext cx="566" cy="584"/>
                              <a:chOff x="5684" y="6422"/>
                              <a:chExt cx="566" cy="584"/>
                            </a:xfrm>
                            <a:effectLst/>
                          </wpg:grpSpPr>
                          <wps:wsp>
                            <wps:cNvPr id="233" name="任意多边形: 形状 15"/>
                            <wps:cNvSpPr/>
                            <wps:spPr>
                              <a:xfrm>
                                <a:off x="5684" y="6422"/>
                                <a:ext cx="566" cy="584"/>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a:effectLst/>
                            </wps:spPr>
                            <wps:bodyPr/>
                          </wps:wsp>
                          <wps:wsp>
                            <wps:cNvPr id="266" name="任意多边形: 形状 15"/>
                            <wps:cNvSpPr/>
                            <wps:spPr>
                              <a:xfrm>
                                <a:off x="5801" y="6508"/>
                                <a:ext cx="378" cy="390"/>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644332"/>
                              </a:solidFill>
                              <a:ln w="9525" cap="flat">
                                <a:noFill/>
                                <a:prstDash val="solid"/>
                                <a:miter/>
                              </a:ln>
                              <a:effectLst/>
                            </wps:spPr>
                            <wps:bodyPr/>
                          </wps:wsp>
                          <wps:wsp>
                            <wps:cNvPr id="247" name="任意多边形: 形状 15"/>
                            <wps:cNvSpPr/>
                            <wps:spPr>
                              <a:xfrm>
                                <a:off x="5945" y="6525"/>
                                <a:ext cx="210" cy="217"/>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a:effectLst/>
                            </wps:spPr>
                            <wps:bodyPr/>
                          </wps:wsp>
                        </wpg:grpSp>
                        <wpg:grpSp>
                          <wpg:cNvPr id="248" name="组合 36"/>
                          <wpg:cNvGrpSpPr/>
                          <wpg:grpSpPr>
                            <a:xfrm>
                              <a:off x="6380" y="6386"/>
                              <a:ext cx="566" cy="584"/>
                              <a:chOff x="5684" y="6422"/>
                              <a:chExt cx="566" cy="584"/>
                            </a:xfrm>
                            <a:effectLst/>
                          </wpg:grpSpPr>
                          <wps:wsp>
                            <wps:cNvPr id="268" name="任意多边形: 形状 15"/>
                            <wps:cNvSpPr/>
                            <wps:spPr>
                              <a:xfrm>
                                <a:off x="5684" y="6422"/>
                                <a:ext cx="566" cy="584"/>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a:effectLst/>
                            </wps:spPr>
                            <wps:bodyPr/>
                          </wps:wsp>
                          <wps:wsp>
                            <wps:cNvPr id="269" name="任意多边形: 形状 15"/>
                            <wps:cNvSpPr/>
                            <wps:spPr>
                              <a:xfrm>
                                <a:off x="5801" y="6508"/>
                                <a:ext cx="378" cy="390"/>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644332"/>
                              </a:solidFill>
                              <a:ln w="9525" cap="flat">
                                <a:noFill/>
                                <a:prstDash val="solid"/>
                                <a:miter/>
                              </a:ln>
                              <a:effectLst/>
                            </wps:spPr>
                            <wps:bodyPr/>
                          </wps:wsp>
                          <wps:wsp>
                            <wps:cNvPr id="270" name="任意多边形: 形状 15"/>
                            <wps:cNvSpPr/>
                            <wps:spPr>
                              <a:xfrm>
                                <a:off x="5945" y="6525"/>
                                <a:ext cx="210" cy="217"/>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a:effectLst/>
                            </wps:spPr>
                            <wps:bodyPr/>
                          </wps:wsp>
                        </wpg:grpSp>
                        <wps:wsp>
                          <wps:cNvPr id="271" name="任意多边形: 形状 21"/>
                          <wps:cNvSpPr/>
                          <wps:spPr>
                            <a:xfrm>
                              <a:off x="5346" y="6867"/>
                              <a:ext cx="339" cy="339"/>
                            </a:xfrm>
                            <a:custGeom>
                              <a:avLst/>
                              <a:gdLst>
                                <a:gd name="connsiteX0" fmla="*/ 0 w 114300"/>
                                <a:gd name="connsiteY0" fmla="*/ 57150 h 114300"/>
                                <a:gd name="connsiteX1" fmla="*/ 57150 w 114300"/>
                                <a:gd name="connsiteY1" fmla="*/ 114300 h 114300"/>
                                <a:gd name="connsiteX2" fmla="*/ 114300 w 114300"/>
                                <a:gd name="connsiteY2" fmla="*/ 57150 h 114300"/>
                                <a:gd name="connsiteX3" fmla="*/ 57150 w 114300"/>
                                <a:gd name="connsiteY3" fmla="*/ 0 h 114300"/>
                                <a:gd name="connsiteX4" fmla="*/ 0 w 114300"/>
                                <a:gd name="connsiteY4" fmla="*/ 57150 h 1143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4300" h="114300">
                                  <a:moveTo>
                                    <a:pt x="0" y="57150"/>
                                  </a:moveTo>
                                  <a:cubicBezTo>
                                    <a:pt x="0" y="88713"/>
                                    <a:pt x="25587" y="114300"/>
                                    <a:pt x="57150" y="114300"/>
                                  </a:cubicBezTo>
                                  <a:cubicBezTo>
                                    <a:pt x="88713" y="114300"/>
                                    <a:pt x="114300" y="88713"/>
                                    <a:pt x="114300" y="57150"/>
                                  </a:cubicBezTo>
                                  <a:cubicBezTo>
                                    <a:pt x="114300" y="25587"/>
                                    <a:pt x="88713" y="0"/>
                                    <a:pt x="57150" y="0"/>
                                  </a:cubicBezTo>
                                  <a:cubicBezTo>
                                    <a:pt x="25587" y="0"/>
                                    <a:pt x="0" y="25587"/>
                                    <a:pt x="0" y="57150"/>
                                  </a:cubicBezTo>
                                  <a:close/>
                                </a:path>
                              </a:pathLst>
                            </a:custGeom>
                            <a:solidFill>
                              <a:srgbClr val="EC803B">
                                <a:alpha val="62000"/>
                              </a:srgbClr>
                            </a:solidFill>
                            <a:ln w="9525" cap="flat">
                              <a:noFill/>
                              <a:prstDash val="solid"/>
                              <a:miter/>
                            </a:ln>
                            <a:effectLst/>
                          </wps:spPr>
                          <wps:bodyPr/>
                        </wps:wsp>
                      </wpg:grpSp>
                      <wpg:grpSp>
                        <wpg:cNvPr id="249" name="组合 1"/>
                        <wpg:cNvGrpSpPr/>
                        <wpg:grpSpPr>
                          <a:xfrm>
                            <a:off x="12505" y="5844"/>
                            <a:ext cx="531" cy="771"/>
                            <a:chOff x="12439" y="5964"/>
                            <a:chExt cx="531" cy="771"/>
                          </a:xfrm>
                          <a:effectLst/>
                        </wpg:grpSpPr>
                        <wps:wsp>
                          <wps:cNvPr id="273" name="任意多边形: 形状 26"/>
                          <wps:cNvSpPr/>
                          <wps:spPr>
                            <a:xfrm>
                              <a:off x="12639" y="6208"/>
                              <a:ext cx="113" cy="516"/>
                            </a:xfrm>
                            <a:custGeom>
                              <a:avLst/>
                              <a:gdLst>
                                <a:gd name="connsiteX0" fmla="*/ 0 w 150399"/>
                                <a:gd name="connsiteY0" fmla="*/ 0 h 683514"/>
                                <a:gd name="connsiteX1" fmla="*/ 150400 w 150399"/>
                                <a:gd name="connsiteY1" fmla="*/ 683514 h 683514"/>
                              </a:gdLst>
                              <a:ahLst/>
                              <a:cxnLst>
                                <a:cxn ang="0">
                                  <a:pos x="connsiteX0" y="connsiteY0"/>
                                </a:cxn>
                                <a:cxn ang="0">
                                  <a:pos x="connsiteX1" y="connsiteY1"/>
                                </a:cxn>
                              </a:cxnLst>
                              <a:rect l="l" t="t" r="r" b="b"/>
                              <a:pathLst>
                                <a:path w="150399" h="683514">
                                  <a:moveTo>
                                    <a:pt x="0" y="0"/>
                                  </a:moveTo>
                                  <a:cubicBezTo>
                                    <a:pt x="0" y="0"/>
                                    <a:pt x="109537" y="416623"/>
                                    <a:pt x="150400" y="683514"/>
                                  </a:cubicBezTo>
                                </a:path>
                              </a:pathLst>
                            </a:custGeom>
                            <a:solidFill>
                              <a:srgbClr val="4CAE48"/>
                            </a:solidFill>
                            <a:ln w="29432" cap="rnd">
                              <a:solidFill>
                                <a:srgbClr val="0C6F37"/>
                              </a:solidFill>
                              <a:prstDash val="solid"/>
                              <a:miter/>
                            </a:ln>
                            <a:effectLst/>
                          </wps:spPr>
                          <wps:bodyPr/>
                        </wps:wsp>
                        <wps:wsp>
                          <wps:cNvPr id="274" name="任意多边形: 形状 27"/>
                          <wps:cNvSpPr/>
                          <wps:spPr>
                            <a:xfrm>
                              <a:off x="12439" y="5964"/>
                              <a:ext cx="385" cy="389"/>
                            </a:xfrm>
                            <a:custGeom>
                              <a:avLst/>
                              <a:gdLst>
                                <a:gd name="connsiteX0" fmla="*/ 345578 w 511023"/>
                                <a:gd name="connsiteY0" fmla="*/ 504791 h 516084"/>
                                <a:gd name="connsiteX1" fmla="*/ 406443 w 511023"/>
                                <a:gd name="connsiteY1" fmla="*/ 19016 h 516084"/>
                                <a:gd name="connsiteX2" fmla="*/ 369850 w 511023"/>
                                <a:gd name="connsiteY2" fmla="*/ 12444 h 516084"/>
                                <a:gd name="connsiteX3" fmla="*/ 367867 w 511023"/>
                                <a:gd name="connsiteY3" fmla="*/ 13968 h 516084"/>
                                <a:gd name="connsiteX4" fmla="*/ 325385 w 511023"/>
                                <a:gd name="connsiteY4" fmla="*/ 50163 h 516084"/>
                                <a:gd name="connsiteX5" fmla="*/ 295572 w 511023"/>
                                <a:gd name="connsiteY5" fmla="*/ 53021 h 516084"/>
                                <a:gd name="connsiteX6" fmla="*/ 206990 w 511023"/>
                                <a:gd name="connsiteY6" fmla="*/ 3395 h 516084"/>
                                <a:gd name="connsiteX7" fmla="*/ 171418 w 511023"/>
                                <a:gd name="connsiteY7" fmla="*/ 13239 h 516084"/>
                                <a:gd name="connsiteX8" fmla="*/ 169842 w 511023"/>
                                <a:gd name="connsiteY8" fmla="*/ 16540 h 516084"/>
                                <a:gd name="connsiteX9" fmla="*/ 147839 w 511023"/>
                                <a:gd name="connsiteY9" fmla="*/ 72261 h 516084"/>
                                <a:gd name="connsiteX10" fmla="*/ 114002 w 511023"/>
                                <a:gd name="connsiteY10" fmla="*/ 87002 h 516084"/>
                                <a:gd name="connsiteX11" fmla="*/ 113359 w 511023"/>
                                <a:gd name="connsiteY11" fmla="*/ 86739 h 516084"/>
                                <a:gd name="connsiteX12" fmla="*/ 47636 w 511023"/>
                                <a:gd name="connsiteY12" fmla="*/ 59021 h 516084"/>
                                <a:gd name="connsiteX13" fmla="*/ 13604 w 511023"/>
                                <a:gd name="connsiteY13" fmla="*/ 73306 h 516084"/>
                                <a:gd name="connsiteX14" fmla="*/ 12013 w 511023"/>
                                <a:gd name="connsiteY14" fmla="*/ 78929 h 516084"/>
                                <a:gd name="connsiteX15" fmla="*/ 303287 w 511023"/>
                                <a:gd name="connsiteY15" fmla="*/ 513459 h 516084"/>
                                <a:gd name="connsiteX16" fmla="*/ 345578 w 511023"/>
                                <a:gd name="connsiteY16" fmla="*/ 504791 h 516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511023" h="516084">
                                  <a:moveTo>
                                    <a:pt x="345578" y="504791"/>
                                  </a:moveTo>
                                  <a:cubicBezTo>
                                    <a:pt x="431303" y="486884"/>
                                    <a:pt x="634376" y="351439"/>
                                    <a:pt x="406443" y="19016"/>
                                  </a:cubicBezTo>
                                  <a:cubicBezTo>
                                    <a:pt x="398153" y="7096"/>
                                    <a:pt x="381770" y="4154"/>
                                    <a:pt x="369850" y="12444"/>
                                  </a:cubicBezTo>
                                  <a:cubicBezTo>
                                    <a:pt x="369165" y="12920"/>
                                    <a:pt x="368503" y="13429"/>
                                    <a:pt x="367867" y="13968"/>
                                  </a:cubicBezTo>
                                  <a:lnTo>
                                    <a:pt x="325385" y="50163"/>
                                  </a:lnTo>
                                  <a:cubicBezTo>
                                    <a:pt x="317026" y="57263"/>
                                    <a:pt x="305128" y="58404"/>
                                    <a:pt x="295572" y="53021"/>
                                  </a:cubicBezTo>
                                  <a:lnTo>
                                    <a:pt x="206990" y="3395"/>
                                  </a:lnTo>
                                  <a:cubicBezTo>
                                    <a:pt x="194448" y="-3709"/>
                                    <a:pt x="178522" y="698"/>
                                    <a:pt x="171418" y="13239"/>
                                  </a:cubicBezTo>
                                  <a:cubicBezTo>
                                    <a:pt x="170816" y="14301"/>
                                    <a:pt x="170289" y="15404"/>
                                    <a:pt x="169842" y="16540"/>
                                  </a:cubicBezTo>
                                  <a:lnTo>
                                    <a:pt x="147839" y="72261"/>
                                  </a:lnTo>
                                  <a:cubicBezTo>
                                    <a:pt x="142566" y="85676"/>
                                    <a:pt x="127416" y="92275"/>
                                    <a:pt x="114002" y="87002"/>
                                  </a:cubicBezTo>
                                  <a:cubicBezTo>
                                    <a:pt x="113786" y="86917"/>
                                    <a:pt x="113572" y="86829"/>
                                    <a:pt x="113359" y="86739"/>
                                  </a:cubicBezTo>
                                  <a:lnTo>
                                    <a:pt x="47636" y="59021"/>
                                  </a:lnTo>
                                  <a:cubicBezTo>
                                    <a:pt x="34294" y="53568"/>
                                    <a:pt x="19057" y="59964"/>
                                    <a:pt x="13604" y="73306"/>
                                  </a:cubicBezTo>
                                  <a:cubicBezTo>
                                    <a:pt x="12865" y="75115"/>
                                    <a:pt x="12331" y="77001"/>
                                    <a:pt x="12013" y="78929"/>
                                  </a:cubicBezTo>
                                  <a:cubicBezTo>
                                    <a:pt x="-5513" y="190466"/>
                                    <a:pt x="-51614" y="550226"/>
                                    <a:pt x="303287" y="513459"/>
                                  </a:cubicBezTo>
                                  <a:cubicBezTo>
                                    <a:pt x="312146" y="512507"/>
                                    <a:pt x="336911" y="506982"/>
                                    <a:pt x="345578" y="504791"/>
                                  </a:cubicBezTo>
                                  <a:close/>
                                </a:path>
                              </a:pathLst>
                            </a:custGeom>
                            <a:solidFill>
                              <a:srgbClr val="FFA5A5"/>
                            </a:solidFill>
                            <a:ln w="9525" cap="flat">
                              <a:noFill/>
                              <a:prstDash val="solid"/>
                              <a:miter/>
                            </a:ln>
                            <a:effectLst/>
                          </wps:spPr>
                          <wps:bodyPr/>
                        </wps:wsp>
                        <wps:wsp>
                          <wps:cNvPr id="275" name="任意多边形: 形状 28"/>
                          <wps:cNvSpPr/>
                          <wps:spPr>
                            <a:xfrm>
                              <a:off x="12728" y="6427"/>
                              <a:ext cx="243" cy="308"/>
                            </a:xfrm>
                            <a:custGeom>
                              <a:avLst/>
                              <a:gdLst>
                                <a:gd name="connsiteX0" fmla="*/ 98943 w 322018"/>
                                <a:gd name="connsiteY0" fmla="*/ 345478 h 408667"/>
                                <a:gd name="connsiteX1" fmla="*/ 134757 w 322018"/>
                                <a:gd name="connsiteY1" fmla="*/ 254705 h 408667"/>
                                <a:gd name="connsiteX2" fmla="*/ 322019 w 322018"/>
                                <a:gd name="connsiteY2" fmla="*/ 1054 h 408667"/>
                                <a:gd name="connsiteX3" fmla="*/ 139234 w 322018"/>
                                <a:gd name="connsiteY3" fmla="*/ 88303 h 408667"/>
                                <a:gd name="connsiteX4" fmla="*/ 12266 w 322018"/>
                                <a:gd name="connsiteY4" fmla="*/ 247180 h 408667"/>
                                <a:gd name="connsiteX5" fmla="*/ 13885 w 322018"/>
                                <a:gd name="connsiteY5" fmla="*/ 388912 h 408667"/>
                                <a:gd name="connsiteX6" fmla="*/ 98943 w 322018"/>
                                <a:gd name="connsiteY6" fmla="*/ 345478 h 40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2018" h="408667">
                                  <a:moveTo>
                                    <a:pt x="98943" y="345478"/>
                                  </a:moveTo>
                                  <a:cubicBezTo>
                                    <a:pt x="112574" y="315916"/>
                                    <a:pt x="124531" y="285610"/>
                                    <a:pt x="134757" y="254705"/>
                                  </a:cubicBezTo>
                                  <a:cubicBezTo>
                                    <a:pt x="173222" y="154848"/>
                                    <a:pt x="237916" y="67218"/>
                                    <a:pt x="322019" y="1054"/>
                                  </a:cubicBezTo>
                                  <a:cubicBezTo>
                                    <a:pt x="252772" y="-7899"/>
                                    <a:pt x="191241" y="41821"/>
                                    <a:pt x="139234" y="88303"/>
                                  </a:cubicBezTo>
                                  <a:cubicBezTo>
                                    <a:pt x="87228" y="134785"/>
                                    <a:pt x="35126" y="182601"/>
                                    <a:pt x="12266" y="247180"/>
                                  </a:cubicBezTo>
                                  <a:cubicBezTo>
                                    <a:pt x="-3069" y="290233"/>
                                    <a:pt x="-5641" y="346430"/>
                                    <a:pt x="13885" y="388912"/>
                                  </a:cubicBezTo>
                                  <a:cubicBezTo>
                                    <a:pt x="38174" y="441871"/>
                                    <a:pt x="83799" y="374815"/>
                                    <a:pt x="98943" y="345478"/>
                                  </a:cubicBezTo>
                                  <a:close/>
                                </a:path>
                              </a:pathLst>
                            </a:custGeom>
                            <a:solidFill>
                              <a:srgbClr val="5DC44C"/>
                            </a:solidFill>
                            <a:ln w="9525" cap="flat">
                              <a:noFill/>
                              <a:prstDash val="solid"/>
                              <a:miter/>
                            </a:ln>
                            <a:effectLst/>
                          </wps:spPr>
                          <wps:bodyPr/>
                        </wps:wsp>
                        <wps:wsp>
                          <wps:cNvPr id="276" name="任意多边形: 形状 29"/>
                          <wps:cNvSpPr/>
                          <wps:spPr>
                            <a:xfrm>
                              <a:off x="12473" y="6482"/>
                              <a:ext cx="309" cy="253"/>
                            </a:xfrm>
                            <a:custGeom>
                              <a:avLst/>
                              <a:gdLst>
                                <a:gd name="connsiteX0" fmla="*/ 272185 w 410371"/>
                                <a:gd name="connsiteY0" fmla="*/ 136112 h 336012"/>
                                <a:gd name="connsiteX1" fmla="*/ 160743 w 410371"/>
                                <a:gd name="connsiteY1" fmla="*/ 107537 h 336012"/>
                                <a:gd name="connsiteX2" fmla="*/ 108070 w 410371"/>
                                <a:gd name="connsiteY2" fmla="*/ 85725 h 336012"/>
                                <a:gd name="connsiteX3" fmla="*/ 2437 w 410371"/>
                                <a:gd name="connsiteY3" fmla="*/ 0 h 336012"/>
                                <a:gd name="connsiteX4" fmla="*/ 20821 w 410371"/>
                                <a:gd name="connsiteY4" fmla="*/ 90678 h 336012"/>
                                <a:gd name="connsiteX5" fmla="*/ 224941 w 410371"/>
                                <a:gd name="connsiteY5" fmla="*/ 247745 h 336012"/>
                                <a:gd name="connsiteX6" fmla="*/ 338670 w 410371"/>
                                <a:gd name="connsiteY6" fmla="*/ 323945 h 336012"/>
                                <a:gd name="connsiteX7" fmla="*/ 377913 w 410371"/>
                                <a:gd name="connsiteY7" fmla="*/ 335185 h 336012"/>
                                <a:gd name="connsiteX8" fmla="*/ 405726 w 410371"/>
                                <a:gd name="connsiteY8" fmla="*/ 223838 h 336012"/>
                                <a:gd name="connsiteX9" fmla="*/ 348576 w 410371"/>
                                <a:gd name="connsiteY9" fmla="*/ 161258 h 336012"/>
                                <a:gd name="connsiteX10" fmla="*/ 272185 w 410371"/>
                                <a:gd name="connsiteY10" fmla="*/ 136112 h 3360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10371" h="336012">
                                  <a:moveTo>
                                    <a:pt x="272185" y="136112"/>
                                  </a:moveTo>
                                  <a:cubicBezTo>
                                    <a:pt x="235038" y="126587"/>
                                    <a:pt x="197224" y="120110"/>
                                    <a:pt x="160743" y="107537"/>
                                  </a:cubicBezTo>
                                  <a:cubicBezTo>
                                    <a:pt x="142677" y="101560"/>
                                    <a:pt x="125072" y="94269"/>
                                    <a:pt x="108070" y="85725"/>
                                  </a:cubicBezTo>
                                  <a:cubicBezTo>
                                    <a:pt x="67779" y="65056"/>
                                    <a:pt x="25107" y="40862"/>
                                    <a:pt x="2437" y="0"/>
                                  </a:cubicBezTo>
                                  <a:cubicBezTo>
                                    <a:pt x="-4067" y="31468"/>
                                    <a:pt x="2575" y="64227"/>
                                    <a:pt x="20821" y="90678"/>
                                  </a:cubicBezTo>
                                  <a:cubicBezTo>
                                    <a:pt x="67684" y="163830"/>
                                    <a:pt x="157314" y="197644"/>
                                    <a:pt x="224941" y="247745"/>
                                  </a:cubicBezTo>
                                  <a:cubicBezTo>
                                    <a:pt x="261581" y="274987"/>
                                    <a:pt x="299490" y="300387"/>
                                    <a:pt x="338670" y="323945"/>
                                  </a:cubicBezTo>
                                  <a:cubicBezTo>
                                    <a:pt x="350576" y="331184"/>
                                    <a:pt x="364292" y="338519"/>
                                    <a:pt x="377913" y="335185"/>
                                  </a:cubicBezTo>
                                  <a:cubicBezTo>
                                    <a:pt x="418585" y="324993"/>
                                    <a:pt x="411917" y="253841"/>
                                    <a:pt x="405726" y="223838"/>
                                  </a:cubicBezTo>
                                  <a:cubicBezTo>
                                    <a:pt x="399535" y="193834"/>
                                    <a:pt x="375436" y="173831"/>
                                    <a:pt x="348576" y="161258"/>
                                  </a:cubicBezTo>
                                  <a:cubicBezTo>
                                    <a:pt x="323992" y="150409"/>
                                    <a:pt x="298407" y="141987"/>
                                    <a:pt x="272185" y="136112"/>
                                  </a:cubicBezTo>
                                  <a:close/>
                                </a:path>
                              </a:pathLst>
                            </a:custGeom>
                            <a:solidFill>
                              <a:srgbClr val="5DC44C"/>
                            </a:solidFill>
                            <a:ln w="9525" cap="flat">
                              <a:noFill/>
                              <a:prstDash val="solid"/>
                              <a:miter/>
                            </a:ln>
                            <a:effectLst/>
                          </wps:spPr>
                          <wps:bodyPr/>
                        </wps:wsp>
                      </wpg:grpSp>
                      <wpg:grpSp>
                        <wpg:cNvPr id="250" name="组合 2"/>
                        <wpg:cNvGrpSpPr/>
                        <wpg:grpSpPr>
                          <a:xfrm>
                            <a:off x="11967" y="6328"/>
                            <a:ext cx="449" cy="653"/>
                            <a:chOff x="11967" y="6328"/>
                            <a:chExt cx="449" cy="653"/>
                          </a:xfrm>
                          <a:effectLst/>
                        </wpg:grpSpPr>
                        <wps:wsp>
                          <wps:cNvPr id="278" name="任意多边形: 形状 26"/>
                          <wps:cNvSpPr/>
                          <wps:spPr>
                            <a:xfrm>
                              <a:off x="12136" y="6535"/>
                              <a:ext cx="96" cy="437"/>
                            </a:xfrm>
                            <a:custGeom>
                              <a:avLst/>
                              <a:gdLst>
                                <a:gd name="connsiteX0" fmla="*/ 0 w 150399"/>
                                <a:gd name="connsiteY0" fmla="*/ 0 h 683514"/>
                                <a:gd name="connsiteX1" fmla="*/ 150400 w 150399"/>
                                <a:gd name="connsiteY1" fmla="*/ 683514 h 683514"/>
                              </a:gdLst>
                              <a:ahLst/>
                              <a:cxnLst>
                                <a:cxn ang="0">
                                  <a:pos x="connsiteX0" y="connsiteY0"/>
                                </a:cxn>
                                <a:cxn ang="0">
                                  <a:pos x="connsiteX1" y="connsiteY1"/>
                                </a:cxn>
                              </a:cxnLst>
                              <a:rect l="l" t="t" r="r" b="b"/>
                              <a:pathLst>
                                <a:path w="150399" h="683514">
                                  <a:moveTo>
                                    <a:pt x="0" y="0"/>
                                  </a:moveTo>
                                  <a:cubicBezTo>
                                    <a:pt x="0" y="0"/>
                                    <a:pt x="109537" y="416623"/>
                                    <a:pt x="150400" y="683514"/>
                                  </a:cubicBezTo>
                                </a:path>
                              </a:pathLst>
                            </a:custGeom>
                            <a:solidFill>
                              <a:srgbClr val="4CAE48"/>
                            </a:solidFill>
                            <a:ln w="29432" cap="rnd">
                              <a:solidFill>
                                <a:srgbClr val="0C6F37"/>
                              </a:solidFill>
                              <a:prstDash val="solid"/>
                              <a:miter/>
                            </a:ln>
                            <a:effectLst/>
                          </wps:spPr>
                          <wps:bodyPr/>
                        </wps:wsp>
                        <wps:wsp>
                          <wps:cNvPr id="279" name="任意多边形: 形状 27"/>
                          <wps:cNvSpPr/>
                          <wps:spPr>
                            <a:xfrm>
                              <a:off x="11967" y="6328"/>
                              <a:ext cx="326" cy="330"/>
                            </a:xfrm>
                            <a:custGeom>
                              <a:avLst/>
                              <a:gdLst>
                                <a:gd name="connsiteX0" fmla="*/ 345578 w 511023"/>
                                <a:gd name="connsiteY0" fmla="*/ 504791 h 516084"/>
                                <a:gd name="connsiteX1" fmla="*/ 406443 w 511023"/>
                                <a:gd name="connsiteY1" fmla="*/ 19016 h 516084"/>
                                <a:gd name="connsiteX2" fmla="*/ 369850 w 511023"/>
                                <a:gd name="connsiteY2" fmla="*/ 12444 h 516084"/>
                                <a:gd name="connsiteX3" fmla="*/ 367867 w 511023"/>
                                <a:gd name="connsiteY3" fmla="*/ 13968 h 516084"/>
                                <a:gd name="connsiteX4" fmla="*/ 325385 w 511023"/>
                                <a:gd name="connsiteY4" fmla="*/ 50163 h 516084"/>
                                <a:gd name="connsiteX5" fmla="*/ 295572 w 511023"/>
                                <a:gd name="connsiteY5" fmla="*/ 53021 h 516084"/>
                                <a:gd name="connsiteX6" fmla="*/ 206990 w 511023"/>
                                <a:gd name="connsiteY6" fmla="*/ 3395 h 516084"/>
                                <a:gd name="connsiteX7" fmla="*/ 171418 w 511023"/>
                                <a:gd name="connsiteY7" fmla="*/ 13239 h 516084"/>
                                <a:gd name="connsiteX8" fmla="*/ 169842 w 511023"/>
                                <a:gd name="connsiteY8" fmla="*/ 16540 h 516084"/>
                                <a:gd name="connsiteX9" fmla="*/ 147839 w 511023"/>
                                <a:gd name="connsiteY9" fmla="*/ 72261 h 516084"/>
                                <a:gd name="connsiteX10" fmla="*/ 114002 w 511023"/>
                                <a:gd name="connsiteY10" fmla="*/ 87002 h 516084"/>
                                <a:gd name="connsiteX11" fmla="*/ 113359 w 511023"/>
                                <a:gd name="connsiteY11" fmla="*/ 86739 h 516084"/>
                                <a:gd name="connsiteX12" fmla="*/ 47636 w 511023"/>
                                <a:gd name="connsiteY12" fmla="*/ 59021 h 516084"/>
                                <a:gd name="connsiteX13" fmla="*/ 13604 w 511023"/>
                                <a:gd name="connsiteY13" fmla="*/ 73306 h 516084"/>
                                <a:gd name="connsiteX14" fmla="*/ 12013 w 511023"/>
                                <a:gd name="connsiteY14" fmla="*/ 78929 h 516084"/>
                                <a:gd name="connsiteX15" fmla="*/ 303287 w 511023"/>
                                <a:gd name="connsiteY15" fmla="*/ 513459 h 516084"/>
                                <a:gd name="connsiteX16" fmla="*/ 345578 w 511023"/>
                                <a:gd name="connsiteY16" fmla="*/ 504791 h 516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511023" h="516084">
                                  <a:moveTo>
                                    <a:pt x="345578" y="504791"/>
                                  </a:moveTo>
                                  <a:cubicBezTo>
                                    <a:pt x="431303" y="486884"/>
                                    <a:pt x="634376" y="351439"/>
                                    <a:pt x="406443" y="19016"/>
                                  </a:cubicBezTo>
                                  <a:cubicBezTo>
                                    <a:pt x="398153" y="7096"/>
                                    <a:pt x="381770" y="4154"/>
                                    <a:pt x="369850" y="12444"/>
                                  </a:cubicBezTo>
                                  <a:cubicBezTo>
                                    <a:pt x="369165" y="12920"/>
                                    <a:pt x="368503" y="13429"/>
                                    <a:pt x="367867" y="13968"/>
                                  </a:cubicBezTo>
                                  <a:lnTo>
                                    <a:pt x="325385" y="50163"/>
                                  </a:lnTo>
                                  <a:cubicBezTo>
                                    <a:pt x="317026" y="57263"/>
                                    <a:pt x="305128" y="58404"/>
                                    <a:pt x="295572" y="53021"/>
                                  </a:cubicBezTo>
                                  <a:lnTo>
                                    <a:pt x="206990" y="3395"/>
                                  </a:lnTo>
                                  <a:cubicBezTo>
                                    <a:pt x="194448" y="-3709"/>
                                    <a:pt x="178522" y="698"/>
                                    <a:pt x="171418" y="13239"/>
                                  </a:cubicBezTo>
                                  <a:cubicBezTo>
                                    <a:pt x="170816" y="14301"/>
                                    <a:pt x="170289" y="15404"/>
                                    <a:pt x="169842" y="16540"/>
                                  </a:cubicBezTo>
                                  <a:lnTo>
                                    <a:pt x="147839" y="72261"/>
                                  </a:lnTo>
                                  <a:cubicBezTo>
                                    <a:pt x="142566" y="85676"/>
                                    <a:pt x="127416" y="92275"/>
                                    <a:pt x="114002" y="87002"/>
                                  </a:cubicBezTo>
                                  <a:cubicBezTo>
                                    <a:pt x="113786" y="86917"/>
                                    <a:pt x="113572" y="86829"/>
                                    <a:pt x="113359" y="86739"/>
                                  </a:cubicBezTo>
                                  <a:lnTo>
                                    <a:pt x="47636" y="59021"/>
                                  </a:lnTo>
                                  <a:cubicBezTo>
                                    <a:pt x="34294" y="53568"/>
                                    <a:pt x="19057" y="59964"/>
                                    <a:pt x="13604" y="73306"/>
                                  </a:cubicBezTo>
                                  <a:cubicBezTo>
                                    <a:pt x="12865" y="75115"/>
                                    <a:pt x="12331" y="77001"/>
                                    <a:pt x="12013" y="78929"/>
                                  </a:cubicBezTo>
                                  <a:cubicBezTo>
                                    <a:pt x="-5513" y="190466"/>
                                    <a:pt x="-51614" y="550226"/>
                                    <a:pt x="303287" y="513459"/>
                                  </a:cubicBezTo>
                                  <a:cubicBezTo>
                                    <a:pt x="312146" y="512507"/>
                                    <a:pt x="336911" y="506982"/>
                                    <a:pt x="345578" y="504791"/>
                                  </a:cubicBezTo>
                                  <a:close/>
                                </a:path>
                              </a:pathLst>
                            </a:custGeom>
                            <a:solidFill>
                              <a:srgbClr val="FFA5A5"/>
                            </a:solidFill>
                            <a:ln w="9525" cap="flat">
                              <a:noFill/>
                              <a:prstDash val="solid"/>
                              <a:miter/>
                            </a:ln>
                            <a:effectLst/>
                          </wps:spPr>
                          <wps:bodyPr/>
                        </wps:wsp>
                        <wps:wsp>
                          <wps:cNvPr id="280" name="任意多边形: 形状 28"/>
                          <wps:cNvSpPr/>
                          <wps:spPr>
                            <a:xfrm>
                              <a:off x="12212" y="6720"/>
                              <a:ext cx="205" cy="261"/>
                            </a:xfrm>
                            <a:custGeom>
                              <a:avLst/>
                              <a:gdLst>
                                <a:gd name="connsiteX0" fmla="*/ 98943 w 322018"/>
                                <a:gd name="connsiteY0" fmla="*/ 345478 h 408667"/>
                                <a:gd name="connsiteX1" fmla="*/ 134757 w 322018"/>
                                <a:gd name="connsiteY1" fmla="*/ 254705 h 408667"/>
                                <a:gd name="connsiteX2" fmla="*/ 322019 w 322018"/>
                                <a:gd name="connsiteY2" fmla="*/ 1054 h 408667"/>
                                <a:gd name="connsiteX3" fmla="*/ 139234 w 322018"/>
                                <a:gd name="connsiteY3" fmla="*/ 88303 h 408667"/>
                                <a:gd name="connsiteX4" fmla="*/ 12266 w 322018"/>
                                <a:gd name="connsiteY4" fmla="*/ 247180 h 408667"/>
                                <a:gd name="connsiteX5" fmla="*/ 13885 w 322018"/>
                                <a:gd name="connsiteY5" fmla="*/ 388912 h 408667"/>
                                <a:gd name="connsiteX6" fmla="*/ 98943 w 322018"/>
                                <a:gd name="connsiteY6" fmla="*/ 345478 h 40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2018" h="408667">
                                  <a:moveTo>
                                    <a:pt x="98943" y="345478"/>
                                  </a:moveTo>
                                  <a:cubicBezTo>
                                    <a:pt x="112574" y="315916"/>
                                    <a:pt x="124531" y="285610"/>
                                    <a:pt x="134757" y="254705"/>
                                  </a:cubicBezTo>
                                  <a:cubicBezTo>
                                    <a:pt x="173222" y="154848"/>
                                    <a:pt x="237916" y="67218"/>
                                    <a:pt x="322019" y="1054"/>
                                  </a:cubicBezTo>
                                  <a:cubicBezTo>
                                    <a:pt x="252772" y="-7899"/>
                                    <a:pt x="191241" y="41821"/>
                                    <a:pt x="139234" y="88303"/>
                                  </a:cubicBezTo>
                                  <a:cubicBezTo>
                                    <a:pt x="87228" y="134785"/>
                                    <a:pt x="35126" y="182601"/>
                                    <a:pt x="12266" y="247180"/>
                                  </a:cubicBezTo>
                                  <a:cubicBezTo>
                                    <a:pt x="-3069" y="290233"/>
                                    <a:pt x="-5641" y="346430"/>
                                    <a:pt x="13885" y="388912"/>
                                  </a:cubicBezTo>
                                  <a:cubicBezTo>
                                    <a:pt x="38174" y="441871"/>
                                    <a:pt x="83799" y="374815"/>
                                    <a:pt x="98943" y="345478"/>
                                  </a:cubicBezTo>
                                  <a:close/>
                                </a:path>
                              </a:pathLst>
                            </a:custGeom>
                            <a:solidFill>
                              <a:srgbClr val="5DC44C"/>
                            </a:solidFill>
                            <a:ln w="9525" cap="flat">
                              <a:noFill/>
                              <a:prstDash val="solid"/>
                              <a:miter/>
                            </a:ln>
                            <a:effectLst/>
                          </wps:spPr>
                          <wps:bodyPr/>
                        </wps:wsp>
                        <wps:wsp>
                          <wps:cNvPr id="281" name="任意多边形: 形状 29"/>
                          <wps:cNvSpPr/>
                          <wps:spPr>
                            <a:xfrm>
                              <a:off x="11996" y="6767"/>
                              <a:ext cx="262" cy="215"/>
                            </a:xfrm>
                            <a:custGeom>
                              <a:avLst/>
                              <a:gdLst>
                                <a:gd name="connsiteX0" fmla="*/ 272185 w 410371"/>
                                <a:gd name="connsiteY0" fmla="*/ 136112 h 336012"/>
                                <a:gd name="connsiteX1" fmla="*/ 160743 w 410371"/>
                                <a:gd name="connsiteY1" fmla="*/ 107537 h 336012"/>
                                <a:gd name="connsiteX2" fmla="*/ 108070 w 410371"/>
                                <a:gd name="connsiteY2" fmla="*/ 85725 h 336012"/>
                                <a:gd name="connsiteX3" fmla="*/ 2437 w 410371"/>
                                <a:gd name="connsiteY3" fmla="*/ 0 h 336012"/>
                                <a:gd name="connsiteX4" fmla="*/ 20821 w 410371"/>
                                <a:gd name="connsiteY4" fmla="*/ 90678 h 336012"/>
                                <a:gd name="connsiteX5" fmla="*/ 224941 w 410371"/>
                                <a:gd name="connsiteY5" fmla="*/ 247745 h 336012"/>
                                <a:gd name="connsiteX6" fmla="*/ 338670 w 410371"/>
                                <a:gd name="connsiteY6" fmla="*/ 323945 h 336012"/>
                                <a:gd name="connsiteX7" fmla="*/ 377913 w 410371"/>
                                <a:gd name="connsiteY7" fmla="*/ 335185 h 336012"/>
                                <a:gd name="connsiteX8" fmla="*/ 405726 w 410371"/>
                                <a:gd name="connsiteY8" fmla="*/ 223838 h 336012"/>
                                <a:gd name="connsiteX9" fmla="*/ 348576 w 410371"/>
                                <a:gd name="connsiteY9" fmla="*/ 161258 h 336012"/>
                                <a:gd name="connsiteX10" fmla="*/ 272185 w 410371"/>
                                <a:gd name="connsiteY10" fmla="*/ 136112 h 3360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10371" h="336012">
                                  <a:moveTo>
                                    <a:pt x="272185" y="136112"/>
                                  </a:moveTo>
                                  <a:cubicBezTo>
                                    <a:pt x="235038" y="126587"/>
                                    <a:pt x="197224" y="120110"/>
                                    <a:pt x="160743" y="107537"/>
                                  </a:cubicBezTo>
                                  <a:cubicBezTo>
                                    <a:pt x="142677" y="101560"/>
                                    <a:pt x="125072" y="94269"/>
                                    <a:pt x="108070" y="85725"/>
                                  </a:cubicBezTo>
                                  <a:cubicBezTo>
                                    <a:pt x="67779" y="65056"/>
                                    <a:pt x="25107" y="40862"/>
                                    <a:pt x="2437" y="0"/>
                                  </a:cubicBezTo>
                                  <a:cubicBezTo>
                                    <a:pt x="-4067" y="31468"/>
                                    <a:pt x="2575" y="64227"/>
                                    <a:pt x="20821" y="90678"/>
                                  </a:cubicBezTo>
                                  <a:cubicBezTo>
                                    <a:pt x="67684" y="163830"/>
                                    <a:pt x="157314" y="197644"/>
                                    <a:pt x="224941" y="247745"/>
                                  </a:cubicBezTo>
                                  <a:cubicBezTo>
                                    <a:pt x="261581" y="274987"/>
                                    <a:pt x="299490" y="300387"/>
                                    <a:pt x="338670" y="323945"/>
                                  </a:cubicBezTo>
                                  <a:cubicBezTo>
                                    <a:pt x="350576" y="331184"/>
                                    <a:pt x="364292" y="338519"/>
                                    <a:pt x="377913" y="335185"/>
                                  </a:cubicBezTo>
                                  <a:cubicBezTo>
                                    <a:pt x="418585" y="324993"/>
                                    <a:pt x="411917" y="253841"/>
                                    <a:pt x="405726" y="223838"/>
                                  </a:cubicBezTo>
                                  <a:cubicBezTo>
                                    <a:pt x="399535" y="193834"/>
                                    <a:pt x="375436" y="173831"/>
                                    <a:pt x="348576" y="161258"/>
                                  </a:cubicBezTo>
                                  <a:cubicBezTo>
                                    <a:pt x="323992" y="150409"/>
                                    <a:pt x="298407" y="141987"/>
                                    <a:pt x="272185" y="136112"/>
                                  </a:cubicBezTo>
                                  <a:close/>
                                </a:path>
                              </a:pathLst>
                            </a:custGeom>
                            <a:solidFill>
                              <a:srgbClr val="5DC44C"/>
                            </a:solidFill>
                            <a:ln w="9525" cap="flat">
                              <a:noFill/>
                              <a:prstDash val="solid"/>
                              <a:miter/>
                            </a:ln>
                            <a:effectLst/>
                          </wps:spPr>
                          <wps:bodyPr/>
                        </wps:wsp>
                      </wpg:grpSp>
                      <wps:wsp>
                        <wps:cNvPr id="282" name="任意多边形 74"/>
                        <wps:cNvSpPr/>
                        <wps:spPr>
                          <a:xfrm rot="360000">
                            <a:off x="6022" y="4434"/>
                            <a:ext cx="120" cy="477"/>
                          </a:xfrm>
                          <a:custGeom>
                            <a:avLst/>
                            <a:gdLst>
                              <a:gd name="connisteX0" fmla="*/ 137160 w 137160"/>
                              <a:gd name="connsiteY0" fmla="*/ 0 h 304800"/>
                              <a:gd name="connisteX1" fmla="*/ 68580 w 137160"/>
                              <a:gd name="connsiteY1" fmla="*/ 114300 h 304800"/>
                              <a:gd name="connisteX2" fmla="*/ 22860 w 137160"/>
                              <a:gd name="connsiteY2" fmla="*/ 205740 h 304800"/>
                              <a:gd name="connisteX3" fmla="*/ 0 w 137160"/>
                              <a:gd name="connsiteY3" fmla="*/ 304800 h 304800"/>
                            </a:gdLst>
                            <a:ahLst/>
                            <a:cxnLst>
                              <a:cxn ang="0">
                                <a:pos x="connisteX0" y="connsiteY0"/>
                              </a:cxn>
                              <a:cxn ang="0">
                                <a:pos x="connisteX1" y="connsiteY1"/>
                              </a:cxn>
                              <a:cxn ang="0">
                                <a:pos x="connisteX2" y="connsiteY2"/>
                              </a:cxn>
                              <a:cxn ang="0">
                                <a:pos x="connisteX3" y="connsiteY3"/>
                              </a:cxn>
                            </a:cxnLst>
                            <a:rect l="l" t="t" r="r" b="b"/>
                            <a:pathLst>
                              <a:path w="137160" h="304800">
                                <a:moveTo>
                                  <a:pt x="137160" y="0"/>
                                </a:moveTo>
                                <a:cubicBezTo>
                                  <a:pt x="124460" y="20955"/>
                                  <a:pt x="91440" y="73025"/>
                                  <a:pt x="68580" y="114300"/>
                                </a:cubicBezTo>
                                <a:cubicBezTo>
                                  <a:pt x="45720" y="155575"/>
                                  <a:pt x="36830" y="167640"/>
                                  <a:pt x="22860" y="205740"/>
                                </a:cubicBezTo>
                                <a:cubicBezTo>
                                  <a:pt x="8890" y="243840"/>
                                  <a:pt x="3810" y="287020"/>
                                  <a:pt x="0" y="304800"/>
                                </a:cubicBezTo>
                              </a:path>
                            </a:pathLst>
                          </a:custGeom>
                          <a:noFill/>
                          <a:ln w="25400" cap="flat" cmpd="sng" algn="ctr">
                            <a:solidFill>
                              <a:srgbClr val="FFDC4F"/>
                            </a:solidFill>
                            <a:prstDash val="sysDot"/>
                            <a:miter lim="800000"/>
                          </a:ln>
                          <a:effectLst/>
                        </wps:spPr>
                        <wps:bodyPr/>
                      </wps:wsp>
                    </wpg:wgp>
                  </a:graphicData>
                </a:graphic>
              </wp:anchor>
            </w:drawing>
          </mc:Choice>
          <mc:Fallback>
            <w:pict>
              <v:group id="_x0000_s1026" o:spid="_x0000_s1026" o:spt="203" style="position:absolute;left:0pt;margin-left:-29.5pt;margin-top:20.5pt;height:162.1pt;width:455.15pt;z-index:251720704;mso-width-relative:page;mso-height-relative:page;" coordorigin="5820,3641" coordsize="7290,3339" o:gfxdata="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">
                <o:lock v:ext="edit" aspectratio="f"/>
                <v:roundrect id="圆角矩形 44" o:spid="_x0000_s1026" o:spt="2" style="position:absolute;left:5820;top:3641;height:3311;width:7291;" filled="f" stroked="t" coordsize="21600,21600" arcsize="0.454027777777778" o:gfxdata="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xCf2S8AAAA&#10;3AAAAA8AAAAAAAAAAQAgAAAAIgAAAGRycy9kb3ducmV2LnhtbFBLAQIUABQAAAAIAIdO4kAzLwWe&#10;OwAAADkAAAAQAAAAAAAAAAEAIAAAAAsBAABkcnMvc2hhcGV4bWwueG1sUEsFBgAAAAAGAAYAWwEA&#10;ALUDAAAAAA==&#10;">
                  <v:fill on="f" focussize="0,0"/>
                  <v:stroke weight="3pt" color="#FFDC4F" miterlimit="8" joinstyle="miter"/>
                  <v:imagedata o:title=""/>
                  <o:lock v:ext="edit" aspectratio="f"/>
                </v:roundrect>
                <v:group id="组合 41" o:spid="_x0000_s1026" o:spt="203" style="position:absolute;left:5972;top:3654;height:750;width:991;" coordorigin="3602,4934" coordsize="4010,3031" o:gfxdata="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RiD570AAADbAAAADwAAAAAAAAABACAAAAAiAAAAZHJzL2Rvd25yZXYueG1s&#10;UEsBAhQAFAAAAAgAh07iQDMvBZ47AAAAOQAAABUAAAAAAAAAAQAgAAAADAEAAGRycy9ncm91cHNo&#10;YXBleG1sLnhtbFBLBQYAAAAABgAGAGABAADJAwAAAAA=&#10;">
                  <o:lock v:ext="edit" aspectratio="f"/>
                  <v:shape id="任意多边形: 形状 5" o:spid="_x0000_s1026" o:spt="100" style="position:absolute;left:4557;top:4934;height:1472;width:1129;" fillcolor="#FFFFFF" filled="t" stroked="t" coordsize="333969,435599" o:gfxdata="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iXV&#10;icEAAADcAAAADwAAAAAAAAABACAAAAAiAAAAZHJzL2Rvd25yZXYueG1sUEsBAhQAFAAAAAgAh07i&#10;QDMvBZ47AAAAOQAAABAAAAAAAAAAAQAgAAAAEAEAAGRycy9zaGFwZXhtbC54bWxQSwUGAAAAAAYA&#10;BgBbAQAAugMAAAAA&#10;" path="m333955,264924c333002,161101,296522,13178,169268,986c-28186,-18064,-33996,243969,55539,356078c84114,391892,138692,430754,186032,434945c288711,443994,334907,357888,333955,264924xe">
                    <v:path o:connectlocs="1128,895;572,3;187,1203;628,1469;1128,895" o:connectangles="0,0,0,0,0"/>
                    <v:fill on="t" focussize="0,0"/>
                    <v:stroke weight="0.91503937007874pt" color="#D8D8D9" joinstyle="miter"/>
                    <v:imagedata o:title=""/>
                    <o:lock v:ext="edit" aspectratio="f"/>
                  </v:shape>
                  <v:shape id="任意多边形: 形状 6" o:spid="_x0000_s1026" o:spt="100" style="position:absolute;left:3941;top:7327;height:196;width:555;" fillcolor="#644332" filled="t" stroked="f" coordsize="164235,57842" o:gfxdata="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UK5cvQAA&#10;ANsAAAAPAAAAAAAAAAEAIAAAACIAAABkcnMvZG93bnJldi54bWxQSwECFAAUAAAACACHTuJAMy8F&#10;njsAAAA5AAAAEAAAAAAAAAABACAAAAAMAQAAZHJzL3NoYXBleG1sLnhtbFBLBQYAAAAABgAGAFsB&#10;AAC2AwAAAAA=&#10;" path="m155,51277c2917,61374,41779,59659,87118,47277c132457,34894,166843,16797,164080,6605c161318,-3587,122361,-1777,77117,10605c31873,22988,-2607,41085,155,51277xe">
                    <v:path o:connectlocs="0,173;294,160;554,22;260,35;0,173" o:connectangles="0,0,0,0,0"/>
                    <v:fill on="t" focussize="0,0"/>
                    <v:stroke on="f" joinstyle="miter"/>
                    <v:imagedata o:title=""/>
                    <o:lock v:ext="edit" aspectratio="f"/>
                  </v:shape>
                  <v:shape id="任意多边形: 形状 7" o:spid="_x0000_s1026" o:spt="100" style="position:absolute;left:5252;top:6243;height:1590;width:770;" fillcolor="#644332" filled="t" stroked="f" coordsize="217167,470439" o:gfxdata="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d3VEL4A&#10;AADcAAAADwAAAAAAAAABACAAAAAiAAAAZHJzL2Rvd25yZXYueG1sUEsBAhQAFAAAAAgAh07iQDMv&#10;BZ47AAAAOQAAABAAAAAAAAAAAQAgAAAADQEAAGRycy9zaGFwZXhtbC54bWxQSwUGAAAAAAYABgBb&#10;AQAAtwMAAAAA&#10;" path="m74006,445770c41446,394679,18825,337900,7331,278416c300,240746,-1685,202309,1426,164116c3020,122095,13712,80921,32763,43434c41690,26606,54015,11815,68958,0c120443,6044,167435,32246,199641,72866c193231,78787,187247,85152,181734,91916c164184,112956,152051,137973,146396,164783c141182,190559,141506,217150,147349,242792c153337,269282,163841,294543,178400,317468c189378,334831,202393,350820,217167,365093c196986,394811,171589,420628,142205,441293l142205,441293c126299,452523,109401,462279,91723,470440c85341,462058,79340,454438,74006,445770xe">
                    <v:path o:connectlocs="262,1506;25,940;5,554;116,146;244,0;707,246;644,310;519,556;522,820;632,1072;770,1233;504,1491;504,1491;325,1590;262,1506" o:connectangles="0,0,0,0,0,0,0,0,0,0,0,0,0,0,0"/>
                    <v:fill on="t" focussize="0,0"/>
                    <v:stroke on="f" joinstyle="miter"/>
                    <v:imagedata o:title=""/>
                    <o:lock v:ext="edit" aspectratio="f"/>
                  </v:shape>
                  <v:shape id="任意多边形: 形状 8" o:spid="_x0000_s1026" o:spt="100" style="position:absolute;left:4781;top:6232;height:1708;width:813;" fillcolor="#644332" filled="t" stroked="f" coordsize="240623,505454" o:gfxdata="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o5+cugAAANwA&#10;AAAPAAAAAAAAAAEAIAAAACIAAABkcnMvZG93bnJldi54bWxQSwECFAAUAAAACACHTuJAMy8FnjsA&#10;AAA5AAAAEAAAAAAAAAABACAAAAAJAQAAZHJzL3NoYXBleG1sLnhtbFBLBQYAAAAABgAGAFsBAACz&#10;AwAAAAA=&#10;" path="m240624,473642c223817,481430,206389,487803,188522,492692c172234,497168,155089,501645,137659,505455c136230,504312,134801,503359,133468,502217c90615,464862,58051,417148,38884,363628c28551,336518,19961,308775,13167,280570c6186,254468,1878,227724,308,200750c-866,178830,1318,156859,6785,135599c12361,115305,21104,96018,32693,78449c50270,52718,71042,29322,94511,8821c135135,-251,177008,-2345,218336,2630c212953,6678,207947,11205,203381,16156c175759,46636,162995,86450,156232,124550c149219,164381,147649,204979,151565,245232c156767,295821,170419,345178,191951,391250c205150,420393,221469,448018,240624,473642xe">
                    <v:path o:connectlocs="813,1600;636,1664;465,1708;450,1697;131,1228;44,948;1,678;22,458;110,265;319,29;737,8;687,54;527,420;512,828;648,1322;813,1600" o:connectangles="0,0,0,0,0,0,0,0,0,0,0,0,0,0,0,0"/>
                    <v:fill on="t" focussize="0,0"/>
                    <v:stroke on="f" joinstyle="miter"/>
                    <v:imagedata o:title=""/>
                    <o:lock v:ext="edit" aspectratio="f"/>
                  </v:shape>
                  <v:shape id="任意多边形: 形状 9" o:spid="_x0000_s1026" o:spt="100" style="position:absolute;left:4359;top:6263;height:1703;width:885;" fillcolor="#FBB803" filled="t" stroked="f" coordsize="261970,503904" o:gfxdata="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x8KGW8AAAA&#10;2wAAAA8AAAAAAAAAAQAgAAAAIgAAAGRycy9kb3ducmV2LnhtbFBLAQIUABQAAAAIAIdO4kAzLwWe&#10;OwAAADkAAAAQAAAAAAAAAAEAIAAAAAsBAABkcnMvc2hhcGV4bWwueG1sUEsFBgAAAAAGAAYAWwEA&#10;ALUDAAAAAA==&#10;" path="m82900,479774c54850,440235,33068,396605,18321,350425c1940,299363,-3544,245433,2223,192119c6816,153574,17557,116013,34037,80867c43562,73343,54325,65818,65469,58579l65469,58579c65469,58579,65469,58579,65469,58579l68803,56483c69376,55929,70016,55449,70708,55054c90232,42332,111129,31852,133002,23813c159334,14669,186176,7068,213393,1048l213869,1048,219203,0c206758,11159,194929,22988,183770,35433c169107,51436,156530,69230,146337,88392c137038,106329,130610,125613,127286,145542c119190,196501,130525,247269,144146,295561c159195,349567,180246,403098,215202,447961c228832,465648,244534,481637,261970,495586c232448,502196,202184,504887,171959,503587c152491,502833,133238,499239,114809,492919c104510,489362,94483,485065,84805,480060xe">
                    <v:path o:connectlocs="280,1621;61,1184;7,649;114,273;221,197;221,197;221,197;232,190;238,186;449,80;720,3;722,3;740,0;620,119;494,298;430,491;486,998;727,1513;885,1674;580,1701;387,1665;286,1622" o:connectangles="0,0,0,0,0,0,0,0,0,0,0,0,0,0,0,0,0,0,0,0,0,0"/>
                    <v:fill on="t" focussize="0,0"/>
                    <v:stroke on="f" joinstyle="miter"/>
                    <v:imagedata o:title=""/>
                    <o:lock v:ext="edit" aspectratio="f"/>
                  </v:shape>
                  <v:shape id="任意多边形: 形状 10" o:spid="_x0000_s1026" o:spt="100" style="position:absolute;left:4189;top:6538;height:1344;width:447;" fillcolor="#644332" filled="t" stroked="f" coordsize="132375,397668" o:gfxdata="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YLG2vQAA&#10;ANsAAAAPAAAAAAAAAAEAIAAAACIAAABkcnMvZG93bnJldi54bWxQSwECFAAUAAAACACHTuJAMy8F&#10;njsAAAA5AAAAEAAAAAAAAAABACAAAAAMAQAAZHJzL3NoYXBleG1sLnhtbFBLBQYAAAAABgAGAFsB&#10;AAC2AwAAAAA=&#10;" path="m33220,48958c47633,30353,64595,13872,83607,0c72248,24685,63686,50564,58080,77152c47143,128901,47403,182390,58842,234029c70870,286567,92122,336554,121612,381667c125041,387096,128661,392430,132375,397669c81036,369094,37125,314135,15123,248507c-10119,174117,-3546,101251,33220,48958xe">
                    <v:path o:connectlocs="112,165;282,0;196,260;198,790;410,1289;447,1344;51,839;112,165" o:connectangles="0,0,0,0,0,0,0,0"/>
                    <v:fill on="t" focussize="0,0"/>
                    <v:stroke on="f" joinstyle="miter"/>
                    <v:imagedata o:title=""/>
                    <o:lock v:ext="edit" aspectratio="f"/>
                  </v:shape>
                  <v:shape id="任意多边形: 形状 12" o:spid="_x0000_s1026" o:spt="100" style="position:absolute;left:3602;top:5568;height:1216;width:1514;" fillcolor="#FFFFFF" filled="t" stroked="t" coordsize="447953,359781" o:gfxdata="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4ZSZ+/&#10;AAAA2wAAAA8AAAAAAAAAAQAgAAAAIgAAAGRycy9kb3ducmV2LnhtbFBLAQIUABQAAAAIAIdO4kAz&#10;LwWeOwAAADkAAAAQAAAAAAAAAAEAIAAAAA4BAABkcnMvc2hhcGV4bWwueG1sUEsFBgAAAAAGAAYA&#10;WwEAALgDAAAAAA==&#10;" path="m352517,85984c263458,21309,93628,-56320,23809,59790c-77441,228192,167827,386021,316798,356113c342401,350804,366408,339583,386902,323347c402619,311059,438623,282961,444052,263244c463674,192949,405571,124560,352517,85984xe">
                    <v:path o:connectlocs="1191,290;80,202;1070,1203;1307,1092;1500,889;1191,290" o:connectangles="0,0,0,0,0,0"/>
                    <v:fill on="t" focussize="0,0"/>
                    <v:stroke weight="0.97503937007874pt" color="#D8D8D9" joinstyle="miter"/>
                    <v:imagedata o:title=""/>
                    <o:lock v:ext="edit" aspectratio="f"/>
                  </v:shape>
                  <v:shape id="任意多边形: 形状 13" o:spid="_x0000_s1026" o:spt="100" style="position:absolute;left:5397;top:5875;height:1809;width:1808;" fillcolor="#FFD733" filled="t" stroked="f" coordsize="655894,655916" o:gfxdata="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QfrIvQAA&#10;ANsAAAAPAAAAAAAAAAEAIAAAACIAAABkcnMvZG93bnJldi54bWxQSwECFAAUAAAACACHTuJAMy8F&#10;njsAAAA5AAAAEAAAAAAAAAABACAAAAAMAQAAZHJzL3NoYXBleG1sLnhtbFBLBQYAAAAABgAGAFsB&#10;AAC2AwAAAAA=&#10;" path="m77,320938c-3807,502016,139838,651956,320916,655840c501993,659723,651934,516079,655818,335001c659701,153924,516057,3983,334979,99c333740,73,332501,53,331261,41c151206,-2770,2948,140883,77,320938xe">
                    <v:path o:connectlocs="0,885;884,1808;1807,923;923,0;913,0;0,885" o:connectangles="0,0,0,0,0,0"/>
                    <v:fill on="t" focussize="0,0"/>
                    <v:stroke on="f" joinstyle="miter"/>
                    <v:imagedata o:title=""/>
                    <o:lock v:ext="edit" aspectratio="f"/>
                  </v:shape>
                  <v:shape id="任意多边形: 形状 16" o:spid="_x0000_s1026" o:spt="100" style="position:absolute;left:6818;top:5729;height:385;width:585;" filled="f" stroked="t" coordsize="173164,113762" o:gfxdata="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TY+b4A&#10;AADcAAAADwAAAAAAAAABACAAAAAiAAAAZHJzL2Rvd25yZXYueG1sUEsBAhQAFAAAAAgAh07iQDMv&#10;BZ47AAAAOQAAABAAAAAAAAAAAQAgAAAADQEAAGRycy9zaGFwZXhtbC54bWxQSwUGAAAAAAYABgBb&#10;AQAAtwMAAAAA&#10;" path="m0,113763c37529,33562,111633,-11872,173165,2701e">
                    <v:path o:connectlocs="0,385;585,9" o:connectangles="0,0"/>
                    <v:fill on="f" focussize="0,0"/>
                    <v:stroke weight="2.41503937007874pt" color="#794200" joinstyle="miter" endcap="round"/>
                    <v:imagedata o:title=""/>
                    <o:lock v:ext="edit" aspectratio="f"/>
                  </v:shape>
                  <v:shape id="任意多边形: 形状 17" o:spid="_x0000_s1026" o:spt="100" style="position:absolute;left:7296;top:5594;height:297;width:316;" fillcolor="#794200" filled="t" stroked="f" coordsize="93630,87737" o:gfxdata="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sQjRDugAAANwA&#10;AAAPAAAAAAAAAAEAIAAAACIAAABkcnMvZG93bnJldi54bWxQSwECFAAUAAAACACHTuJAMy8FnjsA&#10;AAA5AAAAEAAAAAAAAAABACAAAAAJAQAAZHJzL3NoYXBleG1sLnhtbFBLBQYAAAAABgAGAFsBAACz&#10;AwAAAAA=&#10;" path="m0,45822c2787,71606,25948,90249,51732,87462c75142,84932,93059,65456,93631,41916c90844,16132,67683,-2511,41898,276c18489,2806,572,22282,0,45822xe">
                    <v:path o:connectlocs="0,155;174,296;316,141;141,0;0,155" o:connectangles="0,0,0,0,0"/>
                    <v:fill on="t" focussize="0,0"/>
                    <v:stroke on="f" joinstyle="miter"/>
                    <v:imagedata o:title=""/>
                    <o:lock v:ext="edit" aspectratio="f"/>
                  </v:shape>
                  <v:shape id="任意多边形: 形状 18" o:spid="_x0000_s1026" o:spt="100" style="position:absolute;left:5824;top:5362;height:616;width:308;" filled="f" stroked="t" coordsize="91083,182213" o:gfxdata="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nyvuL4A&#10;AADcAAAADwAAAAAAAAABACAAAAAiAAAAZHJzL2Rvd25yZXYueG1sUEsBAhQAFAAAAAgAh07iQDMv&#10;BZ47AAAAOQAAABAAAAAAAAAAAQAgAAAADQEAAGRycy9zaGFwZXhtbC54bWxQSwUGAAAAAAYABgBb&#10;AQAAtwMAAAAA&#10;" path="m1358,182213c-6548,113538,19646,25146,91083,0e">
                    <v:path o:connectlocs="4,616;308,0" o:connectangles="0,0"/>
                    <v:fill on="f" focussize="0,0"/>
                    <v:stroke weight="2.41503937007874pt" color="#794200" joinstyle="miter" endcap="round"/>
                    <v:imagedata o:title=""/>
                    <o:lock v:ext="edit" aspectratio="f"/>
                  </v:shape>
                  <v:shape id="任意多边形: 形状 19" o:spid="_x0000_s1026" o:spt="100" style="position:absolute;left:6077;top:5172;height:322;width:322;" fillcolor="#794200" filled="t" stroked="f" coordsize="95275,95275" o:gfxdata="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ML0hr4A&#10;AADcAAAADwAAAAAAAAABACAAAAAiAAAAZHJzL2Rvd25yZXYueG1sUEsBAhQAFAAAAAgAh07iQDMv&#10;BZ47AAAAOQAAABAAAAAAAAAAAQAgAAAADQEAAGRycy9zaGFwZXhtbC54bWxQSwUGAAAAAAYABgBb&#10;AQAAtwMAAAAA&#10;" path="m13,46542c-592,72845,20240,94658,46542,95263c72845,95868,94658,75036,95263,48733c95868,22431,75036,618,48733,13c22431,-592,618,20240,13,46542xe">
                    <v:path o:connectlocs="0,157;157,321;321,164;164,0;0,157" o:connectangles="0,0,0,0,0"/>
                    <v:fill on="t" focussize="0,0"/>
                    <v:stroke on="f" joinstyle="miter"/>
                    <v:imagedata o:title=""/>
                    <o:lock v:ext="edit" aspectratio="f"/>
                  </v:shape>
                  <v:shape id="任意多边形: 形状 20" o:spid="_x0000_s1026" o:spt="100" style="position:absolute;left:6162;top:7189;height:120;width:330;" filled="f" stroked="t" coordsize="210597,62973" o:gfxdata="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0Ddq8AAAA&#10;3AAAAA8AAAAAAAAAAQAgAAAAIgAAAGRycy9kb3ducmV2LnhtbFBLAQIUABQAAAAIAIdO4kAzLwWe&#10;OwAAADkAAAAQAAAAAAAAAAEAIAAAAAsBAABkcnMvc2hhcGV4bWwueG1sUEsFBgAAAAAGAAYAWwEA&#10;ALUDAAAAAA==&#10;" path="m210598,3429c191548,54007,102584,80296,46006,50292c24218,40831,7487,22543,0,0e">
                    <v:path o:connectlocs="330,6;72,95;0,0" o:connectangles="0,0,0"/>
                    <v:fill on="f" focussize="0,0"/>
                    <v:stroke weight="1.07251968503937pt" color="#7C5B2F" joinstyle="round" endcap="round"/>
                    <v:imagedata o:title=""/>
                    <o:lock v:ext="edit" aspectratio="f"/>
                  </v:shape>
                  <v:shape id="任意多边形: 形状 21" o:spid="_x0000_s1026" o:spt="100" style="position:absolute;left:6906;top:6867;height:339;width:339;" fillcolor="#EC803B" filled="t" stroked="f" coordsize="114300,114300" o:gfxdata="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A9iNb4A&#10;AADcAAAADwAAAAAAAAABACAAAAAiAAAAZHJzL2Rvd25yZXYueG1sUEsBAhQAFAAAAAgAh07iQDMv&#10;BZ47AAAAOQAAABAAAAAAAAAAAQAgAAAADQEAAGRycy9zaGFwZXhtbC54bWxQSwUGAAAAAAYABgBb&#10;AQAAtwMAAAAA&#10;" path="m0,57150c0,88713,25587,114300,57150,114300c88713,114300,114300,88713,114300,57150c114300,25587,88713,0,57150,0c25587,0,0,25587,0,57150xe">
                    <v:path o:connectlocs="0,169;169,339;339,169;169,0;0,169" o:connectangles="0,0,0,0,0"/>
                    <v:fill on="t" opacity="40632f" focussize="0,0"/>
                    <v:stroke on="f" joinstyle="miter"/>
                    <v:imagedata o:title=""/>
                    <o:lock v:ext="edit" aspectratio="f"/>
                  </v:shape>
                  <v:group id="组合 35" o:spid="_x0000_s1026" o:spt="203" style="position:absolute;left:5612;top:6386;height:584;width:566;" coordorigin="5684,6422" coordsize="566,584" o:gfxdata="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hIk07oAAADbAAAADwAAAAAAAAABACAAAAAiAAAAZHJzL2Rvd25yZXYueG1sUEsB&#10;AhQAFAAAAAgAh07iQDMvBZ47AAAAOQAAABUAAAAAAAAAAQAgAAAACQEAAGRycy9ncm91cHNoYXBl&#10;eG1sLnhtbFBLBQYAAAAABgAGAGABAADGAwAAAAA=&#10;">
                    <o:lock v:ext="edit" aspectratio="f"/>
                    <v:shape id="任意多边形: 形状 15" o:spid="_x0000_s1026" o:spt="100" style="position:absolute;left:5684;top:6422;height:584;width:566;" fillcolor="#FFFFFF" filled="t" stroked="f" coordsize="78962,92297" o:gfxdata="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Y7UD74A&#10;AADcAAAADwAAAAAAAAABACAAAAAiAAAAZHJzL2Rvd25yZXYueG1sUEsBAhQAFAAAAAgAh07iQDMv&#10;BZ47AAAAOQAAABAAAAAAAAAAAQAgAAAADQEAAGRycy9zaGFwZXhtbC54bWxQSwUGAAAAAAYABgBb&#10;AQAAtwMAAAAA&#10;" path="m0,46196c0,71628,17621,92297,39433,92297c61246,92297,78962,71628,78962,46196c78962,20765,61246,0,39433,0c17621,0,0,20669,0,46196xe">
                      <v:path o:connectlocs="0,292;282,584;566,292;282,0;0,292" o:connectangles="0,0,0,0,0"/>
                      <v:fill on="t" focussize="0,0"/>
                      <v:stroke on="f" joinstyle="miter"/>
                      <v:imagedata o:title=""/>
                      <o:lock v:ext="edit" aspectratio="f"/>
                    </v:shape>
                    <v:shape id="任意多边形: 形状 15" o:spid="_x0000_s1026" o:spt="100" style="position:absolute;left:5801;top:6508;height:390;width:378;" fillcolor="#644332" filled="t" stroked="f" coordsize="78962,92297" o:gfxdata="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chrYL4A&#10;AADcAAAADwAAAAAAAAABACAAAAAiAAAAZHJzL2Rvd25yZXYueG1sUEsBAhQAFAAAAAgAh07iQDMv&#10;BZ47AAAAOQAAABAAAAAAAAAAAQAgAAAADQEAAGRycy9zaGFwZXhtbC54bWxQSwUGAAAAAAYABgBb&#10;AQAAtwMAAAAA&#10;" path="m0,46196c0,71628,17621,92297,39433,92297c61246,92297,78962,71628,78962,46196c78962,20765,61246,0,39433,0c17621,0,0,20669,0,46196xe">
                      <v:path o:connectlocs="0,195;188,390;378,195;188,0;0,195" o:connectangles="0,0,0,0,0"/>
                      <v:fill on="t" focussize="0,0"/>
                      <v:stroke on="f" joinstyle="miter"/>
                      <v:imagedata o:title=""/>
                      <o:lock v:ext="edit" aspectratio="f"/>
                    </v:shape>
                    <v:shape id="任意多边形: 形状 15" o:spid="_x0000_s1026" o:spt="100" style="position:absolute;left:5945;top:6525;height:217;width:210;" fillcolor="#FFFFFF" filled="t" stroked="f" coordsize="78962,92297" o:gfxdata="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rOhcb4A&#10;AADcAAAADwAAAAAAAAABACAAAAAiAAAAZHJzL2Rvd25yZXYueG1sUEsBAhQAFAAAAAgAh07iQDMv&#10;BZ47AAAAOQAAABAAAAAAAAAAAQAgAAAADQEAAGRycy9zaGFwZXhtbC54bWxQSwUGAAAAAAYABgBb&#10;AQAAtwMAAAAA&#10;" path="m0,46196c0,71628,17621,92297,39433,92297c61246,92297,78962,71628,78962,46196c78962,20765,61246,0,39433,0c17621,0,0,20669,0,46196xe">
                      <v:path o:connectlocs="0,108;104,217;210,108;104,0;0,108" o:connectangles="0,0,0,0,0"/>
                      <v:fill on="t" focussize="0,0"/>
                      <v:stroke on="f" joinstyle="miter"/>
                      <v:imagedata o:title=""/>
                      <o:lock v:ext="edit" aspectratio="f"/>
                    </v:shape>
                  </v:group>
                  <v:group id="组合 36" o:spid="_x0000_s1026" o:spt="203" style="position:absolute;left:6380;top:6386;height:584;width:566;" coordorigin="5684,6422" coordsize="566,584" o:gfxdata="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o0lrvAAAANwAAAAPAAAAAAAAAAEAIAAAACIAAABkcnMvZG93bnJldi54bWxQ&#10;SwECFAAUAAAACACHTuJAMy8FnjsAAAA5AAAAFQAAAAAAAAABACAAAAALAQAAZHJzL2dyb3Vwc2hh&#10;cGV4bWwueG1sUEsFBgAAAAAGAAYAYAEAAMgDAAAAAA==&#10;">
                    <o:lock v:ext="edit" aspectratio="f"/>
                    <v:shape id="任意多边形: 形状 15" o:spid="_x0000_s1026" o:spt="100" style="position:absolute;left:5684;top:6422;height:584;width:566;" fillcolor="#FFFFFF" filled="t" stroked="f" coordsize="78962,92297" o:gfxdata="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JlpY7gAAADcAAAA&#10;DwAAAAAAAAABACAAAAAiAAAAZHJzL2Rvd25yZXYueG1sUEsBAhQAFAAAAAgAh07iQDMvBZ47AAAA&#10;OQAAABAAAAAAAAAAAQAgAAAABwEAAGRycy9zaGFwZXhtbC54bWxQSwUGAAAAAAYABgBbAQAAsQMA&#10;AAAA&#10;" path="m0,46196c0,71628,17621,92297,39433,92297c61246,92297,78962,71628,78962,46196c78962,20765,61246,0,39433,0c17621,0,0,20669,0,46196xe">
                      <v:path o:connectlocs="0,292;282,584;566,292;282,0;0,292" o:connectangles="0,0,0,0,0"/>
                      <v:fill on="t" focussize="0,0"/>
                      <v:stroke on="f" joinstyle="miter"/>
                      <v:imagedata o:title=""/>
                      <o:lock v:ext="edit" aspectratio="f"/>
                    </v:shape>
                    <v:shape id="任意多边形: 形状 15" o:spid="_x0000_s1026" o:spt="100" style="position:absolute;left:5801;top:6508;height:390;width:378;" fillcolor="#644332" filled="t" stroked="f" coordsize="78962,92297" o:gfxdata="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X/xK/&#10;AAAA3AAAAA8AAAAAAAAAAQAgAAAAIgAAAGRycy9kb3ducmV2LnhtbFBLAQIUABQAAAAIAIdO4kAz&#10;LwWeOwAAADkAAAAQAAAAAAAAAAEAIAAAAA4BAABkcnMvc2hhcGV4bWwueG1sUEsFBgAAAAAGAAYA&#10;WwEAALgDAAAAAA==&#10;" path="m0,46196c0,71628,17621,92297,39433,92297c61246,92297,78962,71628,78962,46196c78962,20765,61246,0,39433,0c17621,0,0,20669,0,46196xe">
                      <v:path o:connectlocs="0,195;188,390;378,195;188,0;0,195" o:connectangles="0,0,0,0,0"/>
                      <v:fill on="t" focussize="0,0"/>
                      <v:stroke on="f" joinstyle="miter"/>
                      <v:imagedata o:title=""/>
                      <o:lock v:ext="edit" aspectratio="f"/>
                    </v:shape>
                    <v:shape id="任意多边形: 形状 15" o:spid="_x0000_s1026" o:spt="100" style="position:absolute;left:5945;top:6525;height:217;width:210;" fillcolor="#FFFFFF" filled="t" stroked="f" coordsize="78962,92297" o:gfxdata="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zbzuLgAAADcAAAA&#10;DwAAAAAAAAABACAAAAAiAAAAZHJzL2Rvd25yZXYueG1sUEsBAhQAFAAAAAgAh07iQDMvBZ47AAAA&#10;OQAAABAAAAAAAAAAAQAgAAAABwEAAGRycy9zaGFwZXhtbC54bWxQSwUGAAAAAAYABgBbAQAAsQMA&#10;AAAA&#10;" path="m0,46196c0,71628,17621,92297,39433,92297c61246,92297,78962,71628,78962,46196c78962,20765,61246,0,39433,0c17621,0,0,20669,0,46196xe">
                      <v:path o:connectlocs="0,108;104,217;210,108;104,0;0,108" o:connectangles="0,0,0,0,0"/>
                      <v:fill on="t" focussize="0,0"/>
                      <v:stroke on="f" joinstyle="miter"/>
                      <v:imagedata o:title=""/>
                      <o:lock v:ext="edit" aspectratio="f"/>
                    </v:shape>
                  </v:group>
                  <v:shape id="任意多边形: 形状 21" o:spid="_x0000_s1026" o:spt="100" style="position:absolute;left:5346;top:6867;height:339;width:339;" fillcolor="#EC803B" filled="t" stroked="f" coordsize="114300,114300" o:gfxdata="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oVdwvQAA&#10;ANwAAAAPAAAAAAAAAAEAIAAAACIAAABkcnMvZG93bnJldi54bWxQSwECFAAUAAAACACHTuJAMy8F&#10;njsAAAA5AAAAEAAAAAAAAAABACAAAAAMAQAAZHJzL3NoYXBleG1sLnhtbFBLBQYAAAAABgAGAFsB&#10;AAC2AwAAAAA=&#10;" path="m0,57150c0,88713,25587,114300,57150,114300c88713,114300,114300,88713,114300,57150c114300,25587,88713,0,57150,0c25587,0,0,25587,0,57150xe">
                    <v:path o:connectlocs="0,169;169,339;339,169;169,0;0,169" o:connectangles="0,0,0,0,0"/>
                    <v:fill on="t" opacity="40632f" focussize="0,0"/>
                    <v:stroke on="f" joinstyle="miter"/>
                    <v:imagedata o:title=""/>
                    <o:lock v:ext="edit" aspectratio="f"/>
                  </v:shape>
                </v:group>
                <v:group id="组合 1" o:spid="_x0000_s1026" o:spt="203" style="position:absolute;left:12505;top:5844;height:771;width:531;" coordorigin="12439,5964" coordsize="531,771" o:gfxdata="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R7+zwvwAAANwAAAAPAAAAAAAAAAEAIAAAACIAAABkcnMvZG93bnJldi54&#10;bWxQSwECFAAUAAAACACHTuJAMy8FnjsAAAA5AAAAFQAAAAAAAAABACAAAAAOAQAAZHJzL2dyb3Vw&#10;c2hhcGV4bWwueG1sUEsFBgAAAAAGAAYAYAEAAMsDAAAAAA==&#10;">
                  <o:lock v:ext="edit" aspectratio="f"/>
                  <v:shape id="任意多边形: 形状 26" o:spid="_x0000_s1026" o:spt="100" style="position:absolute;left:12639;top:6208;height:516;width:113;" fillcolor="#4CAE48" filled="t" stroked="t" coordsize="150399,683514" o:gfxdata="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1Uyvm/&#10;AAAA3AAAAA8AAAAAAAAAAQAgAAAAIgAAAGRycy9kb3ducmV2LnhtbFBLAQIUABQAAAAIAIdO4kAz&#10;LwWeOwAAADkAAAAQAAAAAAAAAAEAIAAAAA4BAABkcnMvc2hhcGV4bWwueG1sUEsFBgAAAAAGAAYA&#10;WwEAALgDAAAAAA==&#10;" path="m0,0c0,0,109537,416623,150400,683514e">
                    <v:path o:connectlocs="0,0;113,516" o:connectangles="0,0"/>
                    <v:fill on="t" focussize="0,0"/>
                    <v:stroke weight="2.31748031496063pt" color="#0C6F37" joinstyle="miter" endcap="round"/>
                    <v:imagedata o:title=""/>
                    <o:lock v:ext="edit" aspectratio="f"/>
                  </v:shape>
                  <v:shape id="任意多边形: 形状 27" o:spid="_x0000_s1026" o:spt="100" style="position:absolute;left:12439;top:5964;height:389;width:385;" fillcolor="#FFA5A5" filled="t" stroked="f" coordsize="511023,516084" o:gfxdata="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Y2SGvQAA&#10;ANwAAAAPAAAAAAAAAAEAIAAAACIAAABkcnMvZG93bnJldi54bWxQSwECFAAUAAAACACHTuJAMy8F&#10;njsAAAA5AAAAEAAAAAAAAAABACAAAAAMAQAAZHJzL3NoYXBleG1sLnhtbFBLBQYAAAAABgAGAFsB&#10;AAC2AwAAAAA=&#10;" path="m345578,504791c431303,486884,634376,351439,406443,19016c398153,7096,381770,4154,369850,12444c369165,12920,368503,13429,367867,13968l325385,50163c317026,57263,305128,58404,295572,53021l206990,3395c194448,-3709,178522,698,171418,13239c170816,14301,170289,15404,169842,16540l147839,72261c142566,85676,127416,92275,114002,87002c113786,86917,113572,86829,113359,86739l47636,59021c34294,53568,19057,59964,13604,73306c12865,75115,12331,77001,12013,78929c-5513,190466,-51614,550226,303287,513459c312146,512507,336911,506982,345578,504791xe">
                    <v:path o:connectlocs="260,380;306,14;278,9;277,10;245,37;222,39;155,2;129,9;127,12;111,54;85,65;85,65;35,44;10,55;9,59;228,387;260,380" o:connectangles="0,0,0,0,0,0,0,0,0,0,0,0,0,0,0,0,0"/>
                    <v:fill on="t" focussize="0,0"/>
                    <v:stroke on="f" joinstyle="miter"/>
                    <v:imagedata o:title=""/>
                    <o:lock v:ext="edit" aspectratio="f"/>
                  </v:shape>
                  <v:shape id="任意多边形: 形状 28" o:spid="_x0000_s1026" o:spt="100" style="position:absolute;left:12728;top:6427;height:308;width:243;" fillcolor="#5DC44C" filled="t" stroked="f" coordsize="322018,408667" o:gfxdata="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K1amvQAA&#10;ANwAAAAPAAAAAAAAAAEAIAAAACIAAABkcnMvZG93bnJldi54bWxQSwECFAAUAAAACACHTuJAMy8F&#10;njsAAAA5AAAAEAAAAAAAAAABACAAAAAMAQAAZHJzL3NoYXBleG1sLnhtbFBLBQYAAAAABgAGAFsB&#10;AAC2AwAAAAA=&#10;" path="m98943,345478c112574,315916,124531,285610,134757,254705c173222,154848,237916,67218,322019,1054c252772,-7899,191241,41821,139234,88303c87228,134785,35126,182601,12266,247180c-3069,290233,-5641,346430,13885,388912c38174,441871,83799,374815,98943,345478xe">
                    <v:path o:connectlocs="74,260;101,191;243,0;105,66;9,186;10,293;74,260" o:connectangles="0,0,0,0,0,0,0"/>
                    <v:fill on="t" focussize="0,0"/>
                    <v:stroke on="f" joinstyle="miter"/>
                    <v:imagedata o:title=""/>
                    <o:lock v:ext="edit" aspectratio="f"/>
                  </v:shape>
                  <v:shape id="任意多边形: 形状 29" o:spid="_x0000_s1026" o:spt="100" style="position:absolute;left:12473;top:6482;height:253;width:309;" fillcolor="#5DC44C" filled="t" stroked="f" coordsize="410371,336012" o:gfxdata="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I7vcvQAA&#10;ANwAAAAPAAAAAAAAAAEAIAAAACIAAABkcnMvZG93bnJldi54bWxQSwECFAAUAAAACACHTuJAMy8F&#10;njsAAAA5AAAAEAAAAAAAAAABACAAAAAMAQAAZHJzL3NoYXBleG1sLnhtbFBLBQYAAAAABgAGAFsB&#10;AAC2AwAAAAA=&#10;" path="m272185,136112c235038,126587,197224,120110,160743,107537c142677,101560,125072,94269,108070,85725c67779,65056,25107,40862,2437,0c-4067,31468,2575,64227,20821,90678c67684,163830,157314,197644,224941,247745c261581,274987,299490,300387,338670,323945c350576,331184,364292,338519,377913,335185c418585,324993,411917,253841,405726,223838c399535,193834,375436,173831,348576,161258c323992,150409,298407,141987,272185,136112xe">
                    <v:path o:connectlocs="204,102;121,80;81,64;1,0;15,68;169,186;255,243;284,252;305,168;262,121;204,102" o:connectangles="0,0,0,0,0,0,0,0,0,0,0"/>
                    <v:fill on="t" focussize="0,0"/>
                    <v:stroke on="f" joinstyle="miter"/>
                    <v:imagedata o:title=""/>
                    <o:lock v:ext="edit" aspectratio="f"/>
                  </v:shape>
                </v:group>
                <v:group id="组合 2" o:spid="_x0000_s1026" o:spt="203" style="position:absolute;left:11967;top:6328;height:653;width:449;" coordorigin="11967,6328" coordsize="449,653" o:gfxdata="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FDNOwvAAAANwAAAAPAAAAAAAAAAEAIAAAACIAAABkcnMvZG93bnJldi54bWxQ&#10;SwECFAAUAAAACACHTuJAMy8FnjsAAAA5AAAAFQAAAAAAAAABACAAAAALAQAAZHJzL2dyb3Vwc2hh&#10;cGV4bWwueG1sUEsFBgAAAAAGAAYAYAEAAMgDAAAAAA==&#10;">
                  <o:lock v:ext="edit" aspectratio="f"/>
                  <v:shape id="任意多边形: 形状 26" o:spid="_x0000_s1026" o:spt="100" style="position:absolute;left:12136;top:6535;height:437;width:96;" fillcolor="#4CAE48" filled="t" stroked="t" coordsize="150399,683514" o:gfxdata="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8FiIvQAA&#10;ANwAAAAPAAAAAAAAAAEAIAAAACIAAABkcnMvZG93bnJldi54bWxQSwECFAAUAAAACACHTuJAMy8F&#10;njsAAAA5AAAAEAAAAAAAAAABACAAAAAMAQAAZHJzL3NoYXBleG1sLnhtbFBLBQYAAAAABgAGAFsB&#10;AAC2AwAAAAA=&#10;" path="m0,0c0,0,109537,416623,150400,683514e">
                    <v:path o:connectlocs="0,0;96,437" o:connectangles="0,0"/>
                    <v:fill on="t" focussize="0,0"/>
                    <v:stroke weight="2.31748031496063pt" color="#0C6F37" joinstyle="miter" endcap="round"/>
                    <v:imagedata o:title=""/>
                    <o:lock v:ext="edit" aspectratio="f"/>
                  </v:shape>
                  <v:shape id="任意多边形: 形状 27" o:spid="_x0000_s1026" o:spt="100" style="position:absolute;left:11967;top:6328;height:330;width:326;" fillcolor="#FFA5A5" filled="t" stroked="f" coordsize="511023,516084" o:gfxdata="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iyxi8AAAA&#10;3AAAAA8AAAAAAAAAAQAgAAAAIgAAAGRycy9kb3ducmV2LnhtbFBLAQIUABQAAAAIAIdO4kAzLwWe&#10;OwAAADkAAAAQAAAAAAAAAAEAIAAAAAsBAABkcnMvc2hhcGV4bWwueG1sUEsFBgAAAAAGAAYAWwEA&#10;ALUDAAAAAA==&#10;" path="m345578,504791c431303,486884,634376,351439,406443,19016c398153,7096,381770,4154,369850,12444c369165,12920,368503,13429,367867,13968l325385,50163c317026,57263,305128,58404,295572,53021l206990,3395c194448,-3709,178522,698,171418,13239c170816,14301,170289,15404,169842,16540l147839,72261c142566,85676,127416,92275,114002,87002c113786,86917,113572,86829,113359,86739l47636,59021c34294,53568,19057,59964,13604,73306c12865,75115,12331,77001,12013,78929c-5513,190466,-51614,550226,303287,513459c312146,512507,336911,506982,345578,504791xe">
                    <v:path o:connectlocs="220,322;259,12;235,7;234,8;207,32;188,33;132,2;109,8;108,10;94,46;72,55;72,55;30,37;8,46;7,50;193,328;220,322" o:connectangles="0,0,0,0,0,0,0,0,0,0,0,0,0,0,0,0,0"/>
                    <v:fill on="t" focussize="0,0"/>
                    <v:stroke on="f" joinstyle="miter"/>
                    <v:imagedata o:title=""/>
                    <o:lock v:ext="edit" aspectratio="f"/>
                  </v:shape>
                  <v:shape id="任意多边形: 形状 28" o:spid="_x0000_s1026" o:spt="100" style="position:absolute;left:12212;top:6720;height:261;width:205;" fillcolor="#5DC44C" filled="t" stroked="f" coordsize="322018,408667" o:gfxdata="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ImFGbsAAADc&#10;AAAADwAAAAAAAAABACAAAAAiAAAAZHJzL2Rvd25yZXYueG1sUEsBAhQAFAAAAAgAh07iQDMvBZ47&#10;AAAAOQAAABAAAAAAAAAAAQAgAAAACgEAAGRycy9zaGFwZXhtbC54bWxQSwUGAAAAAAYABgBbAQAA&#10;tAMAAAAA&#10;" path="m98943,345478c112574,315916,124531,285610,134757,254705c173222,154848,237916,67218,322019,1054c252772,-7899,191241,41821,139234,88303c87228,134785,35126,182601,12266,247180c-3069,290233,-5641,346430,13885,388912c38174,441871,83799,374815,98943,345478xe">
                    <v:path o:connectlocs="62,220;85,162;205,0;88,56;7,157;8,248;62,220" o:connectangles="0,0,0,0,0,0,0"/>
                    <v:fill on="t" focussize="0,0"/>
                    <v:stroke on="f" joinstyle="miter"/>
                    <v:imagedata o:title=""/>
                    <o:lock v:ext="edit" aspectratio="f"/>
                  </v:shape>
                  <v:shape id="任意多边形: 形状 29" o:spid="_x0000_s1026" o:spt="100" style="position:absolute;left:11996;top:6767;height:215;width:262;" fillcolor="#5DC44C" filled="t" stroked="f" coordsize="410371,336012" o:gfxdata="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9Tj7sAAADc&#10;AAAADwAAAAAAAAABACAAAAAiAAAAZHJzL2Rvd25yZXYueG1sUEsBAhQAFAAAAAgAh07iQDMvBZ47&#10;AAAAOQAAABAAAAAAAAAAAQAgAAAACgEAAGRycy9zaGFwZXhtbC54bWxQSwUGAAAAAAYABgBbAQAA&#10;tAMAAAAA&#10;" path="m272185,136112c235038,126587,197224,120110,160743,107537c142677,101560,125072,94269,108070,85725c67779,65056,25107,40862,2437,0c-4067,31468,2575,64227,20821,90678c67684,163830,157314,197644,224941,247745c261581,274987,299490,300387,338670,323945c350576,331184,364292,338519,377913,335185c418585,324993,411917,253841,405726,223838c399535,193834,375436,173831,348576,161258c323992,150409,298407,141987,272185,136112xe">
                    <v:path o:connectlocs="173,87;102,68;68,54;1,0;13,58;143,158;216,207;241,214;259,143;222,103;173,87" o:connectangles="0,0,0,0,0,0,0,0,0,0,0"/>
                    <v:fill on="t" focussize="0,0"/>
                    <v:stroke on="f" joinstyle="miter"/>
                    <v:imagedata o:title=""/>
                    <o:lock v:ext="edit" aspectratio="f"/>
                  </v:shape>
                </v:group>
                <v:shape id="任意多边形 74" o:spid="_x0000_s1026" o:spt="100" style="position:absolute;left:6022;top:4434;height:477;width:120;rotation:393216f;" filled="f" stroked="t" coordsize="137160,304800" o:gfxdata="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d3na8AAAA&#10;3AAAAA8AAAAAAAAAAQAgAAAAIgAAAGRycy9kb3ducmV2LnhtbFBLAQIUABQAAAAIAIdO4kAzLwWe&#10;OwAAADkAAAAQAAAAAAAAAAEAIAAAAAsBAABkcnMvc2hhcGV4bWwueG1sUEsFBgAAAAAGAAYAWwEA&#10;ALUDAAAAAA==&#10;" path="m137160,0c124460,20955,91440,73025,68580,114300c45720,155575,36830,167640,22860,205740c8890,243840,3810,287020,0,304800e">
                  <v:path o:connectlocs="120,0;60,178;20,321;0,477" o:connectangles="0,0,0,0"/>
                  <v:fill on="f" focussize="0,0"/>
                  <v:stroke weight="2pt" color="#FFDC4F" miterlimit="8" joinstyle="miter" dashstyle="1 1"/>
                  <v:imagedata o:title=""/>
                  <o:lock v:ext="edit" aspectratio="f"/>
                </v:shape>
              </v:group>
            </w:pict>
          </mc:Fallback>
        </mc:AlternateContent>
      </w:r>
      <w:r>
        <w:rPr>
          <w:sz w:val="28"/>
        </w:rPr>
        <mc:AlternateContent>
          <mc:Choice Requires="wps">
            <w:drawing>
              <wp:anchor distT="0" distB="0" distL="114300" distR="114300" simplePos="0" relativeHeight="251712512" behindDoc="0" locked="0" layoutInCell="1" allowOverlap="1">
                <wp:simplePos x="0" y="0"/>
                <wp:positionH relativeFrom="column">
                  <wp:posOffset>1601470</wp:posOffset>
                </wp:positionH>
                <wp:positionV relativeFrom="paragraph">
                  <wp:posOffset>277495</wp:posOffset>
                </wp:positionV>
                <wp:extent cx="1629410" cy="409575"/>
                <wp:effectExtent l="6350" t="6350" r="10160" b="10795"/>
                <wp:wrapNone/>
                <wp:docPr id="283" name="流程图: 终止 283"/>
                <wp:cNvGraphicFramePr/>
                <a:graphic xmlns:a="http://schemas.openxmlformats.org/drawingml/2006/main">
                  <a:graphicData uri="http://schemas.microsoft.com/office/word/2010/wordprocessingShape">
                    <wps:wsp>
                      <wps:cNvSpPr/>
                      <wps:spPr>
                        <a:xfrm>
                          <a:off x="2213610" y="7917180"/>
                          <a:ext cx="1629410" cy="409575"/>
                        </a:xfrm>
                        <a:prstGeom prst="flowChartTerminator">
                          <a:avLst/>
                        </a:prstGeom>
                        <a:solidFill>
                          <a:srgbClr val="FFFFFF"/>
                        </a:solidFill>
                        <a:ln w="12700" cap="flat" cmpd="sng" algn="ctr">
                          <a:solidFill>
                            <a:srgbClr val="ED7D31"/>
                          </a:solidFill>
                          <a:prstDash val="solid"/>
                          <a:miter lim="800000"/>
                        </a:ln>
                        <a:effectLst/>
                      </wps:spPr>
                      <wps:txbx>
                        <w:txbxContent>
                          <w:p>
                            <w:pPr>
                              <w:jc w:val="center"/>
                              <w:rPr>
                                <w:rFonts w:ascii="宋体" w:hAnsi="宋体" w:eastAsia="宋体" w:cs="宋体"/>
                                <w:b/>
                                <w:bCs/>
                              </w:rPr>
                            </w:pPr>
                            <w:r>
                              <w:rPr>
                                <w:rFonts w:hint="eastAsia" w:ascii="宋体" w:hAnsi="宋体" w:eastAsia="宋体" w:cs="宋体"/>
                                <w:b/>
                                <w:bCs/>
                              </w:rPr>
                              <w:t>作业自我评价单</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6" type="#_x0000_t116" style="position:absolute;left:0pt;margin-left:126.1pt;margin-top:21.85pt;height:32.25pt;width:128.3pt;z-index:251712512;v-text-anchor:middle;mso-width-relative:page;mso-height-relative:page;" fillcolor="#FFFFFF" filled="t" stroked="t" coordsize="21600,21600" o:gfxdata="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EBsK+tkAAAAKAQAADwAAAAAAAAABACAAAAAiAAAAZHJzL2Rv&#10;d25yZXYueG1sUEsBAhQAFAAAAAgAh07iQPxJrVurAgAANwUAAA4AAAAAAAAAAQAgAAAAKAEAAGRy&#10;cy9lMm9Eb2MueG1sUEsFBgAAAAAGAAYAWQEAAEUGAAAAAA==&#10;">
                <v:fill on="t" focussize="0,0"/>
                <v:stroke weight="1pt" color="#ED7D31" miterlimit="8" joinstyle="miter"/>
                <v:imagedata o:title=""/>
                <o:lock v:ext="edit" aspectratio="f"/>
                <v:textbox>
                  <w:txbxContent>
                    <w:p>
                      <w:pPr>
                        <w:jc w:val="center"/>
                        <w:rPr>
                          <w:rFonts w:ascii="宋体" w:hAnsi="宋体" w:eastAsia="宋体" w:cs="宋体"/>
                          <w:b/>
                          <w:bCs/>
                        </w:rPr>
                      </w:pPr>
                      <w:r>
                        <w:rPr>
                          <w:rFonts w:hint="eastAsia" w:ascii="宋体" w:hAnsi="宋体" w:eastAsia="宋体" w:cs="宋体"/>
                          <w:b/>
                          <w:bCs/>
                        </w:rPr>
                        <w:t>作业自我评价单</w:t>
                      </w:r>
                    </w:p>
                  </w:txbxContent>
                </v:textbox>
              </v:shape>
            </w:pict>
          </mc:Fallback>
        </mc:AlternateContent>
      </w:r>
    </w:p>
    <w:tbl>
      <w:tblPr>
        <w:tblStyle w:val="6"/>
        <w:tblpPr w:leftFromText="180" w:rightFromText="180" w:vertAnchor="text" w:horzAnchor="page" w:tblpX="2072" w:tblpY="483"/>
        <w:tblOverlap w:val="never"/>
        <w:tblW w:w="8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5" w:type="dxa"/>
          </w:tcPr>
          <w:p>
            <w:pPr>
              <w:spacing w:line="360" w:lineRule="auto"/>
              <w:ind w:right="-313" w:rightChars="-149"/>
              <w:rPr>
                <w:rFonts w:ascii="楷体" w:hAnsi="楷体" w:eastAsia="楷体" w:cs="楷体"/>
                <w:szCs w:val="21"/>
              </w:rPr>
            </w:pPr>
            <w:r>
              <w:rPr>
                <w:rFonts w:hint="eastAsia" w:ascii="楷体" w:hAnsi="楷体" w:eastAsia="楷体" w:cs="楷体"/>
                <w:szCs w:val="21"/>
              </w:rPr>
              <w:t>我的答题完成度（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5" w:type="dxa"/>
          </w:tcPr>
          <w:p>
            <w:pPr>
              <w:spacing w:line="360" w:lineRule="auto"/>
              <w:ind w:right="-313" w:rightChars="-149"/>
              <w:rPr>
                <w:rFonts w:ascii="楷体" w:hAnsi="楷体" w:eastAsia="楷体" w:cs="楷体"/>
                <w:szCs w:val="21"/>
              </w:rPr>
            </w:pPr>
            <w:r>
              <w:rPr>
                <w:rFonts w:hint="eastAsia" w:ascii="楷体" w:hAnsi="楷体" w:eastAsia="楷体" w:cs="楷体"/>
                <w:szCs w:val="21"/>
              </w:rPr>
              <w:t>本课知识掌握情况100%＝熟练（     ）%＋进一步巩固（     ）%＋未掌握（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5" w:type="dxa"/>
          </w:tcPr>
          <w:p>
            <w:pPr>
              <w:spacing w:line="360" w:lineRule="auto"/>
              <w:ind w:right="-313" w:rightChars="-149"/>
              <w:rPr>
                <w:rFonts w:ascii="楷体" w:hAnsi="楷体" w:eastAsia="楷体" w:cs="楷体"/>
                <w:szCs w:val="21"/>
              </w:rPr>
            </w:pPr>
            <w:r>
              <w:rPr>
                <w:rFonts w:hint="eastAsia" w:ascii="楷体" w:hAnsi="楷体" w:eastAsia="楷体" w:cs="楷体"/>
                <w:szCs w:val="21"/>
              </w:rPr>
              <w:t>完成作业参与体验值100%＝  主动（    ）%＋被动（    ）%＋互动（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5" w:type="dxa"/>
          </w:tcPr>
          <w:p>
            <w:pPr>
              <w:spacing w:line="360" w:lineRule="auto"/>
              <w:ind w:right="-313" w:rightChars="-149"/>
              <w:rPr>
                <w:rFonts w:ascii="楷体" w:hAnsi="楷体" w:eastAsia="楷体" w:cs="楷体"/>
                <w:szCs w:val="21"/>
              </w:rPr>
            </w:pPr>
            <w:r>
              <w:rPr>
                <w:rFonts w:hint="eastAsia" w:ascii="楷体" w:hAnsi="楷体" w:eastAsia="楷体" w:cs="楷体"/>
                <w:szCs w:val="21"/>
              </w:rPr>
              <w:t>完成作业情绪体验值100%＝喜悦（    ）%＋紧张（    ）%＋平静（    ）%</w:t>
            </w:r>
          </w:p>
        </w:tc>
      </w:tr>
    </w:tbl>
    <w:p>
      <w:pPr>
        <w:spacing w:line="360" w:lineRule="auto"/>
        <w:ind w:right="-313" w:rightChars="-149"/>
        <w:rPr>
          <w:rFonts w:ascii="宋体" w:hAnsi="宋体" w:eastAsia="宋体" w:cs="宋体"/>
          <w:sz w:val="28"/>
          <w:szCs w:val="28"/>
        </w:rPr>
      </w:pPr>
    </w:p>
    <w:p>
      <w:pPr>
        <w:spacing w:line="360" w:lineRule="auto"/>
        <w:ind w:right="-313" w:rightChars="-149"/>
        <w:rPr>
          <w:rFonts w:ascii="宋体" w:hAnsi="宋体" w:eastAsia="宋体" w:cs="宋体"/>
          <w:b/>
          <w:bCs/>
          <w:sz w:val="24"/>
        </w:rPr>
      </w:pPr>
      <w:r>
        <w:rPr>
          <w:rFonts w:hint="eastAsia" w:ascii="宋体" w:hAnsi="宋体" w:eastAsia="宋体" w:cs="宋体"/>
          <w:b/>
          <w:bCs/>
          <w:sz w:val="24"/>
        </w:rPr>
        <w:drawing>
          <wp:anchor distT="0" distB="0" distL="114300" distR="114300" simplePos="0" relativeHeight="251799552" behindDoc="1" locked="0" layoutInCell="1" allowOverlap="1">
            <wp:simplePos x="0" y="0"/>
            <wp:positionH relativeFrom="column">
              <wp:posOffset>-1150620</wp:posOffset>
            </wp:positionH>
            <wp:positionV relativeFrom="page">
              <wp:posOffset>16510</wp:posOffset>
            </wp:positionV>
            <wp:extent cx="7533640" cy="10655935"/>
            <wp:effectExtent l="0" t="0" r="10160" b="12065"/>
            <wp:wrapNone/>
            <wp:docPr id="421" name="图片 77" descr="C:\Users\smuser\Desktop\a0e2ae8f8e24410db4dc1e0e8eda3dfb.jpga0e2ae8f8e24410db4dc1e0e8eda3dfb"/>
            <wp:cNvGraphicFramePr/>
            <a:graphic xmlns:a="http://schemas.openxmlformats.org/drawingml/2006/main">
              <a:graphicData uri="http://schemas.openxmlformats.org/drawingml/2006/picture">
                <pic:pic xmlns:pic="http://schemas.openxmlformats.org/drawingml/2006/picture">
                  <pic:nvPicPr>
                    <pic:cNvPr id="421" name="图片 77" descr="C:\Users\smuser\Desktop\a0e2ae8f8e24410db4dc1e0e8eda3dfb.jpga0e2ae8f8e24410db4dc1e0e8eda3dfb"/>
                    <pic:cNvPicPr/>
                  </pic:nvPicPr>
                  <pic:blipFill>
                    <a:blip r:embed="rId8"/>
                    <a:stretch>
                      <a:fillRect/>
                    </a:stretch>
                  </pic:blipFill>
                  <pic:spPr>
                    <a:xfrm>
                      <a:off x="0" y="0"/>
                      <a:ext cx="7533640" cy="10655935"/>
                    </a:xfrm>
                    <a:prstGeom prst="rect">
                      <a:avLst/>
                    </a:prstGeom>
                    <a:noFill/>
                    <a:ln>
                      <a:noFill/>
                    </a:ln>
                  </pic:spPr>
                </pic:pic>
              </a:graphicData>
            </a:graphic>
          </wp:anchor>
        </w:drawing>
      </w:r>
      <w:r>
        <w:rPr>
          <w:rFonts w:hint="eastAsia" w:ascii="宋体" w:hAnsi="宋体" w:eastAsia="宋体" w:cs="宋体"/>
          <w:b/>
          <w:bCs/>
          <w:sz w:val="24"/>
        </w:rPr>
        <w:drawing>
          <wp:anchor distT="0" distB="0" distL="114300" distR="114300" simplePos="0" relativeHeight="251707392" behindDoc="1" locked="0" layoutInCell="1" allowOverlap="1">
            <wp:simplePos x="0" y="0"/>
            <wp:positionH relativeFrom="column">
              <wp:posOffset>-1150620</wp:posOffset>
            </wp:positionH>
            <wp:positionV relativeFrom="page">
              <wp:posOffset>16510</wp:posOffset>
            </wp:positionV>
            <wp:extent cx="7533640" cy="10655935"/>
            <wp:effectExtent l="0" t="0" r="10160" b="12065"/>
            <wp:wrapNone/>
            <wp:docPr id="252" name="图片 77" descr="C:\Users\smuser\Desktop\a0e2ae8f8e24410db4dc1e0e8eda3dfb.jpga0e2ae8f8e24410db4dc1e0e8eda3dfb"/>
            <wp:cNvGraphicFramePr/>
            <a:graphic xmlns:a="http://schemas.openxmlformats.org/drawingml/2006/main">
              <a:graphicData uri="http://schemas.openxmlformats.org/drawingml/2006/picture">
                <pic:pic xmlns:pic="http://schemas.openxmlformats.org/drawingml/2006/picture">
                  <pic:nvPicPr>
                    <pic:cNvPr id="252" name="图片 77" descr="C:\Users\smuser\Desktop\a0e2ae8f8e24410db4dc1e0e8eda3dfb.jpga0e2ae8f8e24410db4dc1e0e8eda3dfb"/>
                    <pic:cNvPicPr/>
                  </pic:nvPicPr>
                  <pic:blipFill>
                    <a:blip r:embed="rId8"/>
                    <a:stretch>
                      <a:fillRect/>
                    </a:stretch>
                  </pic:blipFill>
                  <pic:spPr>
                    <a:xfrm>
                      <a:off x="0" y="0"/>
                      <a:ext cx="7533640" cy="10655935"/>
                    </a:xfrm>
                    <a:prstGeom prst="rect">
                      <a:avLst/>
                    </a:prstGeom>
                    <a:noFill/>
                    <a:ln>
                      <a:noFill/>
                    </a:ln>
                  </pic:spPr>
                </pic:pic>
              </a:graphicData>
            </a:graphic>
          </wp:anchor>
        </w:drawing>
      </w:r>
      <w:r>
        <w:rPr>
          <w:rFonts w:hint="eastAsia" w:ascii="宋体" w:hAnsi="宋体" w:eastAsia="宋体" w:cs="宋体"/>
          <w:b/>
          <w:bCs/>
          <w:sz w:val="24"/>
        </w:rPr>
        <w:t>三、设计理念阐述</w:t>
      </w:r>
    </w:p>
    <w:p>
      <w:pPr>
        <w:spacing w:line="360" w:lineRule="auto"/>
        <w:ind w:left="-420" w:leftChars="-200" w:right="-313" w:rightChars="-149"/>
        <w:rPr>
          <w:rFonts w:ascii="宋体" w:hAnsi="宋体" w:eastAsia="宋体" w:cs="宋体"/>
          <w:b/>
          <w:bCs/>
          <w:sz w:val="24"/>
        </w:rPr>
      </w:pPr>
    </w:p>
    <w:p>
      <w:pPr>
        <w:spacing w:line="360" w:lineRule="auto"/>
        <w:ind w:left="-420" w:leftChars="-200" w:right="-313" w:rightChars="-149" w:firstLine="3132" w:firstLineChars="1300"/>
        <w:rPr>
          <w:rFonts w:ascii="宋体" w:hAnsi="宋体" w:eastAsia="宋体" w:cs="宋体"/>
          <w:b/>
          <w:bCs/>
          <w:sz w:val="24"/>
        </w:rPr>
      </w:pPr>
      <w:r>
        <w:rPr>
          <w:rFonts w:hint="eastAsia" w:ascii="楷体" w:hAnsi="楷体" w:eastAsia="楷体" w:cs="楷体"/>
          <w:b/>
          <w:bCs/>
          <w:sz w:val="24"/>
        </w:rPr>
        <w:t>精准设计   巧施“习功”</w:t>
      </w:r>
    </w:p>
    <w:p>
      <w:pPr>
        <w:spacing w:line="360" w:lineRule="auto"/>
        <w:ind w:left="-420" w:leftChars="-200" w:right="-313" w:rightChars="-149" w:firstLine="2811" w:firstLineChars="1000"/>
        <w:jc w:val="left"/>
        <w:rPr>
          <w:rFonts w:ascii="宋体" w:hAnsi="宋体" w:eastAsia="宋体" w:cs="宋体"/>
          <w:b/>
          <w:bCs/>
          <w:sz w:val="28"/>
          <w:szCs w:val="28"/>
        </w:rPr>
      </w:pPr>
    </w:p>
    <w:p>
      <w:pPr>
        <w:spacing w:line="360" w:lineRule="auto"/>
        <w:ind w:left="-420" w:leftChars="-200" w:right="-313" w:rightChars="-149" w:firstLine="720" w:firstLineChars="300"/>
        <w:jc w:val="left"/>
        <w:rPr>
          <w:rFonts w:ascii="楷体" w:hAnsi="楷体" w:eastAsia="楷体" w:cs="楷体"/>
          <w:sz w:val="24"/>
        </w:rPr>
      </w:pPr>
      <w:r>
        <w:rPr>
          <w:rFonts w:hint="eastAsia" w:ascii="楷体" w:hAnsi="楷体" w:eastAsia="楷体" w:cs="楷体"/>
          <w:sz w:val="24"/>
        </w:rPr>
        <w:t>课时作业配套人教版小学数学六年级上册第六单元《百分数（一）》的第一课时“百分数的意义及读、写法”。学生在学习了整数、分数、小数相关知识的基础上，正式认识百分数。作为此单元的第一课时，从日常生活中常见的百分数入手，结合具体实例理解百分数的实际意义，学习读、写的方法。依据2011版小学数学课程标准，通过研读教材以单元为基本单位进行整体建构、设计、实施和评价，在单元目标的统领下分析学情根据需要区分出不同学生的水平差异，旨在考查知识、技能、能力、情感等多维度目标的达成，并对教学内容的水平要求进行考量和重组。因此此课时作业设计时从以下几个方面思考：</w:t>
      </w:r>
    </w:p>
    <w:p>
      <w:pPr>
        <w:spacing w:line="360" w:lineRule="auto"/>
        <w:ind w:left="-420" w:leftChars="-200" w:right="-313" w:rightChars="-149" w:firstLine="482" w:firstLineChars="200"/>
        <w:jc w:val="left"/>
        <w:rPr>
          <w:rFonts w:ascii="楷体" w:hAnsi="楷体" w:eastAsia="楷体" w:cs="楷体"/>
          <w:b/>
          <w:bCs/>
          <w:sz w:val="24"/>
        </w:rPr>
      </w:pPr>
      <w:r>
        <w:rPr>
          <w:rFonts w:hint="eastAsia" w:ascii="楷体" w:hAnsi="楷体" w:eastAsia="楷体" w:cs="楷体"/>
          <w:b/>
          <w:bCs/>
          <w:sz w:val="24"/>
        </w:rPr>
        <w:t>一、与时同步，“新”鲜一点</w:t>
      </w:r>
    </w:p>
    <w:p>
      <w:pPr>
        <w:spacing w:line="360" w:lineRule="auto"/>
        <w:ind w:left="-420" w:leftChars="-200" w:right="-313" w:rightChars="-149" w:firstLine="480" w:firstLineChars="200"/>
        <w:jc w:val="left"/>
        <w:rPr>
          <w:rFonts w:ascii="楷体" w:hAnsi="楷体" w:eastAsia="楷体" w:cs="楷体"/>
          <w:sz w:val="24"/>
        </w:rPr>
      </w:pPr>
      <w:r>
        <w:rPr>
          <w:rFonts w:hint="eastAsia" w:ascii="楷体" w:hAnsi="楷体" w:eastAsia="楷体" w:cs="楷体"/>
          <w:sz w:val="24"/>
        </w:rPr>
        <w:t>数学来源于生活，又作用于生活。课堂教学应该体现“小课堂，大社会”的理念，基于这种理念，好的作业就应该有助于学生辨别生活中的数学，主动从数学的角度入手，利用数学的思想方法积极寻求解决实际问题的方法。</w:t>
      </w:r>
    </w:p>
    <w:p>
      <w:pPr>
        <w:spacing w:line="360" w:lineRule="auto"/>
        <w:ind w:left="-420" w:leftChars="-200" w:right="-313" w:rightChars="-149" w:firstLine="480" w:firstLineChars="200"/>
        <w:jc w:val="left"/>
        <w:rPr>
          <w:rFonts w:ascii="楷体" w:hAnsi="楷体" w:eastAsia="楷体" w:cs="楷体"/>
          <w:sz w:val="24"/>
        </w:rPr>
      </w:pPr>
      <w:r>
        <w:rPr>
          <w:rFonts w:hint="eastAsia" w:ascii="楷体" w:hAnsi="楷体" w:eastAsia="楷体" w:cs="楷体"/>
          <w:sz w:val="24"/>
        </w:rPr>
        <w:t>此课时作业以教育改革的大动作“双减”政策的实施为背景，将数学知识“百分数”与学生的生活体验相联系，从家长、学生、自己三个方面聚焦“双减”政策中的大家关注的问题，进一步巩固学生对百分数相关知识的学习与掌握。</w:t>
      </w:r>
    </w:p>
    <w:p>
      <w:pPr>
        <w:spacing w:line="360" w:lineRule="auto"/>
        <w:ind w:left="-420" w:leftChars="-200" w:right="-313" w:rightChars="-149" w:firstLine="482" w:firstLineChars="200"/>
        <w:jc w:val="left"/>
        <w:rPr>
          <w:rFonts w:ascii="楷体" w:hAnsi="楷体" w:eastAsia="楷体" w:cs="楷体"/>
          <w:b/>
          <w:bCs/>
          <w:sz w:val="24"/>
        </w:rPr>
      </w:pPr>
      <w:r>
        <w:rPr>
          <w:rFonts w:hint="eastAsia" w:ascii="楷体" w:hAnsi="楷体" w:eastAsia="楷体" w:cs="楷体"/>
          <w:b/>
          <w:bCs/>
          <w:sz w:val="24"/>
        </w:rPr>
        <w:t>二、拾级而上，“清”晰一点</w:t>
      </w:r>
    </w:p>
    <w:p>
      <w:pPr>
        <w:spacing w:line="360" w:lineRule="auto"/>
        <w:ind w:left="-420" w:leftChars="-200" w:right="-313" w:rightChars="-149" w:firstLine="480" w:firstLineChars="200"/>
        <w:jc w:val="left"/>
        <w:rPr>
          <w:rFonts w:ascii="楷体" w:hAnsi="楷体" w:eastAsia="楷体" w:cs="楷体"/>
          <w:sz w:val="24"/>
        </w:rPr>
      </w:pPr>
      <w:r>
        <w:rPr>
          <w:rFonts w:hint="eastAsia" w:ascii="楷体" w:hAnsi="楷体" w:eastAsia="楷体" w:cs="楷体"/>
          <w:sz w:val="24"/>
        </w:rPr>
        <w:t>《数学课程标准》指出：“人人学有价值的数学，人人都能获得必需的数学，不同的人在数学上得到不同的发展。”设计分层作业就是满足不同层次学生的需求，既让基础生“吃得饱”，又让优等生“吃得好”。</w:t>
      </w:r>
    </w:p>
    <w:p>
      <w:pPr>
        <w:spacing w:line="360" w:lineRule="auto"/>
        <w:ind w:left="-420" w:leftChars="-200" w:right="-313" w:rightChars="-149" w:firstLine="480" w:firstLineChars="200"/>
        <w:jc w:val="left"/>
        <w:rPr>
          <w:rFonts w:ascii="楷体" w:hAnsi="楷体" w:eastAsia="楷体" w:cs="楷体"/>
          <w:sz w:val="24"/>
        </w:rPr>
      </w:pPr>
      <w:r>
        <w:rPr>
          <w:rFonts w:hint="eastAsia" w:ascii="楷体" w:hAnsi="楷体" w:eastAsia="楷体" w:cs="楷体"/>
          <w:sz w:val="24"/>
        </w:rPr>
        <w:t xml:space="preserve">此作业设计难易有别，快慢皆宜，为学生提供充满趣味，形式多样的多维度、全方位的作业内容。在“家长眼中的双减”版块，通过涂色、写数、填空、交流中把本单元的基础内容整合连接起来，有效夯实学生对百分数意义和读、写法的基础知识的掌握。    </w:t>
      </w:r>
    </w:p>
    <w:p>
      <w:pPr>
        <w:spacing w:line="360" w:lineRule="auto"/>
        <w:ind w:left="-420" w:leftChars="-200" w:right="-313" w:rightChars="-149" w:firstLine="480" w:firstLineChars="200"/>
        <w:jc w:val="left"/>
        <w:rPr>
          <w:rFonts w:ascii="楷体" w:hAnsi="楷体" w:eastAsia="楷体" w:cs="楷体"/>
          <w:b/>
          <w:bCs/>
          <w:sz w:val="24"/>
        </w:rPr>
      </w:pPr>
      <w:r>
        <w:rPr>
          <w:rFonts w:hint="eastAsia" w:ascii="楷体" w:hAnsi="楷体" w:eastAsia="楷体" w:cs="楷体"/>
          <w:sz w:val="24"/>
        </w:rPr>
        <mc:AlternateContent>
          <mc:Choice Requires="wps">
            <w:drawing>
              <wp:anchor distT="0" distB="0" distL="114300" distR="114300" simplePos="0" relativeHeight="251832320" behindDoc="0" locked="0" layoutInCell="1" allowOverlap="1">
                <wp:simplePos x="0" y="0"/>
                <wp:positionH relativeFrom="column">
                  <wp:posOffset>2519045</wp:posOffset>
                </wp:positionH>
                <wp:positionV relativeFrom="paragraph">
                  <wp:posOffset>925195</wp:posOffset>
                </wp:positionV>
                <wp:extent cx="365760" cy="27813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72.85pt;height:21.9pt;width:28.8pt;z-index:251832320;mso-width-relative:page;mso-height-relative:page;" filled="f" stroked="f" coordsize="21600,21600" o:gfxdata="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MAcEb3AAAAAsBAAAPAAAAAAAAAAEAIAAAACIA&#10;AABkcnMvZG93bnJldi54bWxQSwECFAAUAAAACACHTuJALzTg9z4CAABnBAAADgAAAAAAAAABACAA&#10;AAArAQAAZHJzL2Uyb0RvYy54bWxQSwUGAAAAAAYABgBZAQAA2wUAAAAA&#10;">
                <v:fill on="f" focussize="0,0"/>
                <v:stroke on="f" weight="0.5pt"/>
                <v:imagedata o:title=""/>
                <o:lock v:ext="edit" aspectratio="f"/>
                <v:textbox>
                  <w:txbxContent>
                    <w:p>
                      <w:pPr>
                        <w:rPr>
                          <w:sz w:val="24"/>
                        </w:rPr>
                      </w:pPr>
                      <w:r>
                        <w:rPr>
                          <w:rFonts w:hint="eastAsia"/>
                          <w:sz w:val="24"/>
                        </w:rPr>
                        <w:t>4</w:t>
                      </w:r>
                    </w:p>
                  </w:txbxContent>
                </v:textbox>
              </v:shape>
            </w:pict>
          </mc:Fallback>
        </mc:AlternateContent>
      </w:r>
      <w:r>
        <w:rPr>
          <w:rFonts w:hint="eastAsia" w:ascii="楷体" w:hAnsi="楷体" w:eastAsia="楷体" w:cs="楷体"/>
          <w:sz w:val="24"/>
        </w:rPr>
        <w:t>在“学生眼中的双减”版块，由《我的“双减”小日记》形式呈现百分数的综合运用，达到考查学生能结合生活中的具体实例，理解百分数的实际意义。在“分层分类”的学习中拾级而上，高效促进学生百分数相关知识的基本技能的形成，发展学生自主探究、独立思考的能力。</w:t>
      </w:r>
    </w:p>
    <w:p>
      <w:pPr>
        <w:spacing w:line="360" w:lineRule="auto"/>
        <w:ind w:left="-420" w:leftChars="-200" w:right="-313" w:rightChars="-149" w:firstLine="482" w:firstLineChars="200"/>
        <w:jc w:val="left"/>
        <w:rPr>
          <w:rFonts w:ascii="楷体" w:hAnsi="楷体" w:eastAsia="楷体" w:cs="楷体"/>
          <w:b/>
          <w:bCs/>
          <w:sz w:val="24"/>
        </w:rPr>
      </w:pPr>
      <w:r>
        <w:rPr>
          <w:rFonts w:hint="eastAsia" w:ascii="楷体" w:hAnsi="楷体" w:eastAsia="楷体" w:cs="楷体"/>
          <w:b/>
          <w:bCs/>
          <w:sz w:val="24"/>
        </w:rPr>
        <w:t>三、拓展运用，灵“活”一点</w:t>
      </w:r>
      <w:r>
        <w:rPr>
          <w:rFonts w:hint="eastAsia" w:ascii="仿宋" w:hAnsi="仿宋" w:eastAsia="仿宋" w:cs="仿宋"/>
          <w:sz w:val="24"/>
        </w:rPr>
        <w:drawing>
          <wp:anchor distT="0" distB="0" distL="114300" distR="114300" simplePos="0" relativeHeight="251706368" behindDoc="1" locked="0" layoutInCell="1" allowOverlap="1">
            <wp:simplePos x="0" y="0"/>
            <wp:positionH relativeFrom="column">
              <wp:posOffset>-1160145</wp:posOffset>
            </wp:positionH>
            <wp:positionV relativeFrom="page">
              <wp:posOffset>-297815</wp:posOffset>
            </wp:positionV>
            <wp:extent cx="7548245" cy="10676890"/>
            <wp:effectExtent l="0" t="0" r="10795" b="6350"/>
            <wp:wrapNone/>
            <wp:docPr id="292" name="图片 78"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78"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p>
    <w:p>
      <w:pPr>
        <w:spacing w:line="360" w:lineRule="auto"/>
        <w:ind w:left="-420" w:leftChars="-200" w:right="-313" w:rightChars="-149" w:firstLine="562"/>
        <w:jc w:val="left"/>
        <w:rPr>
          <w:rFonts w:ascii="楷体" w:hAnsi="楷体" w:eastAsia="楷体" w:cs="楷体"/>
          <w:sz w:val="24"/>
        </w:rPr>
      </w:pPr>
      <w:r>
        <w:rPr>
          <w:rFonts w:hint="eastAsia" w:ascii="楷体" w:hAnsi="楷体" w:eastAsia="楷体" w:cs="楷体"/>
          <w:sz w:val="24"/>
        </w:rPr>
        <w:t>作业的过程本身也是全面育人的过程，数学中有一</w:t>
      </w:r>
      <w:r>
        <w:rPr>
          <w:rFonts w:hint="eastAsia" w:ascii="仿宋" w:hAnsi="仿宋" w:eastAsia="仿宋" w:cs="仿宋"/>
          <w:sz w:val="24"/>
        </w:rPr>
        <w:drawing>
          <wp:anchor distT="0" distB="0" distL="114300" distR="114300" simplePos="0" relativeHeight="251705344" behindDoc="1" locked="0" layoutInCell="1" allowOverlap="1">
            <wp:simplePos x="0" y="0"/>
            <wp:positionH relativeFrom="column">
              <wp:posOffset>-1141095</wp:posOffset>
            </wp:positionH>
            <wp:positionV relativeFrom="page">
              <wp:posOffset>-278765</wp:posOffset>
            </wp:positionV>
            <wp:extent cx="7548245" cy="10676890"/>
            <wp:effectExtent l="0" t="0" r="10795" b="6350"/>
            <wp:wrapNone/>
            <wp:docPr id="293" name="图片 79"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79"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r>
        <w:rPr>
          <w:rFonts w:hint="eastAsia" w:ascii="楷体" w:hAnsi="楷体" w:eastAsia="楷体" w:cs="楷体"/>
          <w:sz w:val="24"/>
        </w:rPr>
        <w:t>些重要内容、方法、思想是需要学</w:t>
      </w:r>
      <w:r>
        <w:rPr>
          <w:rFonts w:hint="eastAsia" w:ascii="仿宋" w:hAnsi="仿宋" w:eastAsia="仿宋" w:cs="仿宋"/>
          <w:sz w:val="28"/>
          <w:szCs w:val="36"/>
        </w:rPr>
        <w:drawing>
          <wp:anchor distT="0" distB="0" distL="114300" distR="114300" simplePos="0" relativeHeight="251760640" behindDoc="1" locked="0" layoutInCell="1" allowOverlap="1">
            <wp:simplePos x="0" y="0"/>
            <wp:positionH relativeFrom="column">
              <wp:posOffset>-1133475</wp:posOffset>
            </wp:positionH>
            <wp:positionV relativeFrom="page">
              <wp:posOffset>-16510</wp:posOffset>
            </wp:positionV>
            <wp:extent cx="7548245" cy="10739755"/>
            <wp:effectExtent l="0" t="0" r="14605" b="4445"/>
            <wp:wrapNone/>
            <wp:docPr id="328" name="图片 328"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descr="C:\Users\smuser\Desktop\a0e2ae8f8e24410db4dc1e0e8eda3dfb.jpga0e2ae8f8e24410db4dc1e0e8eda3dfb"/>
                    <pic:cNvPicPr>
                      <a:picLocks noChangeAspect="1"/>
                    </pic:cNvPicPr>
                  </pic:nvPicPr>
                  <pic:blipFill>
                    <a:blip r:embed="rId8"/>
                    <a:srcRect/>
                    <a:stretch>
                      <a:fillRect/>
                    </a:stretch>
                  </pic:blipFill>
                  <pic:spPr>
                    <a:xfrm>
                      <a:off x="0" y="0"/>
                      <a:ext cx="7548245" cy="10739755"/>
                    </a:xfrm>
                    <a:prstGeom prst="rect">
                      <a:avLst/>
                    </a:prstGeom>
                  </pic:spPr>
                </pic:pic>
              </a:graphicData>
            </a:graphic>
          </wp:anchor>
        </w:drawing>
      </w:r>
      <w:r>
        <w:rPr>
          <w:rFonts w:hint="eastAsia" w:ascii="楷体" w:hAnsi="楷体" w:eastAsia="楷体" w:cs="楷体"/>
          <w:sz w:val="24"/>
        </w:rPr>
        <w:t>生经历长时间而逐步理解和掌握的。因此，在掌握基础知识内容的基础上，此课时作业提供“选做项目---我们身边的双减”的数学实践活动，通过实地调查、查阅资料，收集一些自己身边关于“双减”其他方面的百分数信息记录在活动表格中，以提升对百分数意义及读、写法的理解与掌握，学会用数学的眼光去看待世界。并尝试把自己的活动过程及反思写成一篇数学小日记，学会用数学的思维去分析、解决生活中的实际问题，达到完成知识体系的构建的终极目标。</w:t>
      </w:r>
    </w:p>
    <w:p>
      <w:pPr>
        <w:spacing w:line="360" w:lineRule="auto"/>
        <w:ind w:left="-420" w:leftChars="-200" w:right="-313" w:rightChars="-149" w:firstLine="360" w:firstLineChars="150"/>
        <w:jc w:val="left"/>
        <w:rPr>
          <w:rFonts w:ascii="楷体" w:hAnsi="楷体" w:eastAsia="楷体" w:cs="楷体"/>
          <w:sz w:val="24"/>
        </w:rPr>
      </w:pPr>
      <w:r>
        <w:rPr>
          <w:rFonts w:hint="eastAsia" w:ascii="楷体" w:hAnsi="楷体" w:eastAsia="楷体" w:cs="楷体"/>
          <w:sz w:val="24"/>
        </w:rPr>
        <w:t>“讲之功有限，习之功无已”。在数学教学学习中既要重视课堂“教讲之功”，更要重视“习行之功”。有效的作业设计依照课程视域的基本理念，遵循重构作业的基本策略，借助课时作业这一载体让学生主动发现和全情投入到学习中，努力践行“作业即游戏活动”、“作业即教学巩固”、“作业即学习活动”、“作业即评价任务”的思想，使作业实施真正成为激励学生学习的重要手段及体验成功乐趣的学习活动，实现“教学---作业---评价”的系统学习体系，促进学生积极主动、生动活泼地发展。</w:t>
      </w: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p>
    <w:p>
      <w:pPr>
        <w:spacing w:line="360" w:lineRule="auto"/>
        <w:ind w:left="-420" w:leftChars="-200" w:right="-313" w:rightChars="-149" w:firstLine="360" w:firstLineChars="150"/>
        <w:jc w:val="left"/>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33344" behindDoc="0" locked="0" layoutInCell="1" allowOverlap="1">
                <wp:simplePos x="0" y="0"/>
                <wp:positionH relativeFrom="column">
                  <wp:posOffset>2564765</wp:posOffset>
                </wp:positionH>
                <wp:positionV relativeFrom="paragraph">
                  <wp:posOffset>848995</wp:posOffset>
                </wp:positionV>
                <wp:extent cx="365760" cy="27813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95pt;margin-top:66.85pt;height:21.9pt;width:28.8pt;z-index:251833344;mso-width-relative:page;mso-height-relative:page;" filled="f" stroked="f" coordsize="21600,21600" o:gfxdata="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xg+UH3AAAAAsBAAAPAAAAAAAAAAEAIAAAACIA&#10;AABkcnMvZG93bnJldi54bWxQSwECFAAUAAAACACHTuJAdUsjHz4CAABnBAAADgAAAAAAAAABACAA&#10;AAArAQAAZHJzL2Uyb0RvYy54bWxQSwUGAAAAAAYABgBZAQAA2wUAAAAA&#10;">
                <v:fill on="f" focussize="0,0"/>
                <v:stroke on="f" weight="0.5pt"/>
                <v:imagedata o:title=""/>
                <o:lock v:ext="edit" aspectratio="f"/>
                <v:textbox>
                  <w:txbxContent>
                    <w:p>
                      <w:pPr>
                        <w:rPr>
                          <w:sz w:val="24"/>
                        </w:rPr>
                      </w:pPr>
                      <w:r>
                        <w:rPr>
                          <w:rFonts w:hint="eastAsia"/>
                          <w:sz w:val="24"/>
                        </w:rPr>
                        <w:t>5</w:t>
                      </w:r>
                    </w:p>
                  </w:txbxContent>
                </v:textbox>
              </v:shape>
            </w:pict>
          </mc:Fallback>
        </mc:AlternateContent>
      </w:r>
    </w:p>
    <w:p>
      <w:pPr>
        <w:spacing w:line="360" w:lineRule="auto"/>
        <w:ind w:right="-313" w:rightChars="-149"/>
        <w:jc w:val="center"/>
        <w:rPr>
          <w:rFonts w:ascii="宋体" w:hAnsi="宋体" w:eastAsia="宋体" w:cs="宋体"/>
          <w:b/>
          <w:bCs/>
          <w:sz w:val="24"/>
        </w:rPr>
      </w:pPr>
      <w:r>
        <w:rPr>
          <w:rFonts w:hint="eastAsia" w:ascii="仿宋" w:hAnsi="仿宋" w:eastAsia="仿宋" w:cs="仿宋"/>
          <w:sz w:val="28"/>
          <w:szCs w:val="36"/>
        </w:rPr>
        <w:drawing>
          <wp:anchor distT="0" distB="0" distL="114300" distR="114300" simplePos="0" relativeHeight="251761664" behindDoc="1" locked="0" layoutInCell="1" allowOverlap="1">
            <wp:simplePos x="0" y="0"/>
            <wp:positionH relativeFrom="column">
              <wp:posOffset>-1141095</wp:posOffset>
            </wp:positionH>
            <wp:positionV relativeFrom="page">
              <wp:posOffset>25400</wp:posOffset>
            </wp:positionV>
            <wp:extent cx="1033780" cy="1025525"/>
            <wp:effectExtent l="0" t="0" r="13970" b="3175"/>
            <wp:wrapNone/>
            <wp:docPr id="51" name="图片 13"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3" descr="c87e4ce0bb8d878a354625496164f91f"/>
                    <pic:cNvPicPr>
                      <a:picLocks noChangeAspect="1"/>
                    </pic:cNvPicPr>
                  </pic:nvPicPr>
                  <pic:blipFill>
                    <a:blip r:embed="rId9"/>
                    <a:stretch>
                      <a:fillRect/>
                    </a:stretch>
                  </pic:blipFill>
                  <pic:spPr>
                    <a:xfrm>
                      <a:off x="0" y="0"/>
                      <a:ext cx="1033780" cy="1025525"/>
                    </a:xfrm>
                    <a:prstGeom prst="rect">
                      <a:avLst/>
                    </a:prstGeom>
                    <a:noFill/>
                    <a:ln>
                      <a:noFill/>
                    </a:ln>
                  </pic:spPr>
                </pic:pic>
              </a:graphicData>
            </a:graphic>
          </wp:anchor>
        </w:drawing>
      </w:r>
      <w:r>
        <w:rPr>
          <w:rFonts w:hint="eastAsia" w:ascii="仿宋" w:hAnsi="仿宋" w:eastAsia="仿宋" w:cs="仿宋"/>
          <w:sz w:val="24"/>
        </w:rPr>
        <w:drawing>
          <wp:anchor distT="0" distB="0" distL="114300" distR="114300" simplePos="0" relativeHeight="251704320" behindDoc="1" locked="0" layoutInCell="1" allowOverlap="1">
            <wp:simplePos x="0" y="0"/>
            <wp:positionH relativeFrom="column">
              <wp:posOffset>-1141095</wp:posOffset>
            </wp:positionH>
            <wp:positionV relativeFrom="page">
              <wp:posOffset>-278765</wp:posOffset>
            </wp:positionV>
            <wp:extent cx="7548245" cy="10676890"/>
            <wp:effectExtent l="0" t="0" r="10795" b="6350"/>
            <wp:wrapNone/>
            <wp:docPr id="291" name="图片 290"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0"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r>
        <w:rPr>
          <w:rFonts w:hint="eastAsia" w:ascii="仿宋" w:hAnsi="仿宋" w:eastAsia="仿宋" w:cs="仿宋"/>
          <w:sz w:val="24"/>
        </w:rPr>
        <w:drawing>
          <wp:anchor distT="0" distB="0" distL="114300" distR="114300" simplePos="0" relativeHeight="251703296" behindDoc="1" locked="0" layoutInCell="1" allowOverlap="1">
            <wp:simplePos x="0" y="0"/>
            <wp:positionH relativeFrom="column">
              <wp:posOffset>-1017270</wp:posOffset>
            </wp:positionH>
            <wp:positionV relativeFrom="page">
              <wp:posOffset>-278765</wp:posOffset>
            </wp:positionV>
            <wp:extent cx="7548245" cy="10676890"/>
            <wp:effectExtent l="0" t="0" r="10795" b="6350"/>
            <wp:wrapNone/>
            <wp:docPr id="290" name="图片 290"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C:\Users\smuser\Desktop\a0e2ae8f8e24410db4dc1e0e8eda3dfb.jpga0e2ae8f8e24410db4dc1e0e8eda3dfb"/>
                    <pic:cNvPicPr>
                      <a:picLocks noChangeAspect="1"/>
                    </pic:cNvPicPr>
                  </pic:nvPicPr>
                  <pic:blipFill>
                    <a:blip r:embed="rId8"/>
                    <a:srcRect/>
                    <a:stretch>
                      <a:fillRect/>
                    </a:stretch>
                  </pic:blipFill>
                  <pic:spPr>
                    <a:xfrm>
                      <a:off x="0" y="0"/>
                      <a:ext cx="7548245" cy="10676890"/>
                    </a:xfrm>
                    <a:prstGeom prst="rect">
                      <a:avLst/>
                    </a:prstGeom>
                  </pic:spPr>
                </pic:pic>
              </a:graphicData>
            </a:graphic>
          </wp:anchor>
        </w:drawing>
      </w:r>
      <w:r>
        <w:rPr>
          <w:rFonts w:hint="eastAsia" w:ascii="宋体" w:hAnsi="宋体" w:cs="宋体"/>
          <w:b/>
          <w:bCs/>
          <w:sz w:val="24"/>
        </w:rPr>
        <w:t xml:space="preserve">第2课时 </w:t>
      </w:r>
      <w:r>
        <w:rPr>
          <w:rFonts w:hint="eastAsia" w:ascii="宋体" w:hAnsi="宋体" w:eastAsia="宋体" w:cs="宋体"/>
          <w:b/>
          <w:bCs/>
          <w:sz w:val="24"/>
        </w:rPr>
        <w:t>求一个数是另一个数的百分之几</w:t>
      </w: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r>
        <w:rPr>
          <w:rFonts w:hint="eastAsia" w:ascii="宋体" w:hAnsi="宋体" w:eastAsia="宋体" w:cs="宋体"/>
          <w:b/>
          <w:bCs/>
          <w:sz w:val="24"/>
        </w:rPr>
        <w:t>一、作业目标</w:t>
      </w:r>
    </w:p>
    <w:p>
      <w:pPr>
        <w:spacing w:line="360" w:lineRule="auto"/>
        <w:ind w:right="-92" w:rightChars="-44" w:firstLine="480" w:firstLineChars="200"/>
        <w:rPr>
          <w:rFonts w:ascii="宋体" w:hAnsi="宋体" w:eastAsia="宋体" w:cs="宋体"/>
          <w:sz w:val="24"/>
        </w:rPr>
      </w:pPr>
      <w:r>
        <w:rPr>
          <w:rFonts w:hint="eastAsia" w:ascii="宋体" w:hAnsi="宋体" w:eastAsia="宋体" w:cs="宋体"/>
          <w:sz w:val="24"/>
        </w:rPr>
        <w:t>1.理解百分率的意义，掌握求一个数是另一个数的百分之几的方法，并会求命中率、含金量等各种百分率。</w:t>
      </w:r>
    </w:p>
    <w:p>
      <w:pPr>
        <w:spacing w:line="360" w:lineRule="auto"/>
        <w:ind w:right="-92" w:rightChars="-44" w:firstLine="480" w:firstLineChars="200"/>
        <w:rPr>
          <w:rFonts w:ascii="宋体" w:hAnsi="宋体" w:eastAsia="宋体" w:cs="宋体"/>
          <w:sz w:val="24"/>
        </w:rPr>
      </w:pPr>
      <w:r>
        <w:rPr>
          <w:rFonts w:hint="eastAsia" w:ascii="宋体" w:hAnsi="宋体" w:eastAsia="宋体" w:cs="宋体"/>
          <w:sz w:val="24"/>
        </w:rPr>
        <w:t>2.掌握小数、分数化为百分数的方法。</w:t>
      </w:r>
    </w:p>
    <w:p>
      <w:pPr>
        <w:spacing w:line="360" w:lineRule="auto"/>
        <w:ind w:right="-92" w:rightChars="-44" w:firstLine="480" w:firstLineChars="200"/>
        <w:rPr>
          <w:rFonts w:ascii="宋体" w:hAnsi="宋体" w:eastAsia="宋体" w:cs="宋体"/>
          <w:sz w:val="24"/>
        </w:rPr>
      </w:pPr>
      <w:r>
        <w:rPr>
          <w:rFonts w:hint="eastAsia" w:ascii="宋体" w:hAnsi="宋体" w:eastAsia="宋体" w:cs="宋体"/>
          <w:sz w:val="24"/>
        </w:rPr>
        <w:t>3.通过作业练习，巩固知识技能，感受百分数在生活中的广泛运用。</w:t>
      </w:r>
    </w:p>
    <w:p>
      <w:pPr>
        <w:spacing w:line="360" w:lineRule="auto"/>
        <w:ind w:right="-92" w:rightChars="-44"/>
        <w:rPr>
          <w:rFonts w:ascii="宋体" w:hAnsi="宋体" w:eastAsia="宋体" w:cs="宋体"/>
          <w:b/>
          <w:bCs/>
          <w:sz w:val="24"/>
        </w:rPr>
      </w:pPr>
      <w:r>
        <w:rPr>
          <w:rFonts w:hint="eastAsia" w:ascii="宋体" w:hAnsi="宋体" w:eastAsia="宋体" w:cs="宋体"/>
          <w:b/>
          <w:bCs/>
          <w:sz w:val="24"/>
        </w:rPr>
        <w:t>二、作业设计方案</w:t>
      </w:r>
    </w:p>
    <w:p>
      <w:pPr>
        <w:spacing w:line="360" w:lineRule="auto"/>
        <w:ind w:right="-92" w:rightChars="-44"/>
        <w:rPr>
          <w:rFonts w:ascii="宋体" w:hAnsi="宋体" w:eastAsia="宋体" w:cs="宋体"/>
          <w:b/>
          <w:bCs/>
          <w:sz w:val="24"/>
        </w:rPr>
      </w:pPr>
      <w:r>
        <mc:AlternateContent>
          <mc:Choice Requires="wpg">
            <w:drawing>
              <wp:anchor distT="0" distB="0" distL="114300" distR="114300" simplePos="0" relativeHeight="251729920" behindDoc="0" locked="0" layoutInCell="1" allowOverlap="1">
                <wp:simplePos x="0" y="0"/>
                <wp:positionH relativeFrom="column">
                  <wp:posOffset>-239395</wp:posOffset>
                </wp:positionH>
                <wp:positionV relativeFrom="paragraph">
                  <wp:posOffset>635</wp:posOffset>
                </wp:positionV>
                <wp:extent cx="3623945" cy="1155065"/>
                <wp:effectExtent l="13970" t="13970" r="19685" b="50165"/>
                <wp:wrapNone/>
                <wp:docPr id="298" name="组合 298" descr="7b0a202020202274657874626f78223a20227b5c2263617465676f72795f69645c223a31303531322c5c2269645c223a32303334323230337d220a7d0a"/>
                <wp:cNvGraphicFramePr/>
                <a:graphic xmlns:a="http://schemas.openxmlformats.org/drawingml/2006/main">
                  <a:graphicData uri="http://schemas.microsoft.com/office/word/2010/wordprocessingGroup">
                    <wpg:wgp>
                      <wpg:cNvGrpSpPr/>
                      <wpg:grpSpPr>
                        <a:xfrm>
                          <a:off x="0" y="0"/>
                          <a:ext cx="3623945" cy="1155065"/>
                          <a:chOff x="6608" y="3163"/>
                          <a:chExt cx="5651" cy="4266"/>
                        </a:xfrm>
                        <a:effectLst/>
                      </wpg:grpSpPr>
                      <wpg:grpSp>
                        <wpg:cNvPr id="299" name="图形 66"/>
                        <wpg:cNvGrpSpPr/>
                        <wpg:grpSpPr>
                          <a:xfrm>
                            <a:off x="6608" y="3163"/>
                            <a:ext cx="5651" cy="4266"/>
                            <a:chOff x="4196501" y="2008382"/>
                            <a:chExt cx="3588270" cy="2709213"/>
                          </a:xfrm>
                          <a:effectLst/>
                        </wpg:grpSpPr>
                        <wps:wsp>
                          <wps:cNvPr id="300" name="任意多边形: 形状 68"/>
                          <wps:cNvSpPr/>
                          <wps:spPr>
                            <a:xfrm rot="-3378501">
                              <a:off x="7176767" y="4082745"/>
                              <a:ext cx="419082" cy="339075"/>
                            </a:xfrm>
                            <a:custGeom>
                              <a:avLst/>
                              <a:gdLst>
                                <a:gd name="connsiteX0" fmla="*/ 419082 w 419082"/>
                                <a:gd name="connsiteY0" fmla="*/ 169538 h 339075"/>
                                <a:gd name="connsiteX1" fmla="*/ 209541 w 419082"/>
                                <a:gd name="connsiteY1" fmla="*/ 339076 h 339075"/>
                                <a:gd name="connsiteX2" fmla="*/ 0 w 419082"/>
                                <a:gd name="connsiteY2" fmla="*/ 169538 h 339075"/>
                                <a:gd name="connsiteX3" fmla="*/ 209541 w 419082"/>
                                <a:gd name="connsiteY3" fmla="*/ 0 h 339075"/>
                                <a:gd name="connsiteX4" fmla="*/ 419082 w 419082"/>
                                <a:gd name="connsiteY4" fmla="*/ 169538 h 3390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82" h="339075">
                                  <a:moveTo>
                                    <a:pt x="419082" y="169538"/>
                                  </a:moveTo>
                                  <a:cubicBezTo>
                                    <a:pt x="419082" y="263171"/>
                                    <a:pt x="325268" y="339076"/>
                                    <a:pt x="209541" y="339076"/>
                                  </a:cubicBezTo>
                                  <a:cubicBezTo>
                                    <a:pt x="93815" y="339076"/>
                                    <a:pt x="0" y="263171"/>
                                    <a:pt x="0" y="169538"/>
                                  </a:cubicBezTo>
                                  <a:cubicBezTo>
                                    <a:pt x="0" y="75905"/>
                                    <a:pt x="93815" y="0"/>
                                    <a:pt x="209541" y="0"/>
                                  </a:cubicBezTo>
                                  <a:cubicBezTo>
                                    <a:pt x="325268" y="0"/>
                                    <a:pt x="419082" y="75905"/>
                                    <a:pt x="419082" y="169538"/>
                                  </a:cubicBezTo>
                                  <a:close/>
                                </a:path>
                              </a:pathLst>
                            </a:custGeom>
                            <a:noFill/>
                            <a:ln w="28574" cap="flat">
                              <a:solidFill>
                                <a:srgbClr val="FF8373"/>
                              </a:solidFill>
                              <a:prstDash val="solid"/>
                              <a:miter/>
                            </a:ln>
                            <a:effectLst/>
                          </wps:spPr>
                          <wps:bodyPr rtlCol="0" anchor="ctr" anchorCtr="0"/>
                        </wps:wsp>
                        <wps:wsp>
                          <wps:cNvPr id="301" name="任意多边形: 形状 69"/>
                          <wps:cNvSpPr/>
                          <wps:spPr>
                            <a:xfrm rot="-686956">
                              <a:off x="7175143" y="4085497"/>
                              <a:ext cx="419099" cy="339089"/>
                            </a:xfrm>
                            <a:custGeom>
                              <a:avLst/>
                              <a:gdLst>
                                <a:gd name="connsiteX0" fmla="*/ 419100 w 419099"/>
                                <a:gd name="connsiteY0" fmla="*/ 169545 h 339089"/>
                                <a:gd name="connsiteX1" fmla="*/ 209550 w 419099"/>
                                <a:gd name="connsiteY1" fmla="*/ 339090 h 339089"/>
                                <a:gd name="connsiteX2" fmla="*/ 0 w 419099"/>
                                <a:gd name="connsiteY2" fmla="*/ 169545 h 339089"/>
                                <a:gd name="connsiteX3" fmla="*/ 209550 w 419099"/>
                                <a:gd name="connsiteY3" fmla="*/ 0 h 339089"/>
                                <a:gd name="connsiteX4" fmla="*/ 419100 w 419099"/>
                                <a:gd name="connsiteY4" fmla="*/ 169545 h 33908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99" h="339089">
                                  <a:moveTo>
                                    <a:pt x="419100" y="169545"/>
                                  </a:moveTo>
                                  <a:cubicBezTo>
                                    <a:pt x="419100" y="263182"/>
                                    <a:pt x="325281" y="339090"/>
                                    <a:pt x="209550" y="339090"/>
                                  </a:cubicBezTo>
                                  <a:cubicBezTo>
                                    <a:pt x="93818" y="339090"/>
                                    <a:pt x="0" y="263182"/>
                                    <a:pt x="0" y="169545"/>
                                  </a:cubicBezTo>
                                  <a:cubicBezTo>
                                    <a:pt x="0" y="75908"/>
                                    <a:pt x="93818" y="0"/>
                                    <a:pt x="209550" y="0"/>
                                  </a:cubicBezTo>
                                  <a:cubicBezTo>
                                    <a:pt x="325281" y="0"/>
                                    <a:pt x="419100" y="75908"/>
                                    <a:pt x="419100" y="169545"/>
                                  </a:cubicBezTo>
                                  <a:close/>
                                </a:path>
                              </a:pathLst>
                            </a:custGeom>
                            <a:noFill/>
                            <a:ln w="28575" cap="flat">
                              <a:solidFill>
                                <a:srgbClr val="F8B62D"/>
                              </a:solidFill>
                              <a:prstDash val="solid"/>
                              <a:miter/>
                            </a:ln>
                            <a:effectLst/>
                          </wps:spPr>
                          <wps:bodyPr rtlCol="0" anchor="ctr" anchorCtr="0"/>
                        </wps:wsp>
                        <wps:wsp>
                          <wps:cNvPr id="302" name="任意多边形: 形状 70"/>
                          <wps:cNvSpPr/>
                          <wps:spPr>
                            <a:xfrm rot="-3599956">
                              <a:off x="7512571" y="4500557"/>
                              <a:ext cx="192400" cy="236214"/>
                            </a:xfrm>
                            <a:custGeom>
                              <a:avLst/>
                              <a:gdLst>
                                <a:gd name="connsiteX0" fmla="*/ 192401 w 192400"/>
                                <a:gd name="connsiteY0" fmla="*/ 118107 h 236214"/>
                                <a:gd name="connsiteX1" fmla="*/ 96200 w 192400"/>
                                <a:gd name="connsiteY1" fmla="*/ 236215 h 236214"/>
                                <a:gd name="connsiteX2" fmla="*/ 0 w 192400"/>
                                <a:gd name="connsiteY2" fmla="*/ 118107 h 236214"/>
                                <a:gd name="connsiteX3" fmla="*/ 96200 w 192400"/>
                                <a:gd name="connsiteY3" fmla="*/ 0 h 236214"/>
                                <a:gd name="connsiteX4" fmla="*/ 192401 w 192400"/>
                                <a:gd name="connsiteY4" fmla="*/ 118107 h 23621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400" h="236214">
                                  <a:moveTo>
                                    <a:pt x="192401" y="118107"/>
                                  </a:moveTo>
                                  <a:cubicBezTo>
                                    <a:pt x="192401" y="183336"/>
                                    <a:pt x="149330" y="236215"/>
                                    <a:pt x="96200" y="236215"/>
                                  </a:cubicBezTo>
                                  <a:cubicBezTo>
                                    <a:pt x="43070" y="236215"/>
                                    <a:pt x="0" y="183336"/>
                                    <a:pt x="0" y="118107"/>
                                  </a:cubicBezTo>
                                  <a:cubicBezTo>
                                    <a:pt x="0" y="52878"/>
                                    <a:pt x="43070" y="0"/>
                                    <a:pt x="96200" y="0"/>
                                  </a:cubicBezTo>
                                  <a:cubicBezTo>
                                    <a:pt x="149330" y="0"/>
                                    <a:pt x="192401" y="52878"/>
                                    <a:pt x="192401" y="118107"/>
                                  </a:cubicBezTo>
                                  <a:close/>
                                </a:path>
                              </a:pathLst>
                            </a:custGeom>
                            <a:noFill/>
                            <a:ln w="28574" cap="flat">
                              <a:solidFill>
                                <a:srgbClr val="F8B62D"/>
                              </a:solidFill>
                              <a:prstDash val="solid"/>
                              <a:miter/>
                            </a:ln>
                            <a:effectLst/>
                          </wps:spPr>
                          <wps:bodyPr rtlCol="0" anchor="ctr" anchorCtr="0"/>
                        </wps:wsp>
                        <wps:wsp>
                          <wps:cNvPr id="303" name="任意多边形: 形状 71"/>
                          <wps:cNvSpPr/>
                          <wps:spPr>
                            <a:xfrm rot="-1481034">
                              <a:off x="7502659" y="4546150"/>
                              <a:ext cx="211449" cy="171445"/>
                            </a:xfrm>
                            <a:custGeom>
                              <a:avLst/>
                              <a:gdLst>
                                <a:gd name="connsiteX0" fmla="*/ 211449 w 211449"/>
                                <a:gd name="connsiteY0" fmla="*/ 85722 h 171445"/>
                                <a:gd name="connsiteX1" fmla="*/ 105724 w 211449"/>
                                <a:gd name="connsiteY1" fmla="*/ 171445 h 171445"/>
                                <a:gd name="connsiteX2" fmla="*/ 0 w 211449"/>
                                <a:gd name="connsiteY2" fmla="*/ 85722 h 171445"/>
                                <a:gd name="connsiteX3" fmla="*/ 105724 w 211449"/>
                                <a:gd name="connsiteY3" fmla="*/ 0 h 171445"/>
                                <a:gd name="connsiteX4" fmla="*/ 211449 w 211449"/>
                                <a:gd name="connsiteY4" fmla="*/ 85722 h 17144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1449" h="171445">
                                  <a:moveTo>
                                    <a:pt x="211449" y="85722"/>
                                  </a:moveTo>
                                  <a:cubicBezTo>
                                    <a:pt x="211449" y="133066"/>
                                    <a:pt x="164115" y="171445"/>
                                    <a:pt x="105724" y="171445"/>
                                  </a:cubicBezTo>
                                  <a:cubicBezTo>
                                    <a:pt x="47334" y="171445"/>
                                    <a:pt x="0" y="133066"/>
                                    <a:pt x="0" y="85722"/>
                                  </a:cubicBezTo>
                                  <a:cubicBezTo>
                                    <a:pt x="0" y="38379"/>
                                    <a:pt x="47334" y="0"/>
                                    <a:pt x="105724" y="0"/>
                                  </a:cubicBezTo>
                                  <a:cubicBezTo>
                                    <a:pt x="164115" y="0"/>
                                    <a:pt x="211449" y="38379"/>
                                    <a:pt x="211449" y="85722"/>
                                  </a:cubicBezTo>
                                  <a:close/>
                                </a:path>
                              </a:pathLst>
                            </a:custGeom>
                            <a:noFill/>
                            <a:ln w="28574" cap="flat">
                              <a:solidFill>
                                <a:srgbClr val="FF8373"/>
                              </a:solidFill>
                              <a:prstDash val="solid"/>
                              <a:miter/>
                            </a:ln>
                            <a:effectLst/>
                          </wps:spPr>
                          <wps:bodyPr rtlCol="0" anchor="ctr" anchorCtr="0"/>
                        </wps:wsp>
                        <wps:wsp>
                          <wps:cNvPr id="304" name="任意多边形: 形状 72"/>
                          <wps:cNvSpPr/>
                          <wps:spPr>
                            <a:xfrm>
                              <a:off x="4448084" y="2137989"/>
                              <a:ext cx="3300106" cy="2353782"/>
                            </a:xfrm>
                            <a:custGeom>
                              <a:avLst/>
                              <a:gdLst>
                                <a:gd name="connsiteX0" fmla="*/ 2708047 w 3300106"/>
                                <a:gd name="connsiteY0" fmla="*/ 382325 h 2353782"/>
                                <a:gd name="connsiteX1" fmla="*/ 2137500 w 3300106"/>
                                <a:gd name="connsiteY1" fmla="*/ 13708 h 2353782"/>
                                <a:gd name="connsiteX2" fmla="*/ 1387882 w 3300106"/>
                                <a:gd name="connsiteY2" fmla="*/ 197540 h 2353782"/>
                                <a:gd name="connsiteX3" fmla="*/ 709702 w 3300106"/>
                                <a:gd name="connsiteY3" fmla="*/ 326128 h 2353782"/>
                                <a:gd name="connsiteX4" fmla="*/ 397282 w 3300106"/>
                                <a:gd name="connsiteY4" fmla="*/ 806188 h 2353782"/>
                                <a:gd name="connsiteX5" fmla="*/ 48667 w 3300106"/>
                                <a:gd name="connsiteY5" fmla="*/ 1686298 h 2353782"/>
                                <a:gd name="connsiteX6" fmla="*/ 807810 w 3300106"/>
                                <a:gd name="connsiteY6" fmla="*/ 2052058 h 2353782"/>
                                <a:gd name="connsiteX7" fmla="*/ 1036410 w 3300106"/>
                                <a:gd name="connsiteY7" fmla="*/ 2164453 h 2353782"/>
                                <a:gd name="connsiteX8" fmla="*/ 1882230 w 3300106"/>
                                <a:gd name="connsiteY8" fmla="*/ 2320663 h 2353782"/>
                                <a:gd name="connsiteX9" fmla="*/ 2431822 w 3300106"/>
                                <a:gd name="connsiteY9" fmla="*/ 1968238 h 2353782"/>
                                <a:gd name="connsiteX10" fmla="*/ 2503260 w 3300106"/>
                                <a:gd name="connsiteY10" fmla="*/ 1966333 h 2353782"/>
                                <a:gd name="connsiteX11" fmla="*/ 2764245 w 3300106"/>
                                <a:gd name="connsiteY11" fmla="*/ 1748210 h 2353782"/>
                                <a:gd name="connsiteX12" fmla="*/ 3298597 w 3300106"/>
                                <a:gd name="connsiteY12" fmla="*/ 1139563 h 2353782"/>
                                <a:gd name="connsiteX13" fmla="*/ 2708047 w 3300106"/>
                                <a:gd name="connsiteY13" fmla="*/ 382325 h 23537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300106" h="2353782">
                                  <a:moveTo>
                                    <a:pt x="2708047" y="382325"/>
                                  </a:moveTo>
                                  <a:cubicBezTo>
                                    <a:pt x="2708047" y="382325"/>
                                    <a:pt x="2502308" y="72763"/>
                                    <a:pt x="2137500" y="13708"/>
                                  </a:cubicBezTo>
                                  <a:cubicBezTo>
                                    <a:pt x="1673632" y="-61540"/>
                                    <a:pt x="1387882" y="197540"/>
                                    <a:pt x="1387882" y="197540"/>
                                  </a:cubicBezTo>
                                  <a:cubicBezTo>
                                    <a:pt x="1387882" y="197540"/>
                                    <a:pt x="1036410" y="117530"/>
                                    <a:pt x="709702" y="326128"/>
                                  </a:cubicBezTo>
                                  <a:cubicBezTo>
                                    <a:pt x="416332" y="513770"/>
                                    <a:pt x="397282" y="806188"/>
                                    <a:pt x="397282" y="806188"/>
                                  </a:cubicBezTo>
                                  <a:cubicBezTo>
                                    <a:pt x="397282" y="806188"/>
                                    <a:pt x="-165645" y="1038598"/>
                                    <a:pt x="48667" y="1686298"/>
                                  </a:cubicBezTo>
                                  <a:cubicBezTo>
                                    <a:pt x="172492" y="2061583"/>
                                    <a:pt x="588735" y="2079680"/>
                                    <a:pt x="807810" y="2052058"/>
                                  </a:cubicBezTo>
                                  <a:cubicBezTo>
                                    <a:pt x="787807" y="2122543"/>
                                    <a:pt x="864960" y="2190170"/>
                                    <a:pt x="1036410" y="2164453"/>
                                  </a:cubicBezTo>
                                  <a:cubicBezTo>
                                    <a:pt x="1156425" y="2269228"/>
                                    <a:pt x="1430745" y="2421628"/>
                                    <a:pt x="1882230" y="2320663"/>
                                  </a:cubicBezTo>
                                  <a:cubicBezTo>
                                    <a:pt x="2200365" y="2249225"/>
                                    <a:pt x="2356575" y="2091110"/>
                                    <a:pt x="2431822" y="1968238"/>
                                  </a:cubicBezTo>
                                  <a:cubicBezTo>
                                    <a:pt x="2455635" y="1970143"/>
                                    <a:pt x="2479447" y="1969190"/>
                                    <a:pt x="2503260" y="1966333"/>
                                  </a:cubicBezTo>
                                  <a:cubicBezTo>
                                    <a:pt x="2628037" y="1948235"/>
                                    <a:pt x="2725192" y="1861558"/>
                                    <a:pt x="2764245" y="1748210"/>
                                  </a:cubicBezTo>
                                  <a:cubicBezTo>
                                    <a:pt x="2988083" y="1677725"/>
                                    <a:pt x="3276690" y="1514848"/>
                                    <a:pt x="3298597" y="1139563"/>
                                  </a:cubicBezTo>
                                  <a:cubicBezTo>
                                    <a:pt x="3334792" y="479480"/>
                                    <a:pt x="2708047" y="382325"/>
                                    <a:pt x="2708047" y="382325"/>
                                  </a:cubicBezTo>
                                  <a:close/>
                                </a:path>
                              </a:pathLst>
                            </a:custGeom>
                            <a:noFill/>
                            <a:ln w="28575" cap="flat">
                              <a:solidFill>
                                <a:srgbClr val="FF8373"/>
                              </a:solidFill>
                              <a:prstDash val="solid"/>
                              <a:miter/>
                            </a:ln>
                            <a:effectLst/>
                          </wps:spPr>
                          <wps:bodyPr rtlCol="0" anchor="ctr" anchorCtr="0"/>
                        </wps:wsp>
                        <wps:wsp>
                          <wps:cNvPr id="305" name="任意多边形: 形状 73"/>
                          <wps:cNvSpPr/>
                          <wps:spPr>
                            <a:xfrm>
                              <a:off x="4410533" y="2173719"/>
                              <a:ext cx="3374238" cy="2302785"/>
                            </a:xfrm>
                            <a:custGeom>
                              <a:avLst/>
                              <a:gdLst>
                                <a:gd name="connsiteX0" fmla="*/ 2837992 w 3374238"/>
                                <a:gd name="connsiteY0" fmla="*/ 446608 h 2302785"/>
                                <a:gd name="connsiteX1" fmla="*/ 2296019 w 3374238"/>
                                <a:gd name="connsiteY1" fmla="*/ 32271 h 2302785"/>
                                <a:gd name="connsiteX2" fmla="*/ 1521637 w 3374238"/>
                                <a:gd name="connsiteY2" fmla="*/ 147523 h 2302785"/>
                                <a:gd name="connsiteX3" fmla="*/ 824406 w 3374238"/>
                                <a:gd name="connsiteY3" fmla="*/ 213246 h 2302785"/>
                                <a:gd name="connsiteX4" fmla="*/ 464361 w 3374238"/>
                                <a:gd name="connsiteY4" fmla="*/ 659968 h 2302785"/>
                                <a:gd name="connsiteX5" fmla="*/ 30021 w 3374238"/>
                                <a:gd name="connsiteY5" fmla="*/ 1499121 h 2302785"/>
                                <a:gd name="connsiteX6" fmla="*/ 767256 w 3374238"/>
                                <a:gd name="connsiteY6" fmla="*/ 1986801 h 2302785"/>
                                <a:gd name="connsiteX7" fmla="*/ 978712 w 3374238"/>
                                <a:gd name="connsiteY7" fmla="*/ 2083956 h 2302785"/>
                                <a:gd name="connsiteX8" fmla="*/ 1006334 w 3374238"/>
                                <a:gd name="connsiteY8" fmla="*/ 2081098 h 2302785"/>
                                <a:gd name="connsiteX9" fmla="*/ 1823579 w 3374238"/>
                                <a:gd name="connsiteY9" fmla="*/ 2289696 h 2302785"/>
                                <a:gd name="connsiteX10" fmla="*/ 2411272 w 3374238"/>
                                <a:gd name="connsiteY10" fmla="*/ 1989658 h 2302785"/>
                                <a:gd name="connsiteX11" fmla="*/ 2483661 w 3374238"/>
                                <a:gd name="connsiteY11" fmla="*/ 1993468 h 2302785"/>
                                <a:gd name="connsiteX12" fmla="*/ 2767507 w 3374238"/>
                                <a:gd name="connsiteY12" fmla="*/ 1801063 h 2302785"/>
                                <a:gd name="connsiteX13" fmla="*/ 3363772 w 3374238"/>
                                <a:gd name="connsiteY13" fmla="*/ 1246708 h 2302785"/>
                                <a:gd name="connsiteX14" fmla="*/ 2837992 w 3374238"/>
                                <a:gd name="connsiteY14" fmla="*/ 446608 h 23027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74238" h="2302785">
                                  <a:moveTo>
                                    <a:pt x="2837992" y="446608"/>
                                  </a:moveTo>
                                  <a:cubicBezTo>
                                    <a:pt x="2837992" y="446608"/>
                                    <a:pt x="2658922" y="122758"/>
                                    <a:pt x="2296019" y="32271"/>
                                  </a:cubicBezTo>
                                  <a:cubicBezTo>
                                    <a:pt x="1835009" y="-82982"/>
                                    <a:pt x="1521637" y="147523"/>
                                    <a:pt x="1521637" y="147523"/>
                                  </a:cubicBezTo>
                                  <a:cubicBezTo>
                                    <a:pt x="1521637" y="147523"/>
                                    <a:pt x="1173974" y="37033"/>
                                    <a:pt x="824406" y="213246"/>
                                  </a:cubicBezTo>
                                  <a:cubicBezTo>
                                    <a:pt x="510081" y="372313"/>
                                    <a:pt x="464361" y="659968"/>
                                    <a:pt x="464361" y="659968"/>
                                  </a:cubicBezTo>
                                  <a:cubicBezTo>
                                    <a:pt x="464361" y="659968"/>
                                    <a:pt x="-139524" y="842848"/>
                                    <a:pt x="30021" y="1499121"/>
                                  </a:cubicBezTo>
                                  <a:cubicBezTo>
                                    <a:pt x="144321" y="1943938"/>
                                    <a:pt x="542466" y="1995373"/>
                                    <a:pt x="767256" y="1986801"/>
                                  </a:cubicBezTo>
                                  <a:cubicBezTo>
                                    <a:pt x="815834" y="2049666"/>
                                    <a:pt x="892987" y="2088718"/>
                                    <a:pt x="978712" y="2083956"/>
                                  </a:cubicBezTo>
                                  <a:cubicBezTo>
                                    <a:pt x="988237" y="2083003"/>
                                    <a:pt x="997762" y="2082051"/>
                                    <a:pt x="1006334" y="2081098"/>
                                  </a:cubicBezTo>
                                  <a:cubicBezTo>
                                    <a:pt x="1117777" y="2195398"/>
                                    <a:pt x="1357807" y="2348751"/>
                                    <a:pt x="1823579" y="2289696"/>
                                  </a:cubicBezTo>
                                  <a:cubicBezTo>
                                    <a:pt x="2151239" y="2247786"/>
                                    <a:pt x="2323642" y="2104911"/>
                                    <a:pt x="2411272" y="1989658"/>
                                  </a:cubicBezTo>
                                  <a:cubicBezTo>
                                    <a:pt x="2435084" y="1993468"/>
                                    <a:pt x="2458897" y="1995373"/>
                                    <a:pt x="2483661" y="1993468"/>
                                  </a:cubicBezTo>
                                  <a:cubicBezTo>
                                    <a:pt x="2611297" y="1986801"/>
                                    <a:pt x="2717977" y="1909648"/>
                                    <a:pt x="2767507" y="1801063"/>
                                  </a:cubicBezTo>
                                  <a:cubicBezTo>
                                    <a:pt x="3000869" y="1751533"/>
                                    <a:pt x="3307574" y="1616278"/>
                                    <a:pt x="3363772" y="1246708"/>
                                  </a:cubicBezTo>
                                  <a:cubicBezTo>
                                    <a:pt x="3461879" y="598056"/>
                                    <a:pt x="2837992" y="446608"/>
                                    <a:pt x="2837992" y="446608"/>
                                  </a:cubicBezTo>
                                  <a:close/>
                                </a:path>
                              </a:pathLst>
                            </a:custGeom>
                            <a:noFill/>
                            <a:ln w="28575" cap="flat">
                              <a:solidFill>
                                <a:srgbClr val="FFF421"/>
                              </a:solidFill>
                              <a:prstDash val="solid"/>
                              <a:miter/>
                            </a:ln>
                            <a:effectLst/>
                          </wps:spPr>
                          <wps:bodyPr rtlCol="0" anchor="ctr" anchorCtr="0"/>
                        </wps:wsp>
                        <wps:wsp>
                          <wps:cNvPr id="306" name="任意多边形: 形状 74"/>
                          <wps:cNvSpPr/>
                          <wps:spPr>
                            <a:xfrm>
                              <a:off x="4196501" y="2008382"/>
                              <a:ext cx="3315444" cy="2307847"/>
                            </a:xfrm>
                            <a:custGeom>
                              <a:avLst/>
                              <a:gdLst>
                                <a:gd name="connsiteX0" fmla="*/ 2756135 w 3315630"/>
                                <a:gd name="connsiteY0" fmla="*/ 408071 h 2307072"/>
                                <a:gd name="connsiteX1" fmla="*/ 2203685 w 3315630"/>
                                <a:gd name="connsiteY1" fmla="*/ 21356 h 2307072"/>
                                <a:gd name="connsiteX2" fmla="*/ 1446447 w 3315630"/>
                                <a:gd name="connsiteY2" fmla="*/ 170899 h 2307072"/>
                                <a:gd name="connsiteX3" fmla="*/ 762552 w 3315630"/>
                                <a:gd name="connsiteY3" fmla="*/ 268054 h 2307072"/>
                                <a:gd name="connsiteX4" fmla="*/ 429177 w 3315630"/>
                                <a:gd name="connsiteY4" fmla="*/ 728111 h 2307072"/>
                                <a:gd name="connsiteX5" fmla="*/ 40557 w 3315630"/>
                                <a:gd name="connsiteY5" fmla="*/ 1580599 h 2307072"/>
                                <a:gd name="connsiteX6" fmla="*/ 789222 w 3315630"/>
                                <a:gd name="connsiteY6" fmla="*/ 2031131 h 2307072"/>
                                <a:gd name="connsiteX7" fmla="*/ 1001630 w 3315630"/>
                                <a:gd name="connsiteY7" fmla="*/ 2117809 h 2307072"/>
                                <a:gd name="connsiteX8" fmla="*/ 1028300 w 3315630"/>
                                <a:gd name="connsiteY8" fmla="*/ 2113999 h 2307072"/>
                                <a:gd name="connsiteX9" fmla="*/ 1842687 w 3315630"/>
                                <a:gd name="connsiteY9" fmla="*/ 2283544 h 2307072"/>
                                <a:gd name="connsiteX10" fmla="*/ 2407520 w 3315630"/>
                                <a:gd name="connsiteY10" fmla="*/ 1959694 h 2307072"/>
                                <a:gd name="connsiteX11" fmla="*/ 2478958 w 3315630"/>
                                <a:gd name="connsiteY11" fmla="*/ 1960646 h 2307072"/>
                                <a:gd name="connsiteX12" fmla="*/ 2749468 w 3315630"/>
                                <a:gd name="connsiteY12" fmla="*/ 1756811 h 2307072"/>
                                <a:gd name="connsiteX13" fmla="*/ 3310490 w 3315630"/>
                                <a:gd name="connsiteY13" fmla="*/ 1180549 h 2307072"/>
                                <a:gd name="connsiteX14" fmla="*/ 2756135 w 3315630"/>
                                <a:gd name="connsiteY14" fmla="*/ 408071 h 23070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15630" h="2307072">
                                  <a:moveTo>
                                    <a:pt x="2756135" y="408071"/>
                                  </a:moveTo>
                                  <a:cubicBezTo>
                                    <a:pt x="2756135" y="408071"/>
                                    <a:pt x="2564683" y="94699"/>
                                    <a:pt x="2203685" y="21356"/>
                                  </a:cubicBezTo>
                                  <a:cubicBezTo>
                                    <a:pt x="1743627" y="-71989"/>
                                    <a:pt x="1446447" y="170899"/>
                                    <a:pt x="1446447" y="170899"/>
                                  </a:cubicBezTo>
                                  <a:cubicBezTo>
                                    <a:pt x="1446447" y="170899"/>
                                    <a:pt x="1098785" y="77554"/>
                                    <a:pt x="762552" y="268054"/>
                                  </a:cubicBezTo>
                                  <a:cubicBezTo>
                                    <a:pt x="460610" y="440456"/>
                                    <a:pt x="429177" y="728111"/>
                                    <a:pt x="429177" y="728111"/>
                                  </a:cubicBezTo>
                                  <a:cubicBezTo>
                                    <a:pt x="429177" y="728111"/>
                                    <a:pt x="-156610" y="936709"/>
                                    <a:pt x="40557" y="1580599"/>
                                  </a:cubicBezTo>
                                  <a:cubicBezTo>
                                    <a:pt x="173907" y="2015891"/>
                                    <a:pt x="568242" y="2049229"/>
                                    <a:pt x="789222" y="2031131"/>
                                  </a:cubicBezTo>
                                  <a:cubicBezTo>
                                    <a:pt x="839705" y="2091139"/>
                                    <a:pt x="917810" y="2126381"/>
                                    <a:pt x="1001630" y="2117809"/>
                                  </a:cubicBezTo>
                                  <a:cubicBezTo>
                                    <a:pt x="1011155" y="2116856"/>
                                    <a:pt x="1019727" y="2114951"/>
                                    <a:pt x="1028300" y="2113999"/>
                                  </a:cubicBezTo>
                                  <a:cubicBezTo>
                                    <a:pt x="1143552" y="2222584"/>
                                    <a:pt x="1387392" y="2363554"/>
                                    <a:pt x="1842687" y="2283544"/>
                                  </a:cubicBezTo>
                                  <a:cubicBezTo>
                                    <a:pt x="2163680" y="2227346"/>
                                    <a:pt x="2326557" y="2077804"/>
                                    <a:pt x="2407520" y="1959694"/>
                                  </a:cubicBezTo>
                                  <a:cubicBezTo>
                                    <a:pt x="2430380" y="1962551"/>
                                    <a:pt x="2455145" y="1962551"/>
                                    <a:pt x="2478958" y="1960646"/>
                                  </a:cubicBezTo>
                                  <a:cubicBezTo>
                                    <a:pt x="2604687" y="1948264"/>
                                    <a:pt x="2705652" y="1866349"/>
                                    <a:pt x="2749468" y="1756811"/>
                                  </a:cubicBezTo>
                                  <a:cubicBezTo>
                                    <a:pt x="2977115" y="1696804"/>
                                    <a:pt x="3272390" y="1548214"/>
                                    <a:pt x="3310490" y="1180549"/>
                                  </a:cubicBezTo>
                                  <a:cubicBezTo>
                                    <a:pt x="3378118" y="529991"/>
                                    <a:pt x="2756135" y="408071"/>
                                    <a:pt x="2756135" y="408071"/>
                                  </a:cubicBezTo>
                                  <a:close/>
                                </a:path>
                              </a:pathLst>
                            </a:custGeom>
                            <a:noFill/>
                            <a:ln w="28575" cap="flat">
                              <a:solidFill>
                                <a:srgbClr val="F8B62D"/>
                              </a:solidFill>
                              <a:prstDash val="solid"/>
                              <a:miter/>
                            </a:ln>
                            <a:effectLst/>
                          </wps:spPr>
                          <wps:bodyPr rtlCol="0" anchor="ctr" anchorCtr="0"/>
                        </wps:wsp>
                        <wps:wsp>
                          <wps:cNvPr id="307" name="任意多边形: 形状 75"/>
                          <wps:cNvSpPr/>
                          <wps:spPr>
                            <a:xfrm rot="-2179740">
                              <a:off x="7163922" y="4065511"/>
                              <a:ext cx="419085" cy="339077"/>
                            </a:xfrm>
                            <a:custGeom>
                              <a:avLst/>
                              <a:gdLst>
                                <a:gd name="connsiteX0" fmla="*/ 419085 w 419085"/>
                                <a:gd name="connsiteY0" fmla="*/ 169539 h 339077"/>
                                <a:gd name="connsiteX1" fmla="*/ 209543 w 419085"/>
                                <a:gd name="connsiteY1" fmla="*/ 339078 h 339077"/>
                                <a:gd name="connsiteX2" fmla="*/ 0 w 419085"/>
                                <a:gd name="connsiteY2" fmla="*/ 169539 h 339077"/>
                                <a:gd name="connsiteX3" fmla="*/ 209543 w 419085"/>
                                <a:gd name="connsiteY3" fmla="*/ 0 h 339077"/>
                                <a:gd name="connsiteX4" fmla="*/ 419085 w 419085"/>
                                <a:gd name="connsiteY4" fmla="*/ 169539 h 33907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85" h="339077">
                                  <a:moveTo>
                                    <a:pt x="419085" y="169539"/>
                                  </a:moveTo>
                                  <a:cubicBezTo>
                                    <a:pt x="419085" y="263173"/>
                                    <a:pt x="325270" y="339078"/>
                                    <a:pt x="209543" y="339078"/>
                                  </a:cubicBezTo>
                                  <a:cubicBezTo>
                                    <a:pt x="93815" y="339078"/>
                                    <a:pt x="0" y="263173"/>
                                    <a:pt x="0" y="169539"/>
                                  </a:cubicBezTo>
                                  <a:cubicBezTo>
                                    <a:pt x="0" y="75905"/>
                                    <a:pt x="93815" y="0"/>
                                    <a:pt x="209543" y="0"/>
                                  </a:cubicBezTo>
                                  <a:cubicBezTo>
                                    <a:pt x="325270" y="0"/>
                                    <a:pt x="419085" y="75905"/>
                                    <a:pt x="419085" y="169539"/>
                                  </a:cubicBezTo>
                                  <a:close/>
                                </a:path>
                              </a:pathLst>
                            </a:custGeom>
                            <a:noFill/>
                            <a:ln w="28574" cap="flat">
                              <a:solidFill>
                                <a:srgbClr val="FFF421"/>
                              </a:solidFill>
                              <a:prstDash val="solid"/>
                              <a:miter/>
                            </a:ln>
                            <a:effectLst/>
                          </wps:spPr>
                          <wps:bodyPr rtlCol="0" anchor="ctr" anchorCtr="0"/>
                        </wps:wsp>
                        <wps:wsp>
                          <wps:cNvPr id="308" name="任意多边形: 形状 76"/>
                          <wps:cNvSpPr/>
                          <wps:spPr>
                            <a:xfrm rot="-1669547">
                              <a:off x="7493557" y="4519311"/>
                              <a:ext cx="205746" cy="177170"/>
                            </a:xfrm>
                            <a:custGeom>
                              <a:avLst/>
                              <a:gdLst>
                                <a:gd name="connsiteX0" fmla="*/ 205747 w 205746"/>
                                <a:gd name="connsiteY0" fmla="*/ 88585 h 177170"/>
                                <a:gd name="connsiteX1" fmla="*/ 102873 w 205746"/>
                                <a:gd name="connsiteY1" fmla="*/ 177171 h 177170"/>
                                <a:gd name="connsiteX2" fmla="*/ 0 w 205746"/>
                                <a:gd name="connsiteY2" fmla="*/ 88585 h 177170"/>
                                <a:gd name="connsiteX3" fmla="*/ 102873 w 205746"/>
                                <a:gd name="connsiteY3" fmla="*/ 0 h 177170"/>
                                <a:gd name="connsiteX4" fmla="*/ 205747 w 205746"/>
                                <a:gd name="connsiteY4" fmla="*/ 88585 h 17717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5746" h="177170">
                                  <a:moveTo>
                                    <a:pt x="205747" y="88585"/>
                                  </a:moveTo>
                                  <a:cubicBezTo>
                                    <a:pt x="205747" y="137510"/>
                                    <a:pt x="159689" y="177171"/>
                                    <a:pt x="102873" y="177171"/>
                                  </a:cubicBezTo>
                                  <a:cubicBezTo>
                                    <a:pt x="46058" y="177171"/>
                                    <a:pt x="0" y="137509"/>
                                    <a:pt x="0" y="88585"/>
                                  </a:cubicBezTo>
                                  <a:cubicBezTo>
                                    <a:pt x="0" y="39661"/>
                                    <a:pt x="46058" y="0"/>
                                    <a:pt x="102873" y="0"/>
                                  </a:cubicBezTo>
                                  <a:cubicBezTo>
                                    <a:pt x="159689" y="0"/>
                                    <a:pt x="205747" y="39661"/>
                                    <a:pt x="205747" y="88585"/>
                                  </a:cubicBezTo>
                                  <a:close/>
                                </a:path>
                              </a:pathLst>
                            </a:custGeom>
                            <a:noFill/>
                            <a:ln w="28576" cap="flat">
                              <a:solidFill>
                                <a:srgbClr val="FFF421"/>
                              </a:solidFill>
                              <a:prstDash val="solid"/>
                              <a:miter/>
                            </a:ln>
                            <a:effectLst/>
                          </wps:spPr>
                          <wps:txbx>
                            <w:txbxContent>
                              <w:p>
                                <w:pPr>
                                  <w:jc w:val="center"/>
                                </w:pPr>
                              </w:p>
                            </w:txbxContent>
                          </wps:txbx>
                          <wps:bodyPr rtlCol="0" anchor="ctr" anchorCtr="0"/>
                        </wps:wsp>
                      </wpg:grpSp>
                      <wps:wsp>
                        <wps:cNvPr id="309" name="文本框 12"/>
                        <wps:cNvSpPr txBox="1"/>
                        <wps:spPr>
                          <a:xfrm>
                            <a:off x="7740" y="4221"/>
                            <a:ext cx="3741" cy="2948"/>
                          </a:xfrm>
                          <a:prstGeom prst="rect">
                            <a:avLst/>
                          </a:prstGeom>
                          <a:noFill/>
                          <a:ln>
                            <a:noFill/>
                          </a:ln>
                          <a:effectLst/>
                        </wps:spPr>
                        <wps:txbx>
                          <w:txbxContent>
                            <w:p>
                              <w:pPr>
                                <w:jc w:val="left"/>
                                <w:rPr>
                                  <w:rFonts w:ascii="楷体" w:hAnsi="楷体" w:eastAsia="楷体" w:cs="楷体"/>
                                  <w:color w:val="121212"/>
                                  <w:sz w:val="24"/>
                                  <w:shd w:val="clear" w:color="auto" w:fill="FFFFFF"/>
                                </w:rPr>
                              </w:pPr>
                              <w:r>
                                <w:rPr>
                                  <w:rFonts w:hint="eastAsia" w:ascii="楷体" w:hAnsi="楷体" w:eastAsia="楷体" w:cs="楷体"/>
                                  <w:color w:val="121212"/>
                                  <w:sz w:val="24"/>
                                  <w:shd w:val="clear" w:color="auto" w:fill="FFFFFF"/>
                                </w:rPr>
                                <w:t>同学们，你们知道吗？在我们喜爱的奥运会中也有许多百分数呢！</w:t>
                              </w:r>
                            </w:p>
                            <w:p/>
                          </w:txbxContent>
                        </wps:txbx>
                        <wps:bodyPr wrap="square" rtlCol="0" anchor="t">
                          <a:noAutofit/>
                        </wps:bodyPr>
                      </wps:wsp>
                    </wpg:wgp>
                  </a:graphicData>
                </a:graphic>
              </wp:anchor>
            </w:drawing>
          </mc:Choice>
          <mc:Fallback>
            <w:pict>
              <v:group id="_x0000_s1026" o:spid="_x0000_s1026" o:spt="203" alt="7b0a202020202274657874626f78223a20227b5c2263617465676f72795f69645c223a31303531322c5c2269645c223a32303334323230337d220a7d0a" style="position:absolute;left:0pt;margin-left:-18.85pt;margin-top:0.05pt;height:90.95pt;width:285.35pt;z-index:251729920;mso-width-relative:page;mso-height-relative:page;" coordorigin="6608,3163" coordsize="5651,4266" o:gfxdata="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">
                <o:lock v:ext="edit" aspectratio="f"/>
                <v:group id="图形 66" o:spid="_x0000_s1026" o:spt="203" style="position:absolute;left:6608;top:3163;height:4266;width:5651;" coordorigin="4196501,2008382" coordsize="3588270,2709213" o:gfxdata="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vj8C3vwAAANwAAAAPAAAAAAAAAAEAIAAAACIAAABkcnMvZG93bnJldi54&#10;bWxQSwECFAAUAAAACACHTuJAMy8FnjsAAAA5AAAAFQAAAAAAAAABACAAAAAOAQAAZHJzL2dyb3Vw&#10;c2hhcGV4bWwueG1sUEsFBgAAAAAGAAYAYAEAAMsDAAAAAA==&#10;">
                  <o:lock v:ext="edit" aspectratio="f"/>
                  <v:shape id="任意多边形: 形状 68" o:spid="_x0000_s1026" o:spt="100" style="position:absolute;left:7176767;top:4082745;height:339075;width:419082;rotation:-3690224f;v-text-anchor:middle;" filled="f" stroked="t" coordsize="419082,339075" o:gfxdata="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8r+VbsAAADc&#10;AAAADwAAAAAAAAABACAAAAAiAAAAZHJzL2Rvd25yZXYueG1sUEsBAhQAFAAAAAgAh07iQDMvBZ47&#10;AAAAOQAAABAAAAAAAAAAAQAgAAAACgEAAGRycy9zaGFwZXhtbC54bWxQSwUGAAAAAAYABgBbAQAA&#10;tAMAAAAA&#10;" path="m419082,169538c419082,263171,325268,339076,209541,339076c93815,339076,0,263171,0,169538c0,75905,93815,0,209541,0c325268,0,419082,75905,419082,169538xe">
                    <v:path o:connectlocs="419082,169538;209541,339076;0,169538;209541,0;419082,169538" o:connectangles="0,0,0,0,0"/>
                    <v:fill on="f" focussize="0,0"/>
                    <v:stroke weight="2.24992125984252pt" color="#FF8373" joinstyle="miter"/>
                    <v:imagedata o:title=""/>
                    <o:lock v:ext="edit" aspectratio="f"/>
                  </v:shape>
                  <v:shape id="任意多边形: 形状 69" o:spid="_x0000_s1026" o:spt="100" style="position:absolute;left:7175143;top:4085497;height:339089;width:419099;rotation:-750339f;v-text-anchor:middle;" filled="f" stroked="t" coordsize="419099,339089" o:gfxdata="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UiAAK8AAAA&#10;3AAAAA8AAAAAAAAAAQAgAAAAIgAAAGRycy9kb3ducmV2LnhtbFBLAQIUABQAAAAIAIdO4kAzLwWe&#10;OwAAADkAAAAQAAAAAAAAAAEAIAAAAAsBAABkcnMvc2hhcGV4bWwueG1sUEsFBgAAAAAGAAYAWwEA&#10;ALUDAAAAAA==&#10;" path="m419100,169545c419100,263182,325281,339090,209550,339090c93818,339090,0,263182,0,169545c0,75908,93818,0,209550,0c325281,0,419100,75908,419100,169545xe">
                    <v:path o:connectlocs="419100,169545;209550,339090;0,169545;209550,0;419100,169545" o:connectangles="0,0,0,0,0"/>
                    <v:fill on="f" focussize="0,0"/>
                    <v:stroke weight="2.25pt" color="#F8B62D" joinstyle="miter"/>
                    <v:imagedata o:title=""/>
                    <o:lock v:ext="edit" aspectratio="f"/>
                  </v:shape>
                  <v:shape id="任意多边形: 形状 70" o:spid="_x0000_s1026" o:spt="100" style="position:absolute;left:7512571;top:4500557;height:236214;width:192400;rotation:-3932112f;v-text-anchor:middle;" filled="f" stroked="t" coordsize="192400,236214" o:gfxdata="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q3VmrsAAADc&#10;AAAADwAAAAAAAAABACAAAAAiAAAAZHJzL2Rvd25yZXYueG1sUEsBAhQAFAAAAAgAh07iQDMvBZ47&#10;AAAAOQAAABAAAAAAAAAAAQAgAAAACgEAAGRycy9zaGFwZXhtbC54bWxQSwUGAAAAAAYABgBbAQAA&#10;tAMAAAAA&#10;" path="m192401,118107c192401,183336,149330,236215,96200,236215c43070,236215,0,183336,0,118107c0,52878,43070,0,96200,0c149330,0,192401,52878,192401,118107xe">
                    <v:path o:connectlocs="192401,118107;96200,236215;0,118107;96200,0;192401,118107" o:connectangles="0,0,0,0,0"/>
                    <v:fill on="f" focussize="0,0"/>
                    <v:stroke weight="2.24992125984252pt" color="#F8B62D" joinstyle="miter"/>
                    <v:imagedata o:title=""/>
                    <o:lock v:ext="edit" aspectratio="f"/>
                  </v:shape>
                  <v:shape id="任意多边形: 形状 71" o:spid="_x0000_s1026" o:spt="100" style="position:absolute;left:7502659;top:4546150;height:171445;width:211449;rotation:-1617684f;v-text-anchor:middle;" filled="f" stroked="t" coordsize="211449,171445" o:gfxdata="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QJnoe/&#10;AAAA3AAAAA8AAAAAAAAAAQAgAAAAIgAAAGRycy9kb3ducmV2LnhtbFBLAQIUABQAAAAIAIdO4kAz&#10;LwWeOwAAADkAAAAQAAAAAAAAAAEAIAAAAA4BAABkcnMvc2hhcGV4bWwueG1sUEsFBgAAAAAGAAYA&#10;WwEAALgDAAAAAA==&#10;" path="m211449,85722c211449,133066,164115,171445,105724,171445c47334,171445,0,133066,0,85722c0,38379,47334,0,105724,0c164115,0,211449,38379,211449,85722xe">
                    <v:path o:connectlocs="211449,85722;105724,171445;0,85722;105724,0;211449,85722" o:connectangles="0,0,0,0,0"/>
                    <v:fill on="f" focussize="0,0"/>
                    <v:stroke weight="2.24992125984252pt" color="#FF8373" joinstyle="miter"/>
                    <v:imagedata o:title=""/>
                    <o:lock v:ext="edit" aspectratio="f"/>
                  </v:shape>
                  <v:shape id="任意多边形: 形状 72" o:spid="_x0000_s1026" o:spt="100" style="position:absolute;left:4448084;top:2137989;height:2353782;width:3300106;v-text-anchor:middle;" filled="f" stroked="t" coordsize="3300106,2353782" o:gfxdata="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Q+bnvQAA&#10;ANwAAAAPAAAAAAAAAAEAIAAAACIAAABkcnMvZG93bnJldi54bWxQSwECFAAUAAAACACHTuJAMy8F&#10;njsAAAA5AAAAEAAAAAAAAAABACAAAAAMAQAAZHJzL3NoYXBleG1sLnhtbFBLBQYAAAAABgAGAFsB&#10;AAC2AwAAAAA=&#10;" path="m2708047,382325c2708047,382325,2502308,72763,2137500,13708c1673632,-61540,1387882,197540,1387882,197540c1387882,197540,1036410,117530,709702,326128c416332,513770,397282,806188,397282,806188c397282,806188,-165645,1038598,48667,1686298c172492,2061583,588735,2079680,807810,2052058c787807,2122543,864960,2190170,1036410,2164453c1156425,2269228,1430745,2421628,1882230,2320663c2200365,2249225,2356575,2091110,2431822,1968238c2455635,1970143,2479447,1969190,2503260,1966333c2628037,1948235,2725192,1861558,2764245,1748210c2988083,1677725,3276690,1514848,3298597,1139563c3334792,479480,2708047,382325,2708047,382325xe">
                    <v:path o:connectlocs="2708047,382325;2137500,13708;1387882,197540;709702,326128;397282,806188;48667,1686298;807810,2052058;1036410,2164453;1882230,2320663;2431822,1968238;2503260,1966333;2764245,1748210;3298597,1139563;2708047,382325" o:connectangles="0,0,0,0,0,0,0,0,0,0,0,0,0,0"/>
                    <v:fill on="f" focussize="0,0"/>
                    <v:stroke weight="2.25pt" color="#FF8373" joinstyle="miter"/>
                    <v:imagedata o:title=""/>
                    <o:lock v:ext="edit" aspectratio="f"/>
                  </v:shape>
                  <v:shape id="任意多边形: 形状 73" o:spid="_x0000_s1026" o:spt="100" style="position:absolute;left:4410533;top:2173719;height:2302785;width:3374238;v-text-anchor:middle;" filled="f" stroked="t" coordsize="3374238,2302785" o:gfxdata="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p29qr4A&#10;AADcAAAADwAAAAAAAAABACAAAAAiAAAAZHJzL2Rvd25yZXYueG1sUEsBAhQAFAAAAAgAh07iQDMv&#10;BZ47AAAAOQAAABAAAAAAAAAAAQAgAAAADQEAAGRycy9zaGFwZXhtbC54bWxQSwUGAAAAAAYABgBb&#10;AQAAtwMAAAAA&#10;" path="m2837992,446608c2837992,446608,2658922,122758,2296019,32271c1835009,-82982,1521637,147523,1521637,147523c1521637,147523,1173974,37033,824406,213246c510081,372313,464361,659968,464361,659968c464361,659968,-139524,842848,30021,1499121c144321,1943938,542466,1995373,767256,1986801c815834,2049666,892987,2088718,978712,2083956c988237,2083003,997762,2082051,1006334,2081098c1117777,2195398,1357807,2348751,1823579,2289696c2151239,2247786,2323642,2104911,2411272,1989658c2435084,1993468,2458897,1995373,2483661,1993468c2611297,1986801,2717977,1909648,2767507,1801063c3000869,1751533,3307574,1616278,3363772,1246708c3461879,598056,2837992,446608,2837992,446608xe">
                    <v:path o:connectlocs="2837992,446608;2296019,32271;1521637,147523;824406,213246;464361,659968;30021,1499121;767256,1986801;978712,2083956;1006334,2081098;1823579,2289696;2411272,1989658;2483661,1993468;2767507,1801063;3363772,1246708;2837992,446608" o:connectangles="0,0,0,0,0,0,0,0,0,0,0,0,0,0,0"/>
                    <v:fill on="f" focussize="0,0"/>
                    <v:stroke weight="2.25pt" color="#FFF421" joinstyle="miter"/>
                    <v:imagedata o:title=""/>
                    <o:lock v:ext="edit" aspectratio="f"/>
                  </v:shape>
                  <v:shape id="任意多边形: 形状 74" o:spid="_x0000_s1026" o:spt="100" style="position:absolute;left:4196501;top:2008382;height:2307847;width:3315444;v-text-anchor:middle;" filled="f" stroked="t" coordsize="3315630,2307072" o:gfxdata="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xCGv74A&#10;AADcAAAADwAAAAAAAAABACAAAAAiAAAAZHJzL2Rvd25yZXYueG1sUEsBAhQAFAAAAAgAh07iQDMv&#10;BZ47AAAAOQAAABAAAAAAAAAAAQAgAAAADQEAAGRycy9zaGFwZXhtbC54bWxQSwUGAAAAAAYABgBb&#10;AQAAtwMAAAAA&#10;" path="m2756135,408071c2756135,408071,2564683,94699,2203685,21356c1743627,-71989,1446447,170899,1446447,170899c1446447,170899,1098785,77554,762552,268054c460610,440456,429177,728111,429177,728111c429177,728111,-156610,936709,40557,1580599c173907,2015891,568242,2049229,789222,2031131c839705,2091139,917810,2126381,1001630,2117809c1011155,2116856,1019727,2114951,1028300,2113999c1143552,2222584,1387392,2363554,1842687,2283544c2163680,2227346,2326557,2077804,2407520,1959694c2430380,1962551,2455145,1962551,2478958,1960646c2604687,1948264,2705652,1866349,2749468,1756811c2977115,1696804,3272390,1548214,3310490,1180549c3378118,529991,2756135,408071,2756135,408071xe">
                    <v:path o:connectlocs="2755980,408208;2203561,21363;1446365,170956;762509,268144;429152,728355;40554,1581129;789177,2031813;1001573,2118520;1028242,2114709;1842583,2284311;2407384,1960352;2478818,1961304;2749313,1757401;3310304,1180945;2755980,408208" o:connectangles="0,0,0,0,0,0,0,0,0,0,0,0,0,0,0"/>
                    <v:fill on="f" focussize="0,0"/>
                    <v:stroke weight="2.25pt" color="#F8B62D" joinstyle="miter"/>
                    <v:imagedata o:title=""/>
                    <o:lock v:ext="edit" aspectratio="f"/>
                  </v:shape>
                  <v:shape id="任意多边形: 形状 75" o:spid="_x0000_s1026" o:spt="100" style="position:absolute;left:7163922;top:4065511;height:339077;width:419085;rotation:-2380857f;v-text-anchor:middle;" filled="f" stroked="t" coordsize="419085,339077" o:gfxdata="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5gNvQAA&#10;ANwAAAAPAAAAAAAAAAEAIAAAACIAAABkcnMvZG93bnJldi54bWxQSwECFAAUAAAACACHTuJAMy8F&#10;njsAAAA5AAAAEAAAAAAAAAABACAAAAAMAQAAZHJzL3NoYXBleG1sLnhtbFBLBQYAAAAABgAGAFsB&#10;AAC2AwAAAAA=&#10;" path="m419085,169539c419085,263173,325270,339078,209543,339078c93815,339078,0,263173,0,169539c0,75905,93815,0,209543,0c325270,0,419085,75905,419085,169539xe">
                    <v:path o:connectlocs="419085,169539;209543,339078;0,169539;209543,0;419085,169539" o:connectangles="0,0,0,0,0"/>
                    <v:fill on="f" focussize="0,0"/>
                    <v:stroke weight="2.24992125984252pt" color="#FFF421" joinstyle="miter"/>
                    <v:imagedata o:title=""/>
                    <o:lock v:ext="edit" aspectratio="f"/>
                  </v:shape>
                  <v:shape id="任意多边形: 形状 76" o:spid="_x0000_s1026" o:spt="100" style="position:absolute;left:7493557;top:4519311;height:177170;width:205746;rotation:-1823591f;v-text-anchor:middle;" filled="f" stroked="t" coordsize="205746,177170" o:gfxdata="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uBXa8AAAA&#10;3AAAAA8AAAAAAAAAAQAgAAAAIgAAAGRycy9kb3ducmV2LnhtbFBLAQIUABQAAAAIAIdO4kAzLwWe&#10;OwAAADkAAAAQAAAAAAAAAAEAIAAAAAsBAABkcnMvc2hhcGV4bWwueG1sUEsFBgAAAAAGAAYAWwEA&#10;ALUDAAAAAA==&#10;" path="m205747,88585c205747,137510,159689,177171,102873,177171c46058,177171,0,137509,0,88585c0,39661,46058,0,102873,0c159689,0,205747,39661,205747,88585xe">
                    <v:path textboxrect="0,0,205746,177170" o:connectlocs="205747,88585;102873,177171;0,88585;102873,0;205747,88585" o:connectangles="0,0,0,0,0"/>
                    <v:fill on="f" focussize="0,0"/>
                    <v:stroke weight="2.25007874015748pt" color="#FFF421" joinstyle="miter"/>
                    <v:imagedata o:title=""/>
                    <o:lock v:ext="edit" aspectratio="f"/>
                    <v:textbox>
                      <w:txbxContent>
                        <w:p>
                          <w:pPr>
                            <w:jc w:val="center"/>
                          </w:pPr>
                        </w:p>
                      </w:txbxContent>
                    </v:textbox>
                  </v:shape>
                </v:group>
                <v:shape id="文本框 12" o:spid="_x0000_s1026" o:spt="202" type="#_x0000_t202" style="position:absolute;left:7740;top:4221;height:2948;width:3741;" filled="f" stroked="f" coordsize="21600,21600" o:gfxdata="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vDfE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jc w:val="left"/>
                          <w:rPr>
                            <w:rFonts w:ascii="楷体" w:hAnsi="楷体" w:eastAsia="楷体" w:cs="楷体"/>
                            <w:color w:val="121212"/>
                            <w:sz w:val="24"/>
                            <w:shd w:val="clear" w:color="auto" w:fill="FFFFFF"/>
                          </w:rPr>
                        </w:pPr>
                        <w:r>
                          <w:rPr>
                            <w:rFonts w:hint="eastAsia" w:ascii="楷体" w:hAnsi="楷体" w:eastAsia="楷体" w:cs="楷体"/>
                            <w:color w:val="121212"/>
                            <w:sz w:val="24"/>
                            <w:shd w:val="clear" w:color="auto" w:fill="FFFFFF"/>
                          </w:rPr>
                          <w:t>同学们，你们知道吗？在我们喜爱的奥运会中也有许多百分数呢！</w:t>
                        </w:r>
                      </w:p>
                      <w:p/>
                    </w:txbxContent>
                  </v:textbox>
                </v:shape>
              </v:group>
            </w:pict>
          </mc:Fallback>
        </mc:AlternateContent>
      </w:r>
    </w:p>
    <w:p>
      <w:pPr>
        <w:spacing w:line="360" w:lineRule="auto"/>
        <w:ind w:right="-92" w:rightChars="-44"/>
        <w:jc w:val="center"/>
        <w:rPr>
          <w:rFonts w:ascii="宋体" w:hAnsi="宋体" w:eastAsia="宋体" w:cs="宋体"/>
          <w:sz w:val="24"/>
        </w:rPr>
      </w:pPr>
      <w:r>
        <w:rPr>
          <w:rFonts w:ascii="宋体" w:hAnsi="宋体" w:eastAsia="宋体" w:cs="宋体"/>
          <w:sz w:val="24"/>
        </w:rPr>
        <w:drawing>
          <wp:anchor distT="0" distB="0" distL="114300" distR="114300" simplePos="0" relativeHeight="251734016" behindDoc="0" locked="0" layoutInCell="1" allowOverlap="1">
            <wp:simplePos x="0" y="0"/>
            <wp:positionH relativeFrom="column">
              <wp:posOffset>3702685</wp:posOffset>
            </wp:positionH>
            <wp:positionV relativeFrom="paragraph">
              <wp:posOffset>3175</wp:posOffset>
            </wp:positionV>
            <wp:extent cx="1701800" cy="855345"/>
            <wp:effectExtent l="9525" t="9525" r="22225" b="11430"/>
            <wp:wrapSquare wrapText="bothSides"/>
            <wp:docPr id="380"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21" descr="IMG_256"/>
                    <pic:cNvPicPr>
                      <a:picLocks noChangeAspect="1"/>
                    </pic:cNvPicPr>
                  </pic:nvPicPr>
                  <pic:blipFill>
                    <a:blip r:embed="rId17"/>
                    <a:srcRect t="29624"/>
                    <a:stretch>
                      <a:fillRect/>
                    </a:stretch>
                  </pic:blipFill>
                  <pic:spPr>
                    <a:xfrm>
                      <a:off x="0" y="0"/>
                      <a:ext cx="1701800" cy="855345"/>
                    </a:xfrm>
                    <a:prstGeom prst="roundRect">
                      <a:avLst/>
                    </a:prstGeom>
                    <a:ln>
                      <a:solidFill>
                        <a:srgbClr val="0000FF"/>
                      </a:solidFill>
                    </a:ln>
                  </pic:spPr>
                </pic:pic>
              </a:graphicData>
            </a:graphic>
          </wp:anchor>
        </w:drawing>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宋体" w:hAnsi="宋体" w:eastAsia="宋体" w:cs="宋体"/>
          <w:sz w:val="24"/>
        </w:rPr>
        <w:t>1.请将下面的分数和小数改成百分数。</w:t>
      </w:r>
    </w:p>
    <w:p>
      <w:pPr>
        <w:spacing w:line="360" w:lineRule="auto"/>
        <w:ind w:right="-92" w:rightChars="-44" w:firstLine="480" w:firstLineChars="200"/>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34368" behindDoc="0" locked="0" layoutInCell="1" allowOverlap="1">
                <wp:simplePos x="0" y="0"/>
                <wp:positionH relativeFrom="column">
                  <wp:posOffset>2519045</wp:posOffset>
                </wp:positionH>
                <wp:positionV relativeFrom="paragraph">
                  <wp:posOffset>5283835</wp:posOffset>
                </wp:positionV>
                <wp:extent cx="365760" cy="27813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416.05pt;height:21.9pt;width:28.8pt;z-index:251834368;mso-width-relative:page;mso-height-relative:page;" filled="f" stroked="f" coordsize="21600,21600" o:gfxdata="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kRSOP3QAAAAsBAAAPAAAAAAAAAAEAIAAAACIA&#10;AABkcnMvZG93bnJldi54bWxQSwECFAAUAAAACACHTuJAHCViGT0CAABnBAAADgAAAAAAAAABACAA&#10;AAAsAQAAZHJzL2Uyb0RvYy54bWxQSwUGAAAAAAYABgBZAQAA2wUAAAAA&#10;">
                <v:fill on="f" focussize="0,0"/>
                <v:stroke on="f" weight="0.5pt"/>
                <v:imagedata o:title=""/>
                <o:lock v:ext="edit" aspectratio="f"/>
                <v:textbox>
                  <w:txbxContent>
                    <w:p>
                      <w:pPr>
                        <w:rPr>
                          <w:sz w:val="24"/>
                        </w:rPr>
                      </w:pPr>
                      <w:r>
                        <w:rPr>
                          <w:rFonts w:hint="eastAsia"/>
                          <w:sz w:val="24"/>
                        </w:rPr>
                        <w:t>6</w:t>
                      </w:r>
                    </w:p>
                  </w:txbxContent>
                </v:textbox>
              </v:shape>
            </w:pict>
          </mc:Fallback>
        </mc:AlternateContent>
      </w:r>
      <w:r>
        <w:rPr>
          <w:rFonts w:hint="eastAsia" w:ascii="仿宋" w:hAnsi="仿宋" w:eastAsia="仿宋" w:cs="仿宋"/>
          <w:sz w:val="28"/>
          <w:szCs w:val="36"/>
        </w:rPr>
        <w:drawing>
          <wp:anchor distT="0" distB="0" distL="114300" distR="114300" simplePos="0" relativeHeight="251728896" behindDoc="1" locked="0" layoutInCell="1" allowOverlap="1">
            <wp:simplePos x="0" y="0"/>
            <wp:positionH relativeFrom="column">
              <wp:posOffset>-1150620</wp:posOffset>
            </wp:positionH>
            <wp:positionV relativeFrom="page">
              <wp:posOffset>-2540</wp:posOffset>
            </wp:positionV>
            <wp:extent cx="7548245" cy="10676890"/>
            <wp:effectExtent l="0" t="0" r="10795" b="6350"/>
            <wp:wrapNone/>
            <wp:docPr id="297" name="图片 297"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descr="C:\Users\smuser\Desktop\a0e2ae8f8e24410db4dc1e0e8eda3dfb.jpga0e2ae8f8e24410db4dc1e0e8eda3dfb"/>
                    <pic:cNvPicPr>
                      <a:picLocks noChangeAspect="1"/>
                    </pic:cNvPicPr>
                  </pic:nvPicPr>
                  <pic:blipFill>
                    <a:blip r:embed="rId8"/>
                    <a:srcRect/>
                    <a:stretch>
                      <a:fillRect/>
                    </a:stretch>
                  </pic:blipFill>
                  <pic:spPr>
                    <a:xfrm>
                      <a:off x="0" y="0"/>
                      <a:ext cx="7548245" cy="10676890"/>
                    </a:xfrm>
                    <a:prstGeom prst="rect">
                      <a:avLst/>
                    </a:prstGeom>
                  </pic:spPr>
                </pic:pic>
              </a:graphicData>
            </a:graphic>
          </wp:anchor>
        </w:drawing>
      </w:r>
      <w:r>
        <w:rPr>
          <w:rFonts w:hint="eastAsia" w:ascii="宋体" w:hAnsi="宋体" w:eastAsia="宋体" w:cs="宋体"/>
          <w:sz w:val="24"/>
        </w:rPr>
        <w:t>在东京奥运会中国体育代表团中，共有431名参赛运动员，男</w:t>
      </w:r>
      <w:r>
        <w:rPr>
          <w:rFonts w:hint="eastAsia" w:ascii="宋体" w:hAnsi="宋体" w:cs="宋体"/>
          <w:sz w:val="24"/>
        </w:rPr>
        <w:t>运动</w:t>
      </w:r>
      <w:r>
        <w:rPr>
          <w:rFonts w:hint="eastAsia" w:ascii="宋体" w:hAnsi="宋体" w:eastAsia="宋体" w:cs="宋体"/>
          <w:sz w:val="24"/>
        </w:rPr>
        <w:t>员约占总人数的</w:t>
      </w:r>
      <w:r>
        <w:rPr>
          <w:rFonts w:hint="eastAsia" w:ascii="宋体" w:hAnsi="宋体" w:eastAsia="宋体" w:cs="宋体"/>
          <w:color w:val="000000"/>
          <w:kern w:val="24"/>
          <w:position w:val="-24"/>
          <w:sz w:val="24"/>
        </w:rPr>
        <w:object>
          <v:shape id="_x0000_i1025" o:spt="75" type="#_x0000_t75" style="height:30.75pt;width:21.75pt;" o:ole="t" filled="f" coordsize="21600,21600">
            <v:path/>
            <v:fill on="f" focussize="0,0"/>
            <v:stroke/>
            <v:imagedata r:id="rId19" o:title=""/>
            <o:lock v:ext="edit" aspectratio="t"/>
            <w10:wrap type="none"/>
            <w10:anchorlock/>
          </v:shape>
          <o:OLEObject Type="Embed" ProgID="Equation.KSEE3" ShapeID="_x0000_i1025" DrawAspect="Content" ObjectID="_1468075725" r:id="rId18">
            <o:LockedField>false</o:LockedField>
          </o:OLEObject>
        </w:object>
      </w:r>
      <w:r>
        <w:rPr>
          <w:rFonts w:hint="eastAsia" w:ascii="宋体" w:hAnsi="宋体" w:cs="宋体"/>
          <w:sz w:val="24"/>
        </w:rPr>
        <w:t>，比女运动员的占比少</w:t>
      </w:r>
      <w:r>
        <w:rPr>
          <w:rFonts w:hint="eastAsia" w:ascii="宋体" w:hAnsi="宋体" w:eastAsia="宋体" w:cs="宋体"/>
          <w:color w:val="000000"/>
          <w:kern w:val="24"/>
          <w:position w:val="-24"/>
          <w:sz w:val="24"/>
        </w:rPr>
        <w:object>
          <v:shape id="_x0000_i1026" o:spt="75" type="#_x0000_t75" style="height:30.75pt;width:17.25pt;" o:ole="t" filled="f" coordsize="21600,21600">
            <v:path/>
            <v:fill on="f" focussize="0,0"/>
            <v:stroke/>
            <v:imagedata r:id="rId21" o:title=""/>
            <o:lock v:ext="edit" aspectratio="t"/>
            <w10:wrap type="none"/>
            <w10:anchorlock/>
          </v:shape>
          <o:OLEObject Type="Embed" ProgID="Equation.KSEE3" ShapeID="_x0000_i1026" DrawAspect="Content" ObjectID="_1468075726" r:id="rId20">
            <o:LockedField>false</o:LockedField>
          </o:OLEObject>
        </w:object>
      </w:r>
      <w:r>
        <w:rPr>
          <w:rFonts w:hint="eastAsia" w:ascii="宋体" w:hAnsi="宋体" w:cs="宋体"/>
          <w:sz w:val="24"/>
        </w:rPr>
        <w:t>。整</w:t>
      </w:r>
      <w:r>
        <w:rPr>
          <w:rFonts w:hint="eastAsia" w:ascii="宋体" w:hAnsi="宋体" w:eastAsia="宋体" w:cs="宋体"/>
          <w:sz w:val="24"/>
        </w:rPr>
        <w:t>个代表团中约有</w:t>
      </w:r>
      <w:r>
        <w:rPr>
          <w:rFonts w:hint="eastAsia" w:ascii="宋体" w:hAnsi="宋体" w:eastAsia="宋体" w:cs="宋体"/>
          <w:color w:val="000000"/>
          <w:kern w:val="24"/>
          <w:position w:val="-24"/>
          <w:sz w:val="24"/>
        </w:rPr>
        <w:object>
          <v:shape id="_x0000_i1027" o:spt="75" type="#_x0000_t75" style="height:30.75pt;width:18pt;" o:ole="t" filled="f" coordsize="21600,21600">
            <v:path/>
            <v:fill on="f" focussize="0,0"/>
            <v:stroke/>
            <v:imagedata r:id="rId23" o:title=""/>
            <o:lock v:ext="edit" aspectratio="t"/>
            <w10:wrap type="none"/>
            <w10:anchorlock/>
          </v:shape>
          <o:OLEObject Type="Embed" ProgID="Equation.KSEE3" ShapeID="_x0000_i1027" DrawAspect="Content" ObjectID="_1468075727" r:id="rId22">
            <o:LockedField>false</o:LockedField>
          </o:OLEObject>
        </w:object>
      </w:r>
      <w:r>
        <w:rPr>
          <w:rFonts w:hint="eastAsia" w:ascii="宋体" w:hAnsi="宋体" w:eastAsia="宋体" w:cs="宋体"/>
          <w:sz w:val="24"/>
        </w:rPr>
        <w:t>的运动员曾参加过往届奥运会，比上一届的占比多了0.05。</w: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宋体" w:hAnsi="宋体" w:eastAsia="宋体" w:cs="宋体"/>
          <w:sz w:val="24"/>
        </w:rPr>
        <w:t>2.在一次小组晋级赛中，中国女篮超高的罚球命中率让她们一路披荆斩棘，获得小组第一。请你们算一算中国队每场的罚球命中率。</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2055"/>
        <w:gridCol w:w="2130"/>
        <w:gridCol w:w="17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场次</w:t>
            </w:r>
          </w:p>
        </w:tc>
        <w:tc>
          <w:tcPr>
            <w:tcW w:w="2055"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中国VS波多黎各</w:t>
            </w:r>
          </w:p>
        </w:tc>
        <w:tc>
          <w:tcPr>
            <w:tcW w:w="2130"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中国VS</w:t>
            </w:r>
            <w:r>
              <w:rPr>
                <w:rFonts w:hint="eastAsia" w:ascii="宋体" w:hAnsi="宋体" w:cs="宋体"/>
                <w:sz w:val="24"/>
              </w:rPr>
              <w:t>澳大利亚</w:t>
            </w:r>
          </w:p>
        </w:tc>
        <w:tc>
          <w:tcPr>
            <w:tcW w:w="1755"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中国VS比利时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罚球数</w:t>
            </w:r>
          </w:p>
        </w:tc>
        <w:tc>
          <w:tcPr>
            <w:tcW w:w="2055"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25</w:t>
            </w:r>
          </w:p>
        </w:tc>
        <w:tc>
          <w:tcPr>
            <w:tcW w:w="2130"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21</w:t>
            </w:r>
          </w:p>
        </w:tc>
        <w:tc>
          <w:tcPr>
            <w:tcW w:w="1755"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命中数</w:t>
            </w:r>
          </w:p>
        </w:tc>
        <w:tc>
          <w:tcPr>
            <w:tcW w:w="2055"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20</w:t>
            </w:r>
          </w:p>
        </w:tc>
        <w:tc>
          <w:tcPr>
            <w:tcW w:w="2130"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18</w:t>
            </w:r>
          </w:p>
        </w:tc>
        <w:tc>
          <w:tcPr>
            <w:tcW w:w="1755"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pPr>
              <w:spacing w:line="360" w:lineRule="auto"/>
              <w:ind w:right="-92" w:rightChars="-44"/>
              <w:jc w:val="center"/>
              <w:rPr>
                <w:rFonts w:ascii="宋体" w:hAnsi="宋体" w:eastAsia="宋体" w:cs="宋体"/>
                <w:sz w:val="24"/>
              </w:rPr>
            </w:pPr>
            <w:r>
              <w:rPr>
                <w:rFonts w:hint="eastAsia" w:ascii="宋体" w:hAnsi="宋体" w:eastAsia="宋体" w:cs="宋体"/>
                <w:sz w:val="24"/>
              </w:rPr>
              <w:t>命中率</w:t>
            </w:r>
          </w:p>
        </w:tc>
        <w:tc>
          <w:tcPr>
            <w:tcW w:w="2055" w:type="dxa"/>
            <w:vAlign w:val="center"/>
          </w:tcPr>
          <w:p>
            <w:pPr>
              <w:spacing w:line="360" w:lineRule="auto"/>
              <w:ind w:right="-92" w:rightChars="-44"/>
              <w:jc w:val="center"/>
              <w:rPr>
                <w:rFonts w:ascii="宋体" w:hAnsi="宋体" w:eastAsia="宋体" w:cs="宋体"/>
                <w:sz w:val="24"/>
              </w:rPr>
            </w:pPr>
          </w:p>
        </w:tc>
        <w:tc>
          <w:tcPr>
            <w:tcW w:w="2130" w:type="dxa"/>
            <w:vAlign w:val="center"/>
          </w:tcPr>
          <w:p>
            <w:pPr>
              <w:spacing w:line="360" w:lineRule="auto"/>
              <w:ind w:right="-92" w:rightChars="-44"/>
              <w:jc w:val="center"/>
              <w:rPr>
                <w:rFonts w:ascii="宋体" w:hAnsi="宋体" w:eastAsia="宋体" w:cs="宋体"/>
                <w:sz w:val="24"/>
              </w:rPr>
            </w:pPr>
          </w:p>
        </w:tc>
        <w:tc>
          <w:tcPr>
            <w:tcW w:w="1755" w:type="dxa"/>
            <w:vAlign w:val="center"/>
          </w:tcPr>
          <w:p>
            <w:pPr>
              <w:spacing w:line="360" w:lineRule="auto"/>
              <w:ind w:right="-92" w:rightChars="-44"/>
              <w:jc w:val="center"/>
              <w:rPr>
                <w:rFonts w:ascii="宋体" w:hAnsi="宋体" w:eastAsia="宋体" w:cs="宋体"/>
                <w:sz w:val="24"/>
              </w:rPr>
            </w:pPr>
          </w:p>
        </w:tc>
      </w:tr>
    </w:tbl>
    <w:p>
      <w:pPr>
        <w:spacing w:line="360" w:lineRule="auto"/>
        <w:ind w:right="-92" w:rightChars="-44"/>
        <w:rPr>
          <w:rFonts w:ascii="宋体" w:hAnsi="宋体" w:cs="宋体"/>
          <w:sz w:val="24"/>
        </w:rPr>
      </w:pPr>
    </w:p>
    <w:p>
      <w:pPr>
        <w:spacing w:line="360" w:lineRule="auto"/>
        <w:ind w:right="-92" w:rightChars="-44"/>
        <w:rPr>
          <w:rFonts w:ascii="宋体" w:hAnsi="宋体" w:eastAsia="宋体" w:cs="宋体"/>
          <w:sz w:val="24"/>
        </w:rPr>
      </w:pPr>
      <w:r>
        <w:rPr>
          <w:rFonts w:hint="eastAsia" w:ascii="宋体" w:hAnsi="宋体" w:cs="宋体"/>
          <w:sz w:val="24"/>
        </w:rPr>
        <w:t>3.</w:t>
      </w:r>
      <w:r>
        <w:rPr>
          <w:rFonts w:hint="eastAsia" w:ascii="宋体" w:hAnsi="宋体" w:eastAsia="宋体" w:cs="宋体"/>
          <w:sz w:val="24"/>
        </w:rPr>
        <w:t>在东京奥运会上，“00”后小将杨倩在女子10米气步枪决赛中为我国夺得奥运首金。要想打中靶心得高分，取决于射中的环形区域的面积。如果把整个靶心的面积看成400πr</w:t>
      </w:r>
      <w:r>
        <w:rPr>
          <w:rFonts w:hint="eastAsia" w:ascii="宋体" w:hAnsi="宋体" w:eastAsia="宋体" w:cs="宋体"/>
          <w:sz w:val="24"/>
          <w:vertAlign w:val="superscript"/>
        </w:rPr>
        <w:t>2</w:t>
      </w:r>
      <w:r>
        <w:rPr>
          <w:rFonts w:hint="eastAsia" w:ascii="宋体" w:hAnsi="宋体" w:eastAsia="宋体" w:cs="宋体"/>
          <w:sz w:val="24"/>
        </w:rPr>
        <w:t>mm</w:t>
      </w:r>
      <w:r>
        <w:rPr>
          <w:rFonts w:hint="eastAsia" w:ascii="宋体" w:hAnsi="宋体" w:eastAsia="宋体" w:cs="宋体"/>
          <w:sz w:val="24"/>
          <w:vertAlign w:val="superscript"/>
        </w:rPr>
        <w:t>2</w:t>
      </w:r>
      <w:r>
        <w:rPr>
          <w:rFonts w:hint="eastAsia" w:ascii="宋体" w:hAnsi="宋体" w:eastAsia="宋体" w:cs="宋体"/>
          <w:sz w:val="24"/>
        </w:rPr>
        <w:t>（r=12.5mm）,1环的圆环面积为76πr</w:t>
      </w:r>
      <w:r>
        <w:rPr>
          <w:rFonts w:hint="eastAsia" w:ascii="宋体" w:hAnsi="宋体" w:eastAsia="宋体" w:cs="宋体"/>
          <w:sz w:val="24"/>
          <w:vertAlign w:val="superscript"/>
        </w:rPr>
        <w:t>2</w:t>
      </w:r>
      <w:r>
        <w:rPr>
          <w:rFonts w:hint="eastAsia" w:ascii="宋体" w:hAnsi="宋体" w:eastAsia="宋体" w:cs="宋体"/>
          <w:sz w:val="24"/>
        </w:rPr>
        <w:t>mm</w:t>
      </w:r>
      <w:r>
        <w:rPr>
          <w:rFonts w:hint="eastAsia" w:ascii="宋体" w:hAnsi="宋体" w:eastAsia="宋体" w:cs="宋体"/>
          <w:sz w:val="24"/>
          <w:vertAlign w:val="superscript"/>
        </w:rPr>
        <w:t>2</w:t>
      </w:r>
      <w:r>
        <w:rPr>
          <w:rFonts w:hint="eastAsia" w:ascii="宋体" w:hAnsi="宋体" w:eastAsia="宋体" w:cs="宋体"/>
          <w:sz w:val="24"/>
        </w:rPr>
        <w:t>，内10环的圆环面积为πr</w:t>
      </w:r>
      <w:r>
        <w:rPr>
          <w:rFonts w:hint="eastAsia" w:ascii="宋体" w:hAnsi="宋体" w:eastAsia="宋体" w:cs="宋体"/>
          <w:sz w:val="24"/>
          <w:vertAlign w:val="superscript"/>
        </w:rPr>
        <w:t>2</w:t>
      </w:r>
      <w:r>
        <w:rPr>
          <w:rFonts w:hint="eastAsia" w:ascii="宋体" w:hAnsi="宋体" w:eastAsia="宋体" w:cs="宋体"/>
          <w:sz w:val="24"/>
        </w:rPr>
        <w:t>mm</w:t>
      </w:r>
      <w:r>
        <w:rPr>
          <w:rFonts w:hint="eastAsia" w:ascii="宋体" w:hAnsi="宋体" w:eastAsia="宋体" w:cs="宋体"/>
          <w:sz w:val="24"/>
          <w:vertAlign w:val="superscript"/>
        </w:rPr>
        <w:t>2</w:t>
      </w:r>
      <w:r>
        <w:rPr>
          <w:rFonts w:hint="eastAsia" w:ascii="宋体" w:hAnsi="宋体" w:eastAsia="宋体" w:cs="宋体"/>
          <w:sz w:val="24"/>
        </w:rPr>
        <w:t>，你知道1环和内10环的圆环面积分别占靶心面积的百分之几吗？</w:t>
      </w:r>
    </w:p>
    <w:p>
      <w:pPr>
        <w:spacing w:line="360" w:lineRule="auto"/>
        <w:ind w:right="-92" w:rightChars="-44"/>
        <w:rPr>
          <w:rFonts w:ascii="宋体" w:hAnsi="宋体" w:eastAsia="宋体" w:cs="宋体"/>
          <w:sz w:val="24"/>
        </w:rPr>
      </w:pPr>
      <w:r>
        <w:rPr>
          <w:rFonts w:hint="eastAsia" w:ascii="宋体" w:hAnsi="宋体" w:eastAsia="宋体" w:cs="宋体"/>
          <w:sz w:val="24"/>
        </w:rPr>
        <w:drawing>
          <wp:anchor distT="0" distB="0" distL="114300" distR="114300" simplePos="0" relativeHeight="251663360" behindDoc="0" locked="0" layoutInCell="1" allowOverlap="1">
            <wp:simplePos x="0" y="0"/>
            <wp:positionH relativeFrom="column">
              <wp:posOffset>-233680</wp:posOffset>
            </wp:positionH>
            <wp:positionV relativeFrom="paragraph">
              <wp:posOffset>-271145</wp:posOffset>
            </wp:positionV>
            <wp:extent cx="1447165" cy="1447800"/>
            <wp:effectExtent l="0" t="0" r="635" b="0"/>
            <wp:wrapNone/>
            <wp:docPr id="11" name="图片 11" descr="2c1671995ec65229c69e13ae4dc05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c1671995ec65229c69e13ae4dc05e6"/>
                    <pic:cNvPicPr>
                      <a:picLocks noChangeAspect="1"/>
                    </pic:cNvPicPr>
                  </pic:nvPicPr>
                  <pic:blipFill>
                    <a:blip r:embed="rId24"/>
                    <a:srcRect l="5114" t="2010" r="5342" b="14933"/>
                    <a:stretch>
                      <a:fillRect/>
                    </a:stretch>
                  </pic:blipFill>
                  <pic:spPr>
                    <a:xfrm>
                      <a:off x="0" y="0"/>
                      <a:ext cx="1447165" cy="1447800"/>
                    </a:xfrm>
                    <a:prstGeom prst="ellipse">
                      <a:avLst/>
                    </a:prstGeom>
                  </pic:spPr>
                </pic:pic>
              </a:graphicData>
            </a:graphic>
          </wp:anchor>
        </w:drawing>
      </w:r>
      <w:r>
        <w:rPr>
          <w:rFonts w:hint="eastAsia" w:ascii="仿宋" w:hAnsi="仿宋" w:eastAsia="仿宋" w:cs="仿宋"/>
          <w:sz w:val="28"/>
          <w:szCs w:val="36"/>
        </w:rPr>
        <w:drawing>
          <wp:anchor distT="0" distB="0" distL="114300" distR="114300" simplePos="0" relativeHeight="251762688" behindDoc="1" locked="0" layoutInCell="1" allowOverlap="1">
            <wp:simplePos x="0" y="0"/>
            <wp:positionH relativeFrom="column">
              <wp:posOffset>-1132840</wp:posOffset>
            </wp:positionH>
            <wp:positionV relativeFrom="page">
              <wp:posOffset>-5080</wp:posOffset>
            </wp:positionV>
            <wp:extent cx="7548245" cy="10676890"/>
            <wp:effectExtent l="0" t="0" r="14605" b="10160"/>
            <wp:wrapNone/>
            <wp:docPr id="93" name="图片 93"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C:\Users\smuser\Desktop\a0e2ae8f8e24410db4dc1e0e8eda3dfb.jpga0e2ae8f8e24410db4dc1e0e8eda3dfb"/>
                    <pic:cNvPicPr>
                      <a:picLocks noChangeAspect="1"/>
                    </pic:cNvPicPr>
                  </pic:nvPicPr>
                  <pic:blipFill>
                    <a:blip r:embed="rId8"/>
                    <a:srcRect/>
                    <a:stretch>
                      <a:fillRect/>
                    </a:stretch>
                  </pic:blipFill>
                  <pic:spPr>
                    <a:xfrm>
                      <a:off x="0" y="0"/>
                      <a:ext cx="7548245" cy="10676890"/>
                    </a:xfrm>
                    <a:prstGeom prst="rect">
                      <a:avLst/>
                    </a:prstGeom>
                  </pic:spPr>
                </pic:pic>
              </a:graphicData>
            </a:graphic>
          </wp:anchor>
        </w:drawing>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宋体" w:hAnsi="宋体" w:eastAsia="宋体" w:cs="宋体"/>
          <w:sz w:val="28"/>
          <w:szCs w:val="28"/>
        </w:rPr>
        <w:drawing>
          <wp:anchor distT="0" distB="0" distL="114300" distR="114300" simplePos="0" relativeHeight="251669504" behindDoc="0" locked="0" layoutInCell="1" allowOverlap="1">
            <wp:simplePos x="0" y="0"/>
            <wp:positionH relativeFrom="column">
              <wp:posOffset>5020310</wp:posOffset>
            </wp:positionH>
            <wp:positionV relativeFrom="paragraph">
              <wp:posOffset>250190</wp:posOffset>
            </wp:positionV>
            <wp:extent cx="671830" cy="733425"/>
            <wp:effectExtent l="0" t="0" r="13970" b="9525"/>
            <wp:wrapNone/>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pic:cNvPicPr>
                      <a:picLocks noChangeAspect="1"/>
                    </pic:cNvPicPr>
                  </pic:nvPicPr>
                  <pic:blipFill>
                    <a:blip r:embed="rId25"/>
                    <a:stretch>
                      <a:fillRect/>
                    </a:stretch>
                  </pic:blipFill>
                  <pic:spPr>
                    <a:xfrm>
                      <a:off x="0" y="0"/>
                      <a:ext cx="671830" cy="733425"/>
                    </a:xfrm>
                    <a:prstGeom prst="snip2SameRect">
                      <a:avLst/>
                    </a:prstGeom>
                  </pic:spPr>
                </pic:pic>
              </a:graphicData>
            </a:graphic>
          </wp:anchor>
        </w:drawing>
      </w:r>
      <w:r>
        <w:rPr>
          <w:rFonts w:hint="eastAsia" w:ascii="宋体" w:hAnsi="宋体" w:eastAsia="宋体" w:cs="宋体"/>
          <w:sz w:val="24"/>
        </w:rPr>
        <mc:AlternateContent>
          <mc:Choice Requires="wps">
            <w:drawing>
              <wp:anchor distT="0" distB="0" distL="114300" distR="114300" simplePos="0" relativeHeight="251664384" behindDoc="0" locked="0" layoutInCell="1" allowOverlap="1">
                <wp:simplePos x="0" y="0"/>
                <wp:positionH relativeFrom="column">
                  <wp:posOffset>3488690</wp:posOffset>
                </wp:positionH>
                <wp:positionV relativeFrom="paragraph">
                  <wp:posOffset>133350</wp:posOffset>
                </wp:positionV>
                <wp:extent cx="1400810" cy="579755"/>
                <wp:effectExtent l="6350" t="6350" r="97790" b="23495"/>
                <wp:wrapNone/>
                <wp:docPr id="14" name="圆角矩形标注 14"/>
                <wp:cNvGraphicFramePr/>
                <a:graphic xmlns:a="http://schemas.openxmlformats.org/drawingml/2006/main">
                  <a:graphicData uri="http://schemas.microsoft.com/office/word/2010/wordprocessingShape">
                    <wps:wsp>
                      <wps:cNvSpPr/>
                      <wps:spPr>
                        <a:xfrm>
                          <a:off x="0" y="0"/>
                          <a:ext cx="1400810" cy="579755"/>
                        </a:xfrm>
                        <a:prstGeom prst="wedgeRoundRectCallout">
                          <a:avLst>
                            <a:gd name="adj1" fmla="val 56119"/>
                            <a:gd name="adj2" fmla="val 31161"/>
                            <a:gd name="adj3" fmla="val 1666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left"/>
                              <w:rPr>
                                <w:rFonts w:ascii="仿宋" w:hAnsi="仿宋" w:eastAsia="仿宋" w:cs="仿宋"/>
                                <w:color w:val="000000" w:themeColor="text1"/>
                                <w:sz w:val="24"/>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楷体" w:hAnsi="楷体" w:eastAsia="楷体" w:cs="楷体"/>
                                <w:color w:val="121212"/>
                                <w:sz w:val="22"/>
                                <w:szCs w:val="22"/>
                                <w:shd w:val="clear" w:color="auto" w:fill="FFFFFF"/>
                              </w:rPr>
                              <w:t>看到这个结果，你有什么想说的吗？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74.7pt;margin-top:10.5pt;height:45.65pt;width:110.3pt;z-index:251664384;v-text-anchor:middle;mso-width-relative:page;mso-height-relative:page;" filled="f" stroked="t" coordsize="21600,21600" o:gfxdata="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pFSIzNkAAAAKAQAADwAAAAAA&#10;AAABACAAAAAiAAAAZHJzL2Rvd25yZXYueG1sUEsBAhQAFAAAAAgAh07iQNrFZn69AgAAagUAAA4A&#10;AAAAAAAAAQAgAAAAKAEAAGRycy9lMm9Eb2MueG1sUEsFBgAAAAAGAAYAWQEAAFcGAAAAAA==&#10;" adj="22922,17531,14400">
                <v:fill on="f" focussize="0,0"/>
                <v:stroke weight="1pt" color="#000000 [3213]" miterlimit="8" joinstyle="miter"/>
                <v:imagedata o:title=""/>
                <o:lock v:ext="edit" aspectratio="f"/>
                <v:textbox>
                  <w:txbxContent>
                    <w:p>
                      <w:pPr>
                        <w:jc w:val="left"/>
                        <w:rPr>
                          <w:rFonts w:ascii="仿宋" w:hAnsi="仿宋" w:eastAsia="仿宋" w:cs="仿宋"/>
                          <w:color w:val="000000" w:themeColor="text1"/>
                          <w:sz w:val="24"/>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楷体" w:hAnsi="楷体" w:eastAsia="楷体" w:cs="楷体"/>
                          <w:color w:val="121212"/>
                          <w:sz w:val="22"/>
                          <w:szCs w:val="22"/>
                          <w:shd w:val="clear" w:color="auto" w:fill="FFFFFF"/>
                        </w:rPr>
                        <w:t>看到这个结果，你有什么想说的吗？</w:t>
                      </w:r>
                    </w:p>
                  </w:txbxContent>
                </v:textbox>
              </v:shape>
            </w:pict>
          </mc:Fallback>
        </mc:AlternateConten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宋体" w:hAnsi="宋体" w:cs="宋体"/>
          <w:sz w:val="24"/>
        </w:rPr>
        <w:t>4.</w:t>
      </w:r>
      <w:r>
        <w:rPr>
          <w:rFonts w:hint="eastAsia" w:ascii="宋体" w:hAnsi="宋体" w:eastAsia="宋体" w:cs="宋体"/>
          <w:sz w:val="24"/>
        </w:rPr>
        <w:t>奥运奖牌，对于运动员来说是至高无上的荣誉，有着非比寻常的纪念意义</w:t>
      </w:r>
      <w:r>
        <w:rPr>
          <w:rFonts w:hint="eastAsia" w:ascii="宋体" w:hAnsi="宋体" w:cs="宋体"/>
          <w:sz w:val="24"/>
        </w:rPr>
        <w:t>，</w:t>
      </w:r>
      <w:r>
        <w:rPr>
          <w:rFonts w:hint="eastAsia" w:ascii="宋体" w:hAnsi="宋体" w:eastAsia="宋体" w:cs="宋体"/>
          <w:sz w:val="24"/>
        </w:rPr>
        <w:t>是无价的</w:t>
      </w:r>
      <w:r>
        <w:rPr>
          <w:rFonts w:hint="eastAsia" w:ascii="宋体" w:hAnsi="宋体" w:cs="宋体"/>
          <w:sz w:val="24"/>
        </w:rPr>
        <w:t>。</w:t>
      </w:r>
      <w:r>
        <w:rPr>
          <w:rFonts w:hint="eastAsia" w:ascii="宋体" w:hAnsi="宋体" w:eastAsia="宋体" w:cs="宋体"/>
          <w:sz w:val="24"/>
        </w:rPr>
        <w:t>那么仅从贵金属的角度来看，奥运奖牌的价值如何呢？我们一起来了解东京奥运会的奖牌情况！</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004"/>
        <w:gridCol w:w="3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奖牌</w:t>
            </w:r>
          </w:p>
        </w:tc>
        <w:tc>
          <w:tcPr>
            <w:tcW w:w="2004"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总重量</w:t>
            </w:r>
          </w:p>
        </w:tc>
        <w:tc>
          <w:tcPr>
            <w:tcW w:w="36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金属含量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spacing w:line="360" w:lineRule="auto"/>
              <w:ind w:right="-92" w:rightChars="-44" w:firstLine="480" w:firstLineChars="200"/>
              <w:rPr>
                <w:rFonts w:ascii="宋体" w:hAnsi="宋体" w:eastAsia="宋体" w:cs="宋体"/>
                <w:sz w:val="24"/>
              </w:rPr>
            </w:pPr>
            <w:r>
              <w:rPr>
                <w:rFonts w:hint="eastAsia" w:ascii="宋体" w:hAnsi="宋体" w:eastAsia="宋体" w:cs="宋体"/>
                <w:sz w:val="24"/>
              </w:rPr>
              <w:drawing>
                <wp:anchor distT="0" distB="0" distL="114300" distR="114300" simplePos="0" relativeHeight="251665408" behindDoc="0" locked="0" layoutInCell="1" allowOverlap="1">
                  <wp:simplePos x="0" y="0"/>
                  <wp:positionH relativeFrom="column">
                    <wp:posOffset>733425</wp:posOffset>
                  </wp:positionH>
                  <wp:positionV relativeFrom="paragraph">
                    <wp:posOffset>49530</wp:posOffset>
                  </wp:positionV>
                  <wp:extent cx="228600" cy="227330"/>
                  <wp:effectExtent l="0" t="0" r="0" b="1270"/>
                  <wp:wrapNone/>
                  <wp:docPr id="1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IMG_256"/>
                          <pic:cNvPicPr>
                            <a:picLocks noChangeAspect="1"/>
                          </pic:cNvPicPr>
                        </pic:nvPicPr>
                        <pic:blipFill>
                          <a:blip r:embed="rId26"/>
                          <a:srcRect l="4320" t="6897" r="6080" b="10283"/>
                          <a:stretch>
                            <a:fillRect/>
                          </a:stretch>
                        </pic:blipFill>
                        <pic:spPr>
                          <a:xfrm>
                            <a:off x="0" y="0"/>
                            <a:ext cx="228600" cy="227330"/>
                          </a:xfrm>
                          <a:prstGeom prst="ellipse">
                            <a:avLst/>
                          </a:prstGeom>
                          <a:noFill/>
                          <a:ln w="9525">
                            <a:noFill/>
                          </a:ln>
                        </pic:spPr>
                      </pic:pic>
                    </a:graphicData>
                  </a:graphic>
                </wp:anchor>
              </w:drawing>
            </w:r>
            <w:r>
              <w:rPr>
                <w:rFonts w:hint="eastAsia" w:ascii="宋体" w:hAnsi="宋体" w:eastAsia="宋体" w:cs="宋体"/>
                <w:sz w:val="24"/>
              </w:rPr>
              <w:t>金牌</w:t>
            </w:r>
          </w:p>
        </w:tc>
        <w:tc>
          <w:tcPr>
            <w:tcW w:w="2004"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556克</w:t>
            </w:r>
          </w:p>
        </w:tc>
        <w:tc>
          <w:tcPr>
            <w:tcW w:w="36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550克银、6克金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spacing w:line="360" w:lineRule="auto"/>
              <w:ind w:right="-92" w:rightChars="-44" w:firstLine="480" w:firstLineChars="200"/>
              <w:rPr>
                <w:rFonts w:ascii="宋体" w:hAnsi="宋体" w:eastAsia="宋体" w:cs="宋体"/>
                <w:sz w:val="24"/>
              </w:rPr>
            </w:pPr>
            <w:r>
              <w:rPr>
                <w:rFonts w:hint="eastAsia" w:ascii="宋体" w:hAnsi="宋体" w:eastAsia="宋体" w:cs="宋体"/>
                <w:sz w:val="24"/>
              </w:rPr>
              <w:drawing>
                <wp:anchor distT="0" distB="0" distL="114300" distR="114300" simplePos="0" relativeHeight="251666432" behindDoc="0" locked="0" layoutInCell="1" allowOverlap="1">
                  <wp:simplePos x="0" y="0"/>
                  <wp:positionH relativeFrom="column">
                    <wp:posOffset>733425</wp:posOffset>
                  </wp:positionH>
                  <wp:positionV relativeFrom="paragraph">
                    <wp:posOffset>56515</wp:posOffset>
                  </wp:positionV>
                  <wp:extent cx="221615" cy="224790"/>
                  <wp:effectExtent l="0" t="0" r="6985" b="3810"/>
                  <wp:wrapNone/>
                  <wp:docPr id="26"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descr="IMG_257"/>
                          <pic:cNvPicPr>
                            <a:picLocks noChangeAspect="1"/>
                          </pic:cNvPicPr>
                        </pic:nvPicPr>
                        <pic:blipFill>
                          <a:blip r:embed="rId27"/>
                          <a:srcRect l="8378" t="4895" r="11216" b="11049"/>
                          <a:stretch>
                            <a:fillRect/>
                          </a:stretch>
                        </pic:blipFill>
                        <pic:spPr>
                          <a:xfrm>
                            <a:off x="0" y="0"/>
                            <a:ext cx="221615" cy="224790"/>
                          </a:xfrm>
                          <a:prstGeom prst="ellipse">
                            <a:avLst/>
                          </a:prstGeom>
                          <a:noFill/>
                          <a:ln w="9525">
                            <a:noFill/>
                          </a:ln>
                        </pic:spPr>
                      </pic:pic>
                    </a:graphicData>
                  </a:graphic>
                </wp:anchor>
              </w:drawing>
            </w:r>
            <w:r>
              <w:rPr>
                <w:rFonts w:hint="eastAsia" w:ascii="宋体" w:hAnsi="宋体" w:eastAsia="宋体" w:cs="宋体"/>
                <w:sz w:val="24"/>
              </w:rPr>
              <w:t>银牌</w:t>
            </w:r>
          </w:p>
        </w:tc>
        <w:tc>
          <w:tcPr>
            <w:tcW w:w="2004"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550克</w:t>
            </w:r>
          </w:p>
        </w:tc>
        <w:tc>
          <w:tcPr>
            <w:tcW w:w="36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550克银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spacing w:line="360" w:lineRule="auto"/>
              <w:ind w:right="-92" w:rightChars="-44" w:firstLine="480" w:firstLineChars="200"/>
              <w:rPr>
                <w:rFonts w:ascii="宋体" w:hAnsi="宋体" w:eastAsia="宋体" w:cs="宋体"/>
                <w:sz w:val="24"/>
              </w:rPr>
            </w:pPr>
            <w:r>
              <w:rPr>
                <w:rFonts w:hint="eastAsia" w:ascii="宋体" w:hAnsi="宋体" w:eastAsia="宋体" w:cs="宋体"/>
                <w:sz w:val="24"/>
              </w:rPr>
              <w:drawing>
                <wp:anchor distT="0" distB="0" distL="114300" distR="114300" simplePos="0" relativeHeight="251667456" behindDoc="0" locked="0" layoutInCell="1" allowOverlap="1">
                  <wp:simplePos x="0" y="0"/>
                  <wp:positionH relativeFrom="column">
                    <wp:posOffset>723900</wp:posOffset>
                  </wp:positionH>
                  <wp:positionV relativeFrom="paragraph">
                    <wp:posOffset>53975</wp:posOffset>
                  </wp:positionV>
                  <wp:extent cx="229870" cy="232410"/>
                  <wp:effectExtent l="0" t="0" r="17780" b="15240"/>
                  <wp:wrapNone/>
                  <wp:docPr id="27"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IMG_258"/>
                          <pic:cNvPicPr>
                            <a:picLocks noChangeAspect="1"/>
                          </pic:cNvPicPr>
                        </pic:nvPicPr>
                        <pic:blipFill>
                          <a:blip r:embed="rId28"/>
                          <a:srcRect l="4000" r="7111" b="8182"/>
                          <a:stretch>
                            <a:fillRect/>
                          </a:stretch>
                        </pic:blipFill>
                        <pic:spPr>
                          <a:xfrm>
                            <a:off x="0" y="0"/>
                            <a:ext cx="229870" cy="232410"/>
                          </a:xfrm>
                          <a:prstGeom prst="ellipse">
                            <a:avLst/>
                          </a:prstGeom>
                          <a:noFill/>
                          <a:ln w="9525">
                            <a:noFill/>
                          </a:ln>
                        </pic:spPr>
                      </pic:pic>
                    </a:graphicData>
                  </a:graphic>
                </wp:anchor>
              </w:drawing>
            </w:r>
            <w:r>
              <w:rPr>
                <w:rFonts w:hint="eastAsia" w:ascii="宋体" w:hAnsi="宋体" w:eastAsia="宋体" w:cs="宋体"/>
                <w:sz w:val="24"/>
              </w:rPr>
              <w:t>铜牌</w:t>
            </w:r>
          </w:p>
        </w:tc>
        <w:tc>
          <w:tcPr>
            <w:tcW w:w="2004"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约450克</w:t>
            </w:r>
          </w:p>
        </w:tc>
        <w:tc>
          <w:tcPr>
            <w:tcW w:w="36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约427.5克铜、22.5克锌</w:t>
            </w:r>
          </w:p>
        </w:tc>
      </w:tr>
    </w:tbl>
    <w:p>
      <w:pPr>
        <w:spacing w:line="360" w:lineRule="auto"/>
        <w:ind w:right="-92" w:rightChars="-44"/>
        <w:rPr>
          <w:rFonts w:ascii="宋体" w:hAnsi="宋体" w:eastAsia="宋体" w:cs="宋体"/>
          <w:sz w:val="24"/>
        </w:rPr>
      </w:pPr>
      <w:r>
        <w:rPr>
          <w:rFonts w:hint="eastAsia" w:ascii="宋体" w:hAnsi="宋体" w:eastAsia="宋体" w:cs="宋体"/>
          <w:sz w:val="24"/>
        </w:rPr>
        <w:t>选择一枚你感兴趣的奖牌，算算它所含金属的含量分别是百分之几？</w: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cs="宋体"/>
          <w:sz w:val="24"/>
        </w:rPr>
      </w:pPr>
    </w:p>
    <w:p>
      <w:pPr>
        <w:spacing w:line="360" w:lineRule="auto"/>
        <w:ind w:right="-92" w:rightChars="-44"/>
        <w:rPr>
          <w:rFonts w:ascii="宋体" w:hAnsi="宋体" w:eastAsia="宋体" w:cs="宋体"/>
          <w:sz w:val="24"/>
        </w:rPr>
      </w:pPr>
      <w:r>
        <w:rPr>
          <w:rFonts w:hint="eastAsia" w:ascii="宋体" w:hAnsi="宋体" w:cs="宋体"/>
          <w:sz w:val="24"/>
        </w:rPr>
        <w:t>5.</w:t>
      </w:r>
      <w:r>
        <w:rPr>
          <w:rFonts w:hint="eastAsia" w:ascii="宋体" w:hAnsi="宋体" w:eastAsia="宋体" w:cs="宋体"/>
          <w:sz w:val="24"/>
        </w:rPr>
        <w:t>在1984年至2016年的9届夏季奥运会中，中国跳水队共获得40枚金牌，其中男子跳水队获得16枚。女子跳水队获得的金牌数占金牌总数的百分之几？</w: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cs="宋体"/>
          <w:sz w:val="24"/>
        </w:rPr>
      </w:pPr>
    </w:p>
    <w:p>
      <w:pPr>
        <w:spacing w:line="360" w:lineRule="auto"/>
        <w:ind w:right="-92" w:rightChars="-44"/>
        <w:rPr>
          <w:rFonts w:ascii="宋体" w:hAnsi="宋体" w:eastAsia="宋体" w:cs="宋体"/>
          <w:sz w:val="24"/>
        </w:rPr>
      </w:pPr>
      <w:r>
        <w:rPr>
          <w:rFonts w:hint="eastAsia" w:ascii="宋体" w:hAnsi="宋体" w:eastAsia="宋体" w:cs="宋体"/>
          <w:sz w:val="24"/>
        </w:rPr>
        <w:t>6.（</w:t>
      </w:r>
      <w:r>
        <w:rPr>
          <w:rFonts w:hint="eastAsia" w:ascii="楷体" w:hAnsi="楷体" w:eastAsia="楷体" w:cs="楷体"/>
          <w:sz w:val="24"/>
        </w:rPr>
        <w:t>选做</w:t>
      </w:r>
      <w:r>
        <w:rPr>
          <w:rFonts w:hint="eastAsia" w:ascii="宋体" w:hAnsi="宋体" w:eastAsia="宋体" w:cs="宋体"/>
          <w:sz w:val="24"/>
        </w:rPr>
        <w:t>）在东京奥运会中，中国体育代表团共获得88枚奖牌，其中金牌38枚、银牌32枚、铜牌18枚。你能提出相关百分数的问题并解答吗？</w:t>
      </w:r>
    </w:p>
    <w:p>
      <w:pPr>
        <w:spacing w:line="360" w:lineRule="auto"/>
        <w:ind w:right="-92" w:rightChars="-44"/>
        <w:rPr>
          <w:rFonts w:ascii="宋体" w:hAnsi="宋体" w:eastAsia="宋体" w:cs="宋体"/>
          <w:sz w:val="24"/>
        </w:rPr>
      </w:pPr>
    </w:p>
    <w:p>
      <w:pPr>
        <w:spacing w:line="360" w:lineRule="auto"/>
        <w:ind w:right="-92" w:rightChars="-44" w:firstLine="480" w:firstLineChars="200"/>
        <w:rPr>
          <w:rFonts w:ascii="宋体" w:hAnsi="宋体" w:cs="宋体"/>
          <w:sz w:val="24"/>
        </w:rPr>
      </w:pPr>
    </w:p>
    <w:p>
      <w:pPr>
        <w:spacing w:line="360" w:lineRule="auto"/>
        <w:ind w:right="-92" w:rightChars="-44"/>
        <w:rPr>
          <w:rFonts w:ascii="楷体" w:hAnsi="楷体" w:eastAsia="楷体" w:cs="楷体"/>
          <w:sz w:val="24"/>
        </w:rPr>
      </w:pPr>
    </w:p>
    <w:p>
      <w:pPr>
        <w:spacing w:line="360" w:lineRule="auto"/>
        <w:ind w:right="-92" w:rightChars="-44"/>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35392" behindDoc="0" locked="0" layoutInCell="1" allowOverlap="1">
                <wp:simplePos x="0" y="0"/>
                <wp:positionH relativeFrom="column">
                  <wp:posOffset>2580005</wp:posOffset>
                </wp:positionH>
                <wp:positionV relativeFrom="paragraph">
                  <wp:posOffset>840105</wp:posOffset>
                </wp:positionV>
                <wp:extent cx="365760" cy="27813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3.15pt;margin-top:66.15pt;height:21.9pt;width:28.8pt;z-index:251835392;mso-width-relative:page;mso-height-relative:page;" filled="f" stroked="f" coordsize="21600,21600" o:gfxdata="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B3lwXcAAAACwEAAA8AAAAAAAAAAQAgAAAAIgAA&#10;AGRycy9kb3ducmV2LnhtbFBLAQIUABQAAAAIAIdO4kCNsGbFPQIAAGcEAAAOAAAAAAAAAAEAIAAA&#10;ACsBAABkcnMvZTJvRG9jLnhtbFBLBQYAAAAABgAGAFkBAADaBQAAAAA=&#10;">
                <v:fill on="f" focussize="0,0"/>
                <v:stroke on="f" weight="0.5pt"/>
                <v:imagedata o:title=""/>
                <o:lock v:ext="edit" aspectratio="f"/>
                <v:textbox>
                  <w:txbxContent>
                    <w:p>
                      <w:pPr>
                        <w:rPr>
                          <w:sz w:val="24"/>
                        </w:rPr>
                      </w:pPr>
                      <w:r>
                        <w:rPr>
                          <w:rFonts w:hint="eastAsia"/>
                          <w:sz w:val="24"/>
                        </w:rPr>
                        <w:t>7</w:t>
                      </w:r>
                    </w:p>
                  </w:txbxContent>
                </v:textbox>
              </v:shape>
            </w:pict>
          </mc:Fallback>
        </mc:AlternateContent>
      </w:r>
      <w:r>
        <mc:AlternateContent>
          <mc:Choice Requires="wpg">
            <w:drawing>
              <wp:anchor distT="0" distB="0" distL="114300" distR="114300" simplePos="0" relativeHeight="251730944" behindDoc="0" locked="0" layoutInCell="1" allowOverlap="1">
                <wp:simplePos x="0" y="0"/>
                <wp:positionH relativeFrom="column">
                  <wp:posOffset>-1216660</wp:posOffset>
                </wp:positionH>
                <wp:positionV relativeFrom="paragraph">
                  <wp:posOffset>370205</wp:posOffset>
                </wp:positionV>
                <wp:extent cx="5422265" cy="1005205"/>
                <wp:effectExtent l="0" t="34925" r="0" b="26670"/>
                <wp:wrapNone/>
                <wp:docPr id="40" name="组合 27" descr="7b0a202020202274657874626f78223a20227b5c2263617465676f72795f69645c223a31303531352c5c2269645c223a32303334303239307d220a7d0a"/>
                <wp:cNvGraphicFramePr/>
                <a:graphic xmlns:a="http://schemas.openxmlformats.org/drawingml/2006/main">
                  <a:graphicData uri="http://schemas.microsoft.com/office/word/2010/wordprocessingGroup">
                    <wpg:wgp>
                      <wpg:cNvGrpSpPr/>
                      <wpg:grpSpPr>
                        <a:xfrm>
                          <a:off x="0" y="0"/>
                          <a:ext cx="5422265" cy="1005205"/>
                          <a:chOff x="2522762" y="1833700"/>
                          <a:chExt cx="6780613" cy="2198018"/>
                        </a:xfrm>
                      </wpg:grpSpPr>
                      <wps:wsp>
                        <wps:cNvPr id="313" name="矩形: 圆角 20"/>
                        <wps:cNvSpPr/>
                        <wps:spPr>
                          <a:xfrm>
                            <a:off x="3200670" y="2912881"/>
                            <a:ext cx="5934108" cy="1010363"/>
                          </a:xfrm>
                          <a:prstGeom prst="roundRect">
                            <a:avLst>
                              <a:gd name="adj" fmla="val 24556"/>
                            </a:avLst>
                          </a:prstGeom>
                          <a:solidFill>
                            <a:srgbClr val="F7D04A"/>
                          </a:solidFill>
                          <a:ln w="76200">
                            <a:solidFill>
                              <a:srgbClr val="0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4" name="矩形: 圆角 22"/>
                        <wps:cNvSpPr/>
                        <wps:spPr>
                          <a:xfrm>
                            <a:off x="3333647" y="3000940"/>
                            <a:ext cx="5649948" cy="875957"/>
                          </a:xfrm>
                          <a:prstGeom prst="roundRect">
                            <a:avLst>
                              <a:gd name="adj" fmla="val 24556"/>
                            </a:avLst>
                          </a:prstGeom>
                          <a:solidFill>
                            <a:srgbClr val="FCC501"/>
                          </a:solidFill>
                          <a:ln w="762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15" name="Group 4"/>
                        <wpg:cNvGrpSpPr>
                          <a:grpSpLocks noChangeAspect="1"/>
                        </wpg:cNvGrpSpPr>
                        <wpg:grpSpPr>
                          <a:xfrm rot="20700000">
                            <a:off x="2522762" y="1833700"/>
                            <a:ext cx="2366962" cy="2184400"/>
                            <a:chOff x="1857" y="1128"/>
                            <a:chExt cx="1491" cy="1376"/>
                          </a:xfrm>
                        </wpg:grpSpPr>
                        <wps:wsp>
                          <wps:cNvPr id="316" name="Freeform 5"/>
                          <wps:cNvSpPr/>
                          <wps:spPr bwMode="auto">
                            <a:xfrm>
                              <a:off x="2198" y="1459"/>
                              <a:ext cx="807" cy="888"/>
                            </a:xfrm>
                            <a:custGeom>
                              <a:avLst/>
                              <a:gdLst>
                                <a:gd name="T0" fmla="*/ 170 w 339"/>
                                <a:gd name="T1" fmla="*/ 0 h 373"/>
                                <a:gd name="T2" fmla="*/ 0 w 339"/>
                                <a:gd name="T3" fmla="*/ 169 h 373"/>
                                <a:gd name="T4" fmla="*/ 101 w 339"/>
                                <a:gd name="T5" fmla="*/ 324 h 373"/>
                                <a:gd name="T6" fmla="*/ 101 w 339"/>
                                <a:gd name="T7" fmla="*/ 373 h 373"/>
                                <a:gd name="T8" fmla="*/ 239 w 339"/>
                                <a:gd name="T9" fmla="*/ 373 h 373"/>
                                <a:gd name="T10" fmla="*/ 239 w 339"/>
                                <a:gd name="T11" fmla="*/ 324 h 373"/>
                                <a:gd name="T12" fmla="*/ 339 w 339"/>
                                <a:gd name="T13" fmla="*/ 169 h 373"/>
                                <a:gd name="T14" fmla="*/ 170 w 339"/>
                                <a:gd name="T15" fmla="*/ 0 h 37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39" h="373">
                                  <a:moveTo>
                                    <a:pt x="170" y="0"/>
                                  </a:moveTo>
                                  <a:cubicBezTo>
                                    <a:pt x="76" y="0"/>
                                    <a:pt x="0" y="76"/>
                                    <a:pt x="0" y="169"/>
                                  </a:cubicBezTo>
                                  <a:cubicBezTo>
                                    <a:pt x="0" y="238"/>
                                    <a:pt x="41" y="298"/>
                                    <a:pt x="101" y="324"/>
                                  </a:cubicBezTo>
                                  <a:cubicBezTo>
                                    <a:pt x="101" y="373"/>
                                    <a:pt x="101" y="373"/>
                                    <a:pt x="101" y="373"/>
                                  </a:cubicBezTo>
                                  <a:cubicBezTo>
                                    <a:pt x="239" y="373"/>
                                    <a:pt x="239" y="373"/>
                                    <a:pt x="239" y="373"/>
                                  </a:cubicBezTo>
                                  <a:cubicBezTo>
                                    <a:pt x="239" y="324"/>
                                    <a:pt x="239" y="324"/>
                                    <a:pt x="239" y="324"/>
                                  </a:cubicBezTo>
                                  <a:cubicBezTo>
                                    <a:pt x="298" y="298"/>
                                    <a:pt x="339" y="238"/>
                                    <a:pt x="339" y="169"/>
                                  </a:cubicBezTo>
                                  <a:cubicBezTo>
                                    <a:pt x="339" y="76"/>
                                    <a:pt x="263" y="0"/>
                                    <a:pt x="170" y="0"/>
                                  </a:cubicBezTo>
                                  <a:close/>
                                </a:path>
                              </a:pathLst>
                            </a:custGeom>
                            <a:solidFill>
                              <a:srgbClr val="F7D04A"/>
                            </a:solidFill>
                            <a:ln>
                              <a:noFill/>
                            </a:ln>
                          </wps:spPr>
                          <wps:bodyPr vert="horz" wrap="square" lIns="91440" tIns="45720" rIns="91440" bIns="45720" numCol="1" anchor="t" anchorCtr="0" compatLnSpc="1"/>
                        </wps:wsp>
                        <wps:wsp>
                          <wps:cNvPr id="317" name="Freeform 6"/>
                          <wps:cNvSpPr/>
                          <wps:spPr bwMode="auto">
                            <a:xfrm>
                              <a:off x="2198" y="1459"/>
                              <a:ext cx="452" cy="888"/>
                            </a:xfrm>
                            <a:custGeom>
                              <a:avLst/>
                              <a:gdLst>
                                <a:gd name="T0" fmla="*/ 40 w 190"/>
                                <a:gd name="T1" fmla="*/ 169 h 373"/>
                                <a:gd name="T2" fmla="*/ 190 w 190"/>
                                <a:gd name="T3" fmla="*/ 2 h 373"/>
                                <a:gd name="T4" fmla="*/ 170 w 190"/>
                                <a:gd name="T5" fmla="*/ 0 h 373"/>
                                <a:gd name="T6" fmla="*/ 0 w 190"/>
                                <a:gd name="T7" fmla="*/ 170 h 373"/>
                                <a:gd name="T8" fmla="*/ 101 w 190"/>
                                <a:gd name="T9" fmla="*/ 324 h 373"/>
                                <a:gd name="T10" fmla="*/ 101 w 190"/>
                                <a:gd name="T11" fmla="*/ 373 h 373"/>
                                <a:gd name="T12" fmla="*/ 141 w 190"/>
                                <a:gd name="T13" fmla="*/ 373 h 373"/>
                                <a:gd name="T14" fmla="*/ 141 w 190"/>
                                <a:gd name="T15" fmla="*/ 324 h 373"/>
                                <a:gd name="T16" fmla="*/ 40 w 190"/>
                                <a:gd name="T17" fmla="*/ 169 h 3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0" h="373">
                                  <a:moveTo>
                                    <a:pt x="40" y="169"/>
                                  </a:moveTo>
                                  <a:cubicBezTo>
                                    <a:pt x="40" y="83"/>
                                    <a:pt x="106" y="12"/>
                                    <a:pt x="190" y="2"/>
                                  </a:cubicBezTo>
                                  <a:cubicBezTo>
                                    <a:pt x="183" y="1"/>
                                    <a:pt x="177" y="0"/>
                                    <a:pt x="170" y="0"/>
                                  </a:cubicBezTo>
                                  <a:cubicBezTo>
                                    <a:pt x="76" y="0"/>
                                    <a:pt x="0" y="76"/>
                                    <a:pt x="0" y="170"/>
                                  </a:cubicBezTo>
                                  <a:cubicBezTo>
                                    <a:pt x="0" y="238"/>
                                    <a:pt x="41" y="298"/>
                                    <a:pt x="101" y="324"/>
                                  </a:cubicBezTo>
                                  <a:cubicBezTo>
                                    <a:pt x="101" y="373"/>
                                    <a:pt x="101" y="373"/>
                                    <a:pt x="101" y="373"/>
                                  </a:cubicBezTo>
                                  <a:cubicBezTo>
                                    <a:pt x="141" y="373"/>
                                    <a:pt x="141" y="373"/>
                                    <a:pt x="141" y="373"/>
                                  </a:cubicBezTo>
                                  <a:cubicBezTo>
                                    <a:pt x="141" y="324"/>
                                    <a:pt x="141" y="324"/>
                                    <a:pt x="141" y="324"/>
                                  </a:cubicBezTo>
                                  <a:cubicBezTo>
                                    <a:pt x="82" y="298"/>
                                    <a:pt x="40" y="238"/>
                                    <a:pt x="40" y="169"/>
                                  </a:cubicBezTo>
                                  <a:close/>
                                </a:path>
                              </a:pathLst>
                            </a:custGeom>
                            <a:solidFill>
                              <a:srgbClr val="F3B41B"/>
                            </a:solidFill>
                            <a:ln>
                              <a:noFill/>
                            </a:ln>
                          </wps:spPr>
                          <wps:bodyPr vert="horz" wrap="square" lIns="91440" tIns="45720" rIns="91440" bIns="45720" numCol="1" anchor="t" anchorCtr="0" compatLnSpc="1"/>
                        </wps:wsp>
                        <wps:wsp>
                          <wps:cNvPr id="318" name="Freeform 7"/>
                          <wps:cNvSpPr/>
                          <wps:spPr bwMode="auto">
                            <a:xfrm>
                              <a:off x="2355" y="2333"/>
                              <a:ext cx="493" cy="117"/>
                            </a:xfrm>
                            <a:custGeom>
                              <a:avLst/>
                              <a:gdLst>
                                <a:gd name="T0" fmla="*/ 143 w 207"/>
                                <a:gd name="T1" fmla="*/ 181 h 181"/>
                                <a:gd name="T2" fmla="*/ 65 w 207"/>
                                <a:gd name="T3" fmla="*/ 181 h 181"/>
                                <a:gd name="T4" fmla="*/ 0 w 207"/>
                                <a:gd name="T5" fmla="*/ 116 h 181"/>
                                <a:gd name="T6" fmla="*/ 0 w 207"/>
                                <a:gd name="T7" fmla="*/ 0 h 181"/>
                                <a:gd name="T8" fmla="*/ 207 w 207"/>
                                <a:gd name="T9" fmla="*/ 0 h 181"/>
                                <a:gd name="T10" fmla="*/ 207 w 207"/>
                                <a:gd name="T11" fmla="*/ 116 h 181"/>
                                <a:gd name="T12" fmla="*/ 143 w 207"/>
                                <a:gd name="T13" fmla="*/ 181 h 181"/>
                              </a:gdLst>
                              <a:ahLst/>
                              <a:cxnLst>
                                <a:cxn ang="0">
                                  <a:pos x="T0" y="T1"/>
                                </a:cxn>
                                <a:cxn ang="0">
                                  <a:pos x="T2" y="T3"/>
                                </a:cxn>
                                <a:cxn ang="0">
                                  <a:pos x="T4" y="T5"/>
                                </a:cxn>
                                <a:cxn ang="0">
                                  <a:pos x="T6" y="T7"/>
                                </a:cxn>
                                <a:cxn ang="0">
                                  <a:pos x="T8" y="T9"/>
                                </a:cxn>
                                <a:cxn ang="0">
                                  <a:pos x="T10" y="T11"/>
                                </a:cxn>
                                <a:cxn ang="0">
                                  <a:pos x="T12" y="T13"/>
                                </a:cxn>
                              </a:cxnLst>
                              <a:rect l="0" t="0" r="r" b="b"/>
                              <a:pathLst>
                                <a:path w="207" h="181">
                                  <a:moveTo>
                                    <a:pt x="143" y="181"/>
                                  </a:moveTo>
                                  <a:cubicBezTo>
                                    <a:pt x="65" y="181"/>
                                    <a:pt x="65" y="181"/>
                                    <a:pt x="65" y="181"/>
                                  </a:cubicBezTo>
                                  <a:cubicBezTo>
                                    <a:pt x="29" y="181"/>
                                    <a:pt x="0" y="152"/>
                                    <a:pt x="0" y="116"/>
                                  </a:cubicBezTo>
                                  <a:cubicBezTo>
                                    <a:pt x="0" y="0"/>
                                    <a:pt x="0" y="0"/>
                                    <a:pt x="0" y="0"/>
                                  </a:cubicBezTo>
                                  <a:cubicBezTo>
                                    <a:pt x="207" y="0"/>
                                    <a:pt x="207" y="0"/>
                                    <a:pt x="207" y="0"/>
                                  </a:cubicBezTo>
                                  <a:cubicBezTo>
                                    <a:pt x="207" y="116"/>
                                    <a:pt x="207" y="116"/>
                                    <a:pt x="207" y="116"/>
                                  </a:cubicBezTo>
                                  <a:cubicBezTo>
                                    <a:pt x="207" y="152"/>
                                    <a:pt x="178" y="181"/>
                                    <a:pt x="143" y="181"/>
                                  </a:cubicBezTo>
                                  <a:close/>
                                </a:path>
                              </a:pathLst>
                            </a:custGeom>
                            <a:solidFill>
                              <a:srgbClr val="62C9CC"/>
                            </a:solidFill>
                            <a:ln>
                              <a:noFill/>
                            </a:ln>
                          </wps:spPr>
                          <wps:bodyPr vert="horz" wrap="square" lIns="91440" tIns="45720" rIns="91440" bIns="45720" numCol="1" anchor="t" anchorCtr="0" compatLnSpc="1"/>
                        </wps:wsp>
                        <wps:wsp>
                          <wps:cNvPr id="320" name="Freeform 9"/>
                          <wps:cNvSpPr/>
                          <wps:spPr bwMode="auto">
                            <a:xfrm>
                              <a:off x="2171" y="1435"/>
                              <a:ext cx="860" cy="1069"/>
                            </a:xfrm>
                            <a:custGeom>
                              <a:avLst/>
                              <a:gdLst>
                                <a:gd name="T0" fmla="*/ 77 w 361"/>
                                <a:gd name="T1" fmla="*/ 32 h 568"/>
                                <a:gd name="T2" fmla="*/ 89 w 361"/>
                                <a:gd name="T3" fmla="*/ 50 h 568"/>
                                <a:gd name="T4" fmla="*/ 340 w 361"/>
                                <a:gd name="T5" fmla="*/ 179 h 568"/>
                                <a:gd name="T6" fmla="*/ 239 w 361"/>
                                <a:gd name="T7" fmla="*/ 334 h 568"/>
                                <a:gd name="T8" fmla="*/ 226 w 361"/>
                                <a:gd name="T9" fmla="*/ 366 h 568"/>
                                <a:gd name="T10" fmla="*/ 245 w 361"/>
                                <a:gd name="T11" fmla="*/ 221 h 568"/>
                                <a:gd name="T12" fmla="*/ 267 w 361"/>
                                <a:gd name="T13" fmla="*/ 165 h 568"/>
                                <a:gd name="T14" fmla="*/ 224 w 361"/>
                                <a:gd name="T15" fmla="*/ 151 h 568"/>
                                <a:gd name="T16" fmla="*/ 205 w 361"/>
                                <a:gd name="T17" fmla="*/ 199 h 568"/>
                                <a:gd name="T18" fmla="*/ 157 w 361"/>
                                <a:gd name="T19" fmla="*/ 181 h 568"/>
                                <a:gd name="T20" fmla="*/ 103 w 361"/>
                                <a:gd name="T21" fmla="*/ 157 h 568"/>
                                <a:gd name="T22" fmla="*/ 86 w 361"/>
                                <a:gd name="T23" fmla="*/ 200 h 568"/>
                                <a:gd name="T24" fmla="*/ 135 w 361"/>
                                <a:gd name="T25" fmla="*/ 221 h 568"/>
                                <a:gd name="T26" fmla="*/ 122 w 361"/>
                                <a:gd name="T27" fmla="*/ 366 h 568"/>
                                <a:gd name="T28" fmla="*/ 116 w 361"/>
                                <a:gd name="T29" fmla="*/ 324 h 568"/>
                                <a:gd name="T30" fmla="*/ 57 w 361"/>
                                <a:gd name="T31" fmla="*/ 80 h 568"/>
                                <a:gd name="T32" fmla="*/ 40 w 361"/>
                                <a:gd name="T33" fmla="*/ 67 h 568"/>
                                <a:gd name="T34" fmla="*/ 101 w 361"/>
                                <a:gd name="T35" fmla="*/ 341 h 568"/>
                                <a:gd name="T36" fmla="*/ 77 w 361"/>
                                <a:gd name="T37" fmla="*/ 366 h 568"/>
                                <a:gd name="T38" fmla="*/ 66 w 361"/>
                                <a:gd name="T39" fmla="*/ 493 h 568"/>
                                <a:gd name="T40" fmla="*/ 220 w 361"/>
                                <a:gd name="T41" fmla="*/ 568 h 568"/>
                                <a:gd name="T42" fmla="*/ 295 w 361"/>
                                <a:gd name="T43" fmla="*/ 463 h 568"/>
                                <a:gd name="T44" fmla="*/ 274 w 361"/>
                                <a:gd name="T45" fmla="*/ 463 h 568"/>
                                <a:gd name="T46" fmla="*/ 88 w 361"/>
                                <a:gd name="T47" fmla="*/ 483 h 568"/>
                                <a:gd name="T48" fmla="*/ 244 w 361"/>
                                <a:gd name="T49" fmla="*/ 445 h 568"/>
                                <a:gd name="T50" fmla="*/ 244 w 361"/>
                                <a:gd name="T51" fmla="*/ 424 h 568"/>
                                <a:gd name="T52" fmla="*/ 88 w 361"/>
                                <a:gd name="T53" fmla="*/ 388 h 568"/>
                                <a:gd name="T54" fmla="*/ 274 w 361"/>
                                <a:gd name="T55" fmla="*/ 406 h 568"/>
                                <a:gd name="T56" fmla="*/ 295 w 361"/>
                                <a:gd name="T57" fmla="*/ 406 h 568"/>
                                <a:gd name="T58" fmla="*/ 284 w 361"/>
                                <a:gd name="T59" fmla="*/ 366 h 568"/>
                                <a:gd name="T60" fmla="*/ 261 w 361"/>
                                <a:gd name="T61" fmla="*/ 341 h 568"/>
                                <a:gd name="T62" fmla="*/ 181 w 361"/>
                                <a:gd name="T63" fmla="*/ 0 h 5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61" h="568">
                                  <a:moveTo>
                                    <a:pt x="181" y="0"/>
                                  </a:moveTo>
                                  <a:cubicBezTo>
                                    <a:pt x="143" y="0"/>
                                    <a:pt x="107" y="11"/>
                                    <a:pt x="77" y="32"/>
                                  </a:cubicBezTo>
                                  <a:cubicBezTo>
                                    <a:pt x="72" y="36"/>
                                    <a:pt x="71" y="43"/>
                                    <a:pt x="74" y="47"/>
                                  </a:cubicBezTo>
                                  <a:cubicBezTo>
                                    <a:pt x="78" y="52"/>
                                    <a:pt x="84" y="53"/>
                                    <a:pt x="89" y="50"/>
                                  </a:cubicBezTo>
                                  <a:cubicBezTo>
                                    <a:pt x="116" y="31"/>
                                    <a:pt x="148" y="21"/>
                                    <a:pt x="181" y="21"/>
                                  </a:cubicBezTo>
                                  <a:cubicBezTo>
                                    <a:pt x="268" y="21"/>
                                    <a:pt x="340" y="92"/>
                                    <a:pt x="340" y="179"/>
                                  </a:cubicBezTo>
                                  <a:cubicBezTo>
                                    <a:pt x="340" y="242"/>
                                    <a:pt x="303" y="299"/>
                                    <a:pt x="245" y="324"/>
                                  </a:cubicBezTo>
                                  <a:cubicBezTo>
                                    <a:pt x="242" y="326"/>
                                    <a:pt x="239" y="330"/>
                                    <a:pt x="239" y="334"/>
                                  </a:cubicBezTo>
                                  <a:cubicBezTo>
                                    <a:pt x="239" y="366"/>
                                    <a:pt x="239" y="366"/>
                                    <a:pt x="239" y="366"/>
                                  </a:cubicBezTo>
                                  <a:cubicBezTo>
                                    <a:pt x="226" y="366"/>
                                    <a:pt x="226" y="366"/>
                                    <a:pt x="226" y="366"/>
                                  </a:cubicBezTo>
                                  <a:cubicBezTo>
                                    <a:pt x="226" y="221"/>
                                    <a:pt x="226" y="221"/>
                                    <a:pt x="226" y="221"/>
                                  </a:cubicBezTo>
                                  <a:cubicBezTo>
                                    <a:pt x="245" y="221"/>
                                    <a:pt x="245" y="221"/>
                                    <a:pt x="245" y="221"/>
                                  </a:cubicBezTo>
                                  <a:cubicBezTo>
                                    <a:pt x="259" y="221"/>
                                    <a:pt x="271" y="213"/>
                                    <a:pt x="276" y="200"/>
                                  </a:cubicBezTo>
                                  <a:cubicBezTo>
                                    <a:pt x="281" y="188"/>
                                    <a:pt x="277" y="174"/>
                                    <a:pt x="267" y="165"/>
                                  </a:cubicBezTo>
                                  <a:cubicBezTo>
                                    <a:pt x="259" y="157"/>
                                    <a:pt x="259" y="157"/>
                                    <a:pt x="259" y="157"/>
                                  </a:cubicBezTo>
                                  <a:cubicBezTo>
                                    <a:pt x="249" y="148"/>
                                    <a:pt x="236" y="146"/>
                                    <a:pt x="224" y="151"/>
                                  </a:cubicBezTo>
                                  <a:cubicBezTo>
                                    <a:pt x="212" y="157"/>
                                    <a:pt x="205" y="168"/>
                                    <a:pt x="205" y="181"/>
                                  </a:cubicBezTo>
                                  <a:cubicBezTo>
                                    <a:pt x="205" y="199"/>
                                    <a:pt x="205" y="199"/>
                                    <a:pt x="205" y="199"/>
                                  </a:cubicBezTo>
                                  <a:cubicBezTo>
                                    <a:pt x="157" y="199"/>
                                    <a:pt x="157" y="199"/>
                                    <a:pt x="157" y="199"/>
                                  </a:cubicBezTo>
                                  <a:cubicBezTo>
                                    <a:pt x="157" y="181"/>
                                    <a:pt x="157" y="181"/>
                                    <a:pt x="157" y="181"/>
                                  </a:cubicBezTo>
                                  <a:cubicBezTo>
                                    <a:pt x="157" y="168"/>
                                    <a:pt x="150" y="157"/>
                                    <a:pt x="138" y="151"/>
                                  </a:cubicBezTo>
                                  <a:cubicBezTo>
                                    <a:pt x="126" y="146"/>
                                    <a:pt x="113" y="148"/>
                                    <a:pt x="103" y="157"/>
                                  </a:cubicBezTo>
                                  <a:cubicBezTo>
                                    <a:pt x="94" y="165"/>
                                    <a:pt x="94" y="165"/>
                                    <a:pt x="94" y="165"/>
                                  </a:cubicBezTo>
                                  <a:cubicBezTo>
                                    <a:pt x="84" y="174"/>
                                    <a:pt x="81" y="188"/>
                                    <a:pt x="86" y="200"/>
                                  </a:cubicBezTo>
                                  <a:cubicBezTo>
                                    <a:pt x="91" y="213"/>
                                    <a:pt x="102" y="221"/>
                                    <a:pt x="116" y="221"/>
                                  </a:cubicBezTo>
                                  <a:cubicBezTo>
                                    <a:pt x="135" y="221"/>
                                    <a:pt x="135" y="221"/>
                                    <a:pt x="135" y="221"/>
                                  </a:cubicBezTo>
                                  <a:cubicBezTo>
                                    <a:pt x="135" y="366"/>
                                    <a:pt x="135" y="366"/>
                                    <a:pt x="135" y="366"/>
                                  </a:cubicBezTo>
                                  <a:cubicBezTo>
                                    <a:pt x="122" y="366"/>
                                    <a:pt x="122" y="366"/>
                                    <a:pt x="122" y="366"/>
                                  </a:cubicBezTo>
                                  <a:cubicBezTo>
                                    <a:pt x="122" y="334"/>
                                    <a:pt x="122" y="334"/>
                                    <a:pt x="122" y="334"/>
                                  </a:cubicBezTo>
                                  <a:cubicBezTo>
                                    <a:pt x="122" y="330"/>
                                    <a:pt x="120" y="326"/>
                                    <a:pt x="116" y="324"/>
                                  </a:cubicBezTo>
                                  <a:cubicBezTo>
                                    <a:pt x="59" y="299"/>
                                    <a:pt x="22" y="242"/>
                                    <a:pt x="22" y="179"/>
                                  </a:cubicBezTo>
                                  <a:cubicBezTo>
                                    <a:pt x="22" y="143"/>
                                    <a:pt x="34" y="109"/>
                                    <a:pt x="57" y="80"/>
                                  </a:cubicBezTo>
                                  <a:cubicBezTo>
                                    <a:pt x="61" y="76"/>
                                    <a:pt x="60" y="69"/>
                                    <a:pt x="55" y="65"/>
                                  </a:cubicBezTo>
                                  <a:cubicBezTo>
                                    <a:pt x="51" y="61"/>
                                    <a:pt x="44" y="62"/>
                                    <a:pt x="40" y="67"/>
                                  </a:cubicBezTo>
                                  <a:cubicBezTo>
                                    <a:pt x="14" y="99"/>
                                    <a:pt x="0" y="139"/>
                                    <a:pt x="0" y="179"/>
                                  </a:cubicBezTo>
                                  <a:cubicBezTo>
                                    <a:pt x="0" y="248"/>
                                    <a:pt x="39" y="311"/>
                                    <a:pt x="101" y="341"/>
                                  </a:cubicBezTo>
                                  <a:cubicBezTo>
                                    <a:pt x="101" y="366"/>
                                    <a:pt x="101" y="366"/>
                                    <a:pt x="101" y="366"/>
                                  </a:cubicBezTo>
                                  <a:cubicBezTo>
                                    <a:pt x="77" y="366"/>
                                    <a:pt x="77" y="366"/>
                                    <a:pt x="77" y="366"/>
                                  </a:cubicBezTo>
                                  <a:cubicBezTo>
                                    <a:pt x="71" y="366"/>
                                    <a:pt x="66" y="371"/>
                                    <a:pt x="66" y="377"/>
                                  </a:cubicBezTo>
                                  <a:cubicBezTo>
                                    <a:pt x="66" y="493"/>
                                    <a:pt x="66" y="493"/>
                                    <a:pt x="66" y="493"/>
                                  </a:cubicBezTo>
                                  <a:cubicBezTo>
                                    <a:pt x="66" y="535"/>
                                    <a:pt x="100" y="568"/>
                                    <a:pt x="142" y="568"/>
                                  </a:cubicBezTo>
                                  <a:cubicBezTo>
                                    <a:pt x="220" y="568"/>
                                    <a:pt x="220" y="568"/>
                                    <a:pt x="220" y="568"/>
                                  </a:cubicBezTo>
                                  <a:cubicBezTo>
                                    <a:pt x="261" y="568"/>
                                    <a:pt x="295" y="535"/>
                                    <a:pt x="295" y="493"/>
                                  </a:cubicBezTo>
                                  <a:cubicBezTo>
                                    <a:pt x="295" y="463"/>
                                    <a:pt x="295" y="463"/>
                                    <a:pt x="295" y="463"/>
                                  </a:cubicBezTo>
                                  <a:cubicBezTo>
                                    <a:pt x="295" y="457"/>
                                    <a:pt x="290" y="452"/>
                                    <a:pt x="284" y="452"/>
                                  </a:cubicBezTo>
                                  <a:cubicBezTo>
                                    <a:pt x="278" y="452"/>
                                    <a:pt x="274" y="457"/>
                                    <a:pt x="274" y="463"/>
                                  </a:cubicBezTo>
                                  <a:cubicBezTo>
                                    <a:pt x="274" y="483"/>
                                    <a:pt x="274" y="483"/>
                                    <a:pt x="274" y="483"/>
                                  </a:cubicBezTo>
                                  <a:cubicBezTo>
                                    <a:pt x="88" y="483"/>
                                    <a:pt x="88" y="483"/>
                                    <a:pt x="88" y="483"/>
                                  </a:cubicBezTo>
                                  <a:cubicBezTo>
                                    <a:pt x="88" y="445"/>
                                    <a:pt x="88" y="445"/>
                                    <a:pt x="88" y="445"/>
                                  </a:cubicBezTo>
                                  <a:cubicBezTo>
                                    <a:pt x="244" y="445"/>
                                    <a:pt x="244" y="445"/>
                                    <a:pt x="244" y="445"/>
                                  </a:cubicBezTo>
                                  <a:cubicBezTo>
                                    <a:pt x="250" y="445"/>
                                    <a:pt x="255" y="440"/>
                                    <a:pt x="255" y="434"/>
                                  </a:cubicBezTo>
                                  <a:cubicBezTo>
                                    <a:pt x="255" y="428"/>
                                    <a:pt x="250" y="424"/>
                                    <a:pt x="244" y="424"/>
                                  </a:cubicBezTo>
                                  <a:cubicBezTo>
                                    <a:pt x="88" y="424"/>
                                    <a:pt x="88" y="424"/>
                                    <a:pt x="88" y="424"/>
                                  </a:cubicBezTo>
                                  <a:cubicBezTo>
                                    <a:pt x="88" y="388"/>
                                    <a:pt x="88" y="388"/>
                                    <a:pt x="88" y="388"/>
                                  </a:cubicBezTo>
                                  <a:cubicBezTo>
                                    <a:pt x="274" y="388"/>
                                    <a:pt x="274" y="388"/>
                                    <a:pt x="274" y="388"/>
                                  </a:cubicBezTo>
                                  <a:cubicBezTo>
                                    <a:pt x="274" y="406"/>
                                    <a:pt x="274" y="406"/>
                                    <a:pt x="274" y="406"/>
                                  </a:cubicBezTo>
                                  <a:cubicBezTo>
                                    <a:pt x="274" y="412"/>
                                    <a:pt x="278" y="417"/>
                                    <a:pt x="284" y="417"/>
                                  </a:cubicBezTo>
                                  <a:cubicBezTo>
                                    <a:pt x="290" y="417"/>
                                    <a:pt x="295" y="412"/>
                                    <a:pt x="295" y="406"/>
                                  </a:cubicBezTo>
                                  <a:cubicBezTo>
                                    <a:pt x="295" y="377"/>
                                    <a:pt x="295" y="377"/>
                                    <a:pt x="295" y="377"/>
                                  </a:cubicBezTo>
                                  <a:cubicBezTo>
                                    <a:pt x="295" y="371"/>
                                    <a:pt x="290" y="366"/>
                                    <a:pt x="284" y="366"/>
                                  </a:cubicBezTo>
                                  <a:cubicBezTo>
                                    <a:pt x="261" y="366"/>
                                    <a:pt x="261" y="366"/>
                                    <a:pt x="261" y="366"/>
                                  </a:cubicBezTo>
                                  <a:cubicBezTo>
                                    <a:pt x="261" y="341"/>
                                    <a:pt x="261" y="341"/>
                                    <a:pt x="261" y="341"/>
                                  </a:cubicBezTo>
                                  <a:cubicBezTo>
                                    <a:pt x="322" y="310"/>
                                    <a:pt x="361" y="248"/>
                                    <a:pt x="361" y="179"/>
                                  </a:cubicBezTo>
                                  <a:cubicBezTo>
                                    <a:pt x="361" y="80"/>
                                    <a:pt x="280" y="0"/>
                                    <a:pt x="181" y="0"/>
                                  </a:cubicBezTo>
                                  <a:close/>
                                </a:path>
                              </a:pathLst>
                            </a:custGeom>
                            <a:solidFill>
                              <a:srgbClr val="000000"/>
                            </a:solidFill>
                            <a:ln>
                              <a:noFill/>
                            </a:ln>
                          </wps:spPr>
                          <wps:bodyPr vert="horz" wrap="square" lIns="91440" tIns="45720" rIns="91440" bIns="45720" numCol="1" anchor="t" anchorCtr="0" compatLnSpc="1"/>
                        </wps:wsp>
                        <wps:wsp>
                          <wps:cNvPr id="321" name="Oval 10"/>
                          <wps:cNvSpPr>
                            <a:spLocks noChangeArrowheads="1"/>
                          </wps:cNvSpPr>
                          <wps:spPr bwMode="auto">
                            <a:xfrm>
                              <a:off x="2621" y="1542"/>
                              <a:ext cx="193" cy="191"/>
                            </a:xfrm>
                            <a:prstGeom prst="ellipse">
                              <a:avLst/>
                            </a:prstGeom>
                            <a:solidFill>
                              <a:srgbClr val="FEE7BE"/>
                            </a:solidFill>
                            <a:ln>
                              <a:noFill/>
                            </a:ln>
                          </wps:spPr>
                          <wps:bodyPr vert="horz" wrap="square" lIns="91440" tIns="45720" rIns="91440" bIns="45720" numCol="1" anchor="t" anchorCtr="0" compatLnSpc="1"/>
                        </wps:wsp>
                        <wps:wsp>
                          <wps:cNvPr id="322" name="Freeform 11"/>
                          <wps:cNvSpPr>
                            <a:spLocks noEditPoints="1"/>
                          </wps:cNvSpPr>
                          <wps:spPr bwMode="auto">
                            <a:xfrm>
                              <a:off x="2414" y="1833"/>
                              <a:ext cx="246" cy="473"/>
                            </a:xfrm>
                            <a:custGeom>
                              <a:avLst/>
                              <a:gdLst>
                                <a:gd name="T0" fmla="*/ 55 w 103"/>
                                <a:gd name="T1" fmla="*/ 54 h 199"/>
                                <a:gd name="T2" fmla="*/ 103 w 103"/>
                                <a:gd name="T3" fmla="*/ 54 h 199"/>
                                <a:gd name="T4" fmla="*/ 103 w 103"/>
                                <a:gd name="T5" fmla="*/ 199 h 199"/>
                                <a:gd name="T6" fmla="*/ 55 w 103"/>
                                <a:gd name="T7" fmla="*/ 199 h 199"/>
                                <a:gd name="T8" fmla="*/ 55 w 103"/>
                                <a:gd name="T9" fmla="*/ 54 h 199"/>
                                <a:gd name="T10" fmla="*/ 14 w 103"/>
                                <a:gd name="T11" fmla="*/ 32 h 199"/>
                                <a:gd name="T12" fmla="*/ 7 w 103"/>
                                <a:gd name="T13" fmla="*/ 14 h 199"/>
                                <a:gd name="T14" fmla="*/ 15 w 103"/>
                                <a:gd name="T15" fmla="*/ 6 h 199"/>
                                <a:gd name="T16" fmla="*/ 33 w 103"/>
                                <a:gd name="T17" fmla="*/ 14 h 199"/>
                                <a:gd name="T18" fmla="*/ 33 w 103"/>
                                <a:gd name="T19" fmla="*/ 32 h 199"/>
                                <a:gd name="T20" fmla="*/ 14 w 103"/>
                                <a:gd name="T21" fmla="*/ 32 h 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3" h="199">
                                  <a:moveTo>
                                    <a:pt x="55" y="54"/>
                                  </a:moveTo>
                                  <a:cubicBezTo>
                                    <a:pt x="103" y="54"/>
                                    <a:pt x="103" y="54"/>
                                    <a:pt x="103" y="54"/>
                                  </a:cubicBezTo>
                                  <a:cubicBezTo>
                                    <a:pt x="103" y="199"/>
                                    <a:pt x="103" y="199"/>
                                    <a:pt x="103" y="199"/>
                                  </a:cubicBezTo>
                                  <a:cubicBezTo>
                                    <a:pt x="55" y="199"/>
                                    <a:pt x="55" y="199"/>
                                    <a:pt x="55" y="199"/>
                                  </a:cubicBezTo>
                                  <a:lnTo>
                                    <a:pt x="55" y="54"/>
                                  </a:lnTo>
                                  <a:close/>
                                  <a:moveTo>
                                    <a:pt x="14" y="32"/>
                                  </a:moveTo>
                                  <a:cubicBezTo>
                                    <a:pt x="4" y="32"/>
                                    <a:pt x="0" y="20"/>
                                    <a:pt x="7" y="14"/>
                                  </a:cubicBezTo>
                                  <a:cubicBezTo>
                                    <a:pt x="15" y="6"/>
                                    <a:pt x="15" y="6"/>
                                    <a:pt x="15" y="6"/>
                                  </a:cubicBezTo>
                                  <a:cubicBezTo>
                                    <a:pt x="22" y="0"/>
                                    <a:pt x="33" y="5"/>
                                    <a:pt x="33" y="14"/>
                                  </a:cubicBezTo>
                                  <a:cubicBezTo>
                                    <a:pt x="33" y="32"/>
                                    <a:pt x="33" y="32"/>
                                    <a:pt x="33" y="32"/>
                                  </a:cubicBezTo>
                                  <a:cubicBezTo>
                                    <a:pt x="14" y="32"/>
                                    <a:pt x="14" y="32"/>
                                    <a:pt x="14" y="32"/>
                                  </a:cubicBezTo>
                                  <a:close/>
                                </a:path>
                              </a:pathLst>
                            </a:custGeom>
                            <a:solidFill>
                              <a:srgbClr val="F7D04A"/>
                            </a:solidFill>
                            <a:ln>
                              <a:noFill/>
                            </a:ln>
                          </wps:spPr>
                          <wps:bodyPr vert="horz" wrap="square" lIns="91440" tIns="45720" rIns="91440" bIns="45720" numCol="1" anchor="t" anchorCtr="0" compatLnSpc="1"/>
                        </wps:wsp>
                        <wps:wsp>
                          <wps:cNvPr id="323" name="Freeform 12"/>
                          <wps:cNvSpPr/>
                          <wps:spPr bwMode="auto">
                            <a:xfrm flipV="1">
                              <a:off x="2402" y="2117"/>
                              <a:ext cx="367" cy="268"/>
                            </a:xfrm>
                            <a:custGeom>
                              <a:avLst/>
                              <a:gdLst>
                                <a:gd name="T0" fmla="*/ 0 w 154"/>
                                <a:gd name="T1" fmla="*/ 0 h 43"/>
                                <a:gd name="T2" fmla="*/ 28 w 154"/>
                                <a:gd name="T3" fmla="*/ 43 h 43"/>
                                <a:gd name="T4" fmla="*/ 102 w 154"/>
                                <a:gd name="T5" fmla="*/ 43 h 43"/>
                                <a:gd name="T6" fmla="*/ 154 w 154"/>
                                <a:gd name="T7" fmla="*/ 0 h 43"/>
                                <a:gd name="T8" fmla="*/ 0 w 154"/>
                                <a:gd name="T9" fmla="*/ 0 h 43"/>
                              </a:gdLst>
                              <a:ahLst/>
                              <a:cxnLst>
                                <a:cxn ang="0">
                                  <a:pos x="T0" y="T1"/>
                                </a:cxn>
                                <a:cxn ang="0">
                                  <a:pos x="T2" y="T3"/>
                                </a:cxn>
                                <a:cxn ang="0">
                                  <a:pos x="T4" y="T5"/>
                                </a:cxn>
                                <a:cxn ang="0">
                                  <a:pos x="T6" y="T7"/>
                                </a:cxn>
                                <a:cxn ang="0">
                                  <a:pos x="T8" y="T9"/>
                                </a:cxn>
                              </a:cxnLst>
                              <a:rect l="0" t="0" r="r" b="b"/>
                              <a:pathLst>
                                <a:path w="154" h="43">
                                  <a:moveTo>
                                    <a:pt x="0" y="0"/>
                                  </a:moveTo>
                                  <a:cubicBezTo>
                                    <a:pt x="3" y="18"/>
                                    <a:pt x="14" y="33"/>
                                    <a:pt x="28" y="43"/>
                                  </a:cubicBezTo>
                                  <a:cubicBezTo>
                                    <a:pt x="102" y="43"/>
                                    <a:pt x="102" y="43"/>
                                    <a:pt x="102" y="43"/>
                                  </a:cubicBezTo>
                                  <a:cubicBezTo>
                                    <a:pt x="128" y="43"/>
                                    <a:pt x="149" y="24"/>
                                    <a:pt x="154" y="0"/>
                                  </a:cubicBezTo>
                                  <a:lnTo>
                                    <a:pt x="0" y="0"/>
                                  </a:lnTo>
                                  <a:close/>
                                </a:path>
                              </a:pathLst>
                            </a:custGeom>
                            <a:solidFill>
                              <a:srgbClr val="62C9CC"/>
                            </a:solidFill>
                            <a:ln>
                              <a:noFill/>
                            </a:ln>
                          </wps:spPr>
                          <wps:bodyPr vert="horz" wrap="square" lIns="91440" tIns="45720" rIns="91440" bIns="45720" numCol="1" anchor="t" anchorCtr="0" compatLnSpc="1"/>
                        </wps:wsp>
                        <wps:wsp>
                          <wps:cNvPr id="325" name="Freeform 14"/>
                          <wps:cNvSpPr/>
                          <wps:spPr bwMode="auto">
                            <a:xfrm>
                              <a:off x="2710" y="1837"/>
                              <a:ext cx="76" cy="72"/>
                            </a:xfrm>
                            <a:custGeom>
                              <a:avLst/>
                              <a:gdLst>
                                <a:gd name="T0" fmla="*/ 0 w 32"/>
                                <a:gd name="T1" fmla="*/ 12 h 30"/>
                                <a:gd name="T2" fmla="*/ 7 w 32"/>
                                <a:gd name="T3" fmla="*/ 2 h 30"/>
                                <a:gd name="T4" fmla="*/ 18 w 32"/>
                                <a:gd name="T5" fmla="*/ 4 h 30"/>
                                <a:gd name="T6" fmla="*/ 27 w 32"/>
                                <a:gd name="T7" fmla="*/ 11 h 30"/>
                                <a:gd name="T8" fmla="*/ 30 w 32"/>
                                <a:gd name="T9" fmla="*/ 23 h 30"/>
                                <a:gd name="T10" fmla="*/ 19 w 32"/>
                                <a:gd name="T11" fmla="*/ 30 h 30"/>
                                <a:gd name="T12" fmla="*/ 0 w 32"/>
                                <a:gd name="T13" fmla="*/ 30 h 30"/>
                                <a:gd name="T14" fmla="*/ 0 w 32"/>
                                <a:gd name="T15" fmla="*/ 12 h 3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2" h="30">
                                  <a:moveTo>
                                    <a:pt x="0" y="12"/>
                                  </a:moveTo>
                                  <a:cubicBezTo>
                                    <a:pt x="0" y="5"/>
                                    <a:pt x="5" y="3"/>
                                    <a:pt x="7" y="2"/>
                                  </a:cubicBezTo>
                                  <a:cubicBezTo>
                                    <a:pt x="8" y="1"/>
                                    <a:pt x="13" y="0"/>
                                    <a:pt x="18" y="4"/>
                                  </a:cubicBezTo>
                                  <a:cubicBezTo>
                                    <a:pt x="27" y="11"/>
                                    <a:pt x="27" y="11"/>
                                    <a:pt x="27" y="11"/>
                                  </a:cubicBezTo>
                                  <a:cubicBezTo>
                                    <a:pt x="32" y="16"/>
                                    <a:pt x="30" y="22"/>
                                    <a:pt x="30" y="23"/>
                                  </a:cubicBezTo>
                                  <a:cubicBezTo>
                                    <a:pt x="29" y="25"/>
                                    <a:pt x="26" y="30"/>
                                    <a:pt x="19" y="30"/>
                                  </a:cubicBezTo>
                                  <a:cubicBezTo>
                                    <a:pt x="0" y="30"/>
                                    <a:pt x="0" y="30"/>
                                    <a:pt x="0" y="30"/>
                                  </a:cubicBezTo>
                                  <a:cubicBezTo>
                                    <a:pt x="0" y="12"/>
                                    <a:pt x="0" y="12"/>
                                    <a:pt x="0" y="12"/>
                                  </a:cubicBezTo>
                                  <a:close/>
                                </a:path>
                              </a:pathLst>
                            </a:custGeom>
                            <a:solidFill>
                              <a:srgbClr val="F7D04A"/>
                            </a:solidFill>
                            <a:ln>
                              <a:noFill/>
                            </a:ln>
                          </wps:spPr>
                          <wps:bodyPr vert="horz" wrap="square" lIns="91440" tIns="45720" rIns="91440" bIns="45720" numCol="1" anchor="t" anchorCtr="0" compatLnSpc="1"/>
                        </wps:wsp>
                        <wps:wsp>
                          <wps:cNvPr id="326" name="Freeform 15"/>
                          <wps:cNvSpPr>
                            <a:spLocks noEditPoints="1"/>
                          </wps:cNvSpPr>
                          <wps:spPr bwMode="auto">
                            <a:xfrm>
                              <a:off x="1857" y="1128"/>
                              <a:ext cx="1491" cy="1128"/>
                            </a:xfrm>
                            <a:custGeom>
                              <a:avLst/>
                              <a:gdLst>
                                <a:gd name="T0" fmla="*/ 323 w 626"/>
                                <a:gd name="T1" fmla="*/ 71 h 474"/>
                                <a:gd name="T2" fmla="*/ 313 w 626"/>
                                <a:gd name="T3" fmla="*/ 0 h 474"/>
                                <a:gd name="T4" fmla="*/ 302 w 626"/>
                                <a:gd name="T5" fmla="*/ 71 h 474"/>
                                <a:gd name="T6" fmla="*/ 182 w 626"/>
                                <a:gd name="T7" fmla="*/ 108 h 474"/>
                                <a:gd name="T8" fmla="*/ 201 w 626"/>
                                <a:gd name="T9" fmla="*/ 98 h 474"/>
                                <a:gd name="T10" fmla="*/ 156 w 626"/>
                                <a:gd name="T11" fmla="*/ 42 h 474"/>
                                <a:gd name="T12" fmla="*/ 182 w 626"/>
                                <a:gd name="T13" fmla="*/ 108 h 474"/>
                                <a:gd name="T14" fmla="*/ 56 w 626"/>
                                <a:gd name="T15" fmla="*/ 152 h 474"/>
                                <a:gd name="T16" fmla="*/ 46 w 626"/>
                                <a:gd name="T17" fmla="*/ 170 h 474"/>
                                <a:gd name="T18" fmla="*/ 113 w 626"/>
                                <a:gd name="T19" fmla="*/ 195 h 474"/>
                                <a:gd name="T20" fmla="*/ 82 w 626"/>
                                <a:gd name="T21" fmla="*/ 311 h 474"/>
                                <a:gd name="T22" fmla="*/ 11 w 626"/>
                                <a:gd name="T23" fmla="*/ 300 h 474"/>
                                <a:gd name="T24" fmla="*/ 11 w 626"/>
                                <a:gd name="T25" fmla="*/ 322 h 474"/>
                                <a:gd name="T26" fmla="*/ 82 w 626"/>
                                <a:gd name="T27" fmla="*/ 311 h 474"/>
                                <a:gd name="T28" fmla="*/ 46 w 626"/>
                                <a:gd name="T29" fmla="*/ 452 h 474"/>
                                <a:gd name="T30" fmla="*/ 56 w 626"/>
                                <a:gd name="T31" fmla="*/ 471 h 474"/>
                                <a:gd name="T32" fmla="*/ 113 w 626"/>
                                <a:gd name="T33" fmla="*/ 426 h 474"/>
                                <a:gd name="T34" fmla="*/ 580 w 626"/>
                                <a:gd name="T35" fmla="*/ 452 h 474"/>
                                <a:gd name="T36" fmla="*/ 513 w 626"/>
                                <a:gd name="T37" fmla="*/ 426 h 474"/>
                                <a:gd name="T38" fmla="*/ 569 w 626"/>
                                <a:gd name="T39" fmla="*/ 471 h 474"/>
                                <a:gd name="T40" fmla="*/ 580 w 626"/>
                                <a:gd name="T41" fmla="*/ 452 h 474"/>
                                <a:gd name="T42" fmla="*/ 554 w 626"/>
                                <a:gd name="T43" fmla="*/ 301 h 474"/>
                                <a:gd name="T44" fmla="*/ 554 w 626"/>
                                <a:gd name="T45" fmla="*/ 322 h 474"/>
                                <a:gd name="T46" fmla="*/ 626 w 626"/>
                                <a:gd name="T47" fmla="*/ 311 h 474"/>
                                <a:gd name="T48" fmla="*/ 522 w 626"/>
                                <a:gd name="T49" fmla="*/ 202 h 474"/>
                                <a:gd name="T50" fmla="*/ 580 w 626"/>
                                <a:gd name="T51" fmla="*/ 170 h 474"/>
                                <a:gd name="T52" fmla="*/ 569 w 626"/>
                                <a:gd name="T53" fmla="*/ 152 h 474"/>
                                <a:gd name="T54" fmla="*/ 513 w 626"/>
                                <a:gd name="T55" fmla="*/ 196 h 474"/>
                                <a:gd name="T56" fmla="*/ 428 w 626"/>
                                <a:gd name="T57" fmla="*/ 112 h 474"/>
                                <a:gd name="T58" fmla="*/ 473 w 626"/>
                                <a:gd name="T59" fmla="*/ 56 h 474"/>
                                <a:gd name="T60" fmla="*/ 454 w 626"/>
                                <a:gd name="T61" fmla="*/ 45 h 474"/>
                                <a:gd name="T62" fmla="*/ 428 w 626"/>
                                <a:gd name="T63" fmla="*/ 112 h 4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26" h="474">
                                  <a:moveTo>
                                    <a:pt x="313" y="81"/>
                                  </a:moveTo>
                                  <a:cubicBezTo>
                                    <a:pt x="319" y="81"/>
                                    <a:pt x="323" y="77"/>
                                    <a:pt x="323" y="71"/>
                                  </a:cubicBezTo>
                                  <a:cubicBezTo>
                                    <a:pt x="323" y="10"/>
                                    <a:pt x="323" y="10"/>
                                    <a:pt x="323" y="10"/>
                                  </a:cubicBezTo>
                                  <a:cubicBezTo>
                                    <a:pt x="323" y="4"/>
                                    <a:pt x="319" y="0"/>
                                    <a:pt x="313" y="0"/>
                                  </a:cubicBezTo>
                                  <a:cubicBezTo>
                                    <a:pt x="307" y="0"/>
                                    <a:pt x="302" y="4"/>
                                    <a:pt x="302" y="10"/>
                                  </a:cubicBezTo>
                                  <a:cubicBezTo>
                                    <a:pt x="302" y="71"/>
                                    <a:pt x="302" y="71"/>
                                    <a:pt x="302" y="71"/>
                                  </a:cubicBezTo>
                                  <a:cubicBezTo>
                                    <a:pt x="302" y="77"/>
                                    <a:pt x="307" y="81"/>
                                    <a:pt x="313" y="81"/>
                                  </a:cubicBezTo>
                                  <a:close/>
                                  <a:moveTo>
                                    <a:pt x="182" y="108"/>
                                  </a:moveTo>
                                  <a:cubicBezTo>
                                    <a:pt x="186" y="114"/>
                                    <a:pt x="193" y="115"/>
                                    <a:pt x="198" y="112"/>
                                  </a:cubicBezTo>
                                  <a:cubicBezTo>
                                    <a:pt x="203" y="108"/>
                                    <a:pt x="204" y="102"/>
                                    <a:pt x="201" y="98"/>
                                  </a:cubicBezTo>
                                  <a:cubicBezTo>
                                    <a:pt x="171" y="45"/>
                                    <a:pt x="171" y="45"/>
                                    <a:pt x="171" y="45"/>
                                  </a:cubicBezTo>
                                  <a:cubicBezTo>
                                    <a:pt x="168" y="40"/>
                                    <a:pt x="161" y="39"/>
                                    <a:pt x="156" y="42"/>
                                  </a:cubicBezTo>
                                  <a:cubicBezTo>
                                    <a:pt x="151" y="44"/>
                                    <a:pt x="149" y="51"/>
                                    <a:pt x="152" y="56"/>
                                  </a:cubicBezTo>
                                  <a:lnTo>
                                    <a:pt x="182" y="108"/>
                                  </a:lnTo>
                                  <a:close/>
                                  <a:moveTo>
                                    <a:pt x="109" y="182"/>
                                  </a:moveTo>
                                  <a:cubicBezTo>
                                    <a:pt x="56" y="152"/>
                                    <a:pt x="56" y="152"/>
                                    <a:pt x="56" y="152"/>
                                  </a:cubicBezTo>
                                  <a:cubicBezTo>
                                    <a:pt x="51" y="149"/>
                                    <a:pt x="45" y="150"/>
                                    <a:pt x="42" y="155"/>
                                  </a:cubicBezTo>
                                  <a:cubicBezTo>
                                    <a:pt x="39" y="161"/>
                                    <a:pt x="40" y="167"/>
                                    <a:pt x="46" y="170"/>
                                  </a:cubicBezTo>
                                  <a:cubicBezTo>
                                    <a:pt x="98" y="200"/>
                                    <a:pt x="98" y="200"/>
                                    <a:pt x="98" y="200"/>
                                  </a:cubicBezTo>
                                  <a:cubicBezTo>
                                    <a:pt x="103" y="203"/>
                                    <a:pt x="111" y="201"/>
                                    <a:pt x="113" y="195"/>
                                  </a:cubicBezTo>
                                  <a:cubicBezTo>
                                    <a:pt x="115" y="190"/>
                                    <a:pt x="113" y="184"/>
                                    <a:pt x="109" y="182"/>
                                  </a:cubicBezTo>
                                  <a:close/>
                                  <a:moveTo>
                                    <a:pt x="82" y="311"/>
                                  </a:moveTo>
                                  <a:cubicBezTo>
                                    <a:pt x="82" y="305"/>
                                    <a:pt x="77" y="300"/>
                                    <a:pt x="71" y="300"/>
                                  </a:cubicBezTo>
                                  <a:cubicBezTo>
                                    <a:pt x="11" y="300"/>
                                    <a:pt x="11" y="300"/>
                                    <a:pt x="11" y="300"/>
                                  </a:cubicBezTo>
                                  <a:cubicBezTo>
                                    <a:pt x="5" y="300"/>
                                    <a:pt x="0" y="305"/>
                                    <a:pt x="0" y="311"/>
                                  </a:cubicBezTo>
                                  <a:cubicBezTo>
                                    <a:pt x="0" y="317"/>
                                    <a:pt x="5" y="322"/>
                                    <a:pt x="11" y="322"/>
                                  </a:cubicBezTo>
                                  <a:cubicBezTo>
                                    <a:pt x="71" y="322"/>
                                    <a:pt x="71" y="322"/>
                                    <a:pt x="71" y="322"/>
                                  </a:cubicBezTo>
                                  <a:cubicBezTo>
                                    <a:pt x="77" y="322"/>
                                    <a:pt x="82" y="317"/>
                                    <a:pt x="82" y="311"/>
                                  </a:cubicBezTo>
                                  <a:close/>
                                  <a:moveTo>
                                    <a:pt x="98" y="422"/>
                                  </a:moveTo>
                                  <a:cubicBezTo>
                                    <a:pt x="46" y="452"/>
                                    <a:pt x="46" y="452"/>
                                    <a:pt x="46" y="452"/>
                                  </a:cubicBezTo>
                                  <a:cubicBezTo>
                                    <a:pt x="41" y="455"/>
                                    <a:pt x="39" y="461"/>
                                    <a:pt x="41" y="466"/>
                                  </a:cubicBezTo>
                                  <a:cubicBezTo>
                                    <a:pt x="44" y="472"/>
                                    <a:pt x="51" y="474"/>
                                    <a:pt x="56" y="471"/>
                                  </a:cubicBezTo>
                                  <a:cubicBezTo>
                                    <a:pt x="109" y="441"/>
                                    <a:pt x="109" y="441"/>
                                    <a:pt x="109" y="441"/>
                                  </a:cubicBezTo>
                                  <a:cubicBezTo>
                                    <a:pt x="114" y="438"/>
                                    <a:pt x="116" y="431"/>
                                    <a:pt x="113" y="426"/>
                                  </a:cubicBezTo>
                                  <a:cubicBezTo>
                                    <a:pt x="110" y="421"/>
                                    <a:pt x="103" y="419"/>
                                    <a:pt x="98" y="422"/>
                                  </a:cubicBezTo>
                                  <a:close/>
                                  <a:moveTo>
                                    <a:pt x="580" y="452"/>
                                  </a:moveTo>
                                  <a:cubicBezTo>
                                    <a:pt x="527" y="422"/>
                                    <a:pt x="527" y="422"/>
                                    <a:pt x="527" y="422"/>
                                  </a:cubicBezTo>
                                  <a:cubicBezTo>
                                    <a:pt x="522" y="419"/>
                                    <a:pt x="516" y="421"/>
                                    <a:pt x="513" y="426"/>
                                  </a:cubicBezTo>
                                  <a:cubicBezTo>
                                    <a:pt x="510" y="431"/>
                                    <a:pt x="511" y="438"/>
                                    <a:pt x="517" y="441"/>
                                  </a:cubicBezTo>
                                  <a:cubicBezTo>
                                    <a:pt x="569" y="471"/>
                                    <a:pt x="569" y="471"/>
                                    <a:pt x="569" y="471"/>
                                  </a:cubicBezTo>
                                  <a:cubicBezTo>
                                    <a:pt x="574" y="474"/>
                                    <a:pt x="582" y="472"/>
                                    <a:pt x="584" y="466"/>
                                  </a:cubicBezTo>
                                  <a:cubicBezTo>
                                    <a:pt x="586" y="461"/>
                                    <a:pt x="584" y="455"/>
                                    <a:pt x="580" y="452"/>
                                  </a:cubicBezTo>
                                  <a:close/>
                                  <a:moveTo>
                                    <a:pt x="615" y="301"/>
                                  </a:moveTo>
                                  <a:cubicBezTo>
                                    <a:pt x="554" y="301"/>
                                    <a:pt x="554" y="301"/>
                                    <a:pt x="554" y="301"/>
                                  </a:cubicBezTo>
                                  <a:cubicBezTo>
                                    <a:pt x="549" y="301"/>
                                    <a:pt x="544" y="305"/>
                                    <a:pt x="544" y="311"/>
                                  </a:cubicBezTo>
                                  <a:cubicBezTo>
                                    <a:pt x="544" y="317"/>
                                    <a:pt x="549" y="322"/>
                                    <a:pt x="554" y="322"/>
                                  </a:cubicBezTo>
                                  <a:cubicBezTo>
                                    <a:pt x="615" y="322"/>
                                    <a:pt x="615" y="322"/>
                                    <a:pt x="615" y="322"/>
                                  </a:cubicBezTo>
                                  <a:cubicBezTo>
                                    <a:pt x="621" y="322"/>
                                    <a:pt x="626" y="317"/>
                                    <a:pt x="626" y="311"/>
                                  </a:cubicBezTo>
                                  <a:cubicBezTo>
                                    <a:pt x="626" y="305"/>
                                    <a:pt x="621" y="301"/>
                                    <a:pt x="615" y="301"/>
                                  </a:cubicBezTo>
                                  <a:close/>
                                  <a:moveTo>
                                    <a:pt x="522" y="202"/>
                                  </a:moveTo>
                                  <a:cubicBezTo>
                                    <a:pt x="524" y="202"/>
                                    <a:pt x="526" y="201"/>
                                    <a:pt x="527" y="200"/>
                                  </a:cubicBezTo>
                                  <a:cubicBezTo>
                                    <a:pt x="580" y="170"/>
                                    <a:pt x="580" y="170"/>
                                    <a:pt x="580" y="170"/>
                                  </a:cubicBezTo>
                                  <a:cubicBezTo>
                                    <a:pt x="585" y="167"/>
                                    <a:pt x="587" y="161"/>
                                    <a:pt x="584" y="156"/>
                                  </a:cubicBezTo>
                                  <a:cubicBezTo>
                                    <a:pt x="581" y="150"/>
                                    <a:pt x="574" y="149"/>
                                    <a:pt x="569" y="152"/>
                                  </a:cubicBezTo>
                                  <a:cubicBezTo>
                                    <a:pt x="517" y="182"/>
                                    <a:pt x="517" y="182"/>
                                    <a:pt x="517" y="182"/>
                                  </a:cubicBezTo>
                                  <a:cubicBezTo>
                                    <a:pt x="512" y="185"/>
                                    <a:pt x="510" y="191"/>
                                    <a:pt x="513" y="196"/>
                                  </a:cubicBezTo>
                                  <a:cubicBezTo>
                                    <a:pt x="515" y="200"/>
                                    <a:pt x="518" y="202"/>
                                    <a:pt x="522" y="202"/>
                                  </a:cubicBezTo>
                                  <a:close/>
                                  <a:moveTo>
                                    <a:pt x="428" y="112"/>
                                  </a:moveTo>
                                  <a:cubicBezTo>
                                    <a:pt x="433" y="115"/>
                                    <a:pt x="440" y="113"/>
                                    <a:pt x="443" y="108"/>
                                  </a:cubicBezTo>
                                  <a:cubicBezTo>
                                    <a:pt x="473" y="56"/>
                                    <a:pt x="473" y="56"/>
                                    <a:pt x="473" y="56"/>
                                  </a:cubicBezTo>
                                  <a:cubicBezTo>
                                    <a:pt x="476" y="51"/>
                                    <a:pt x="474" y="44"/>
                                    <a:pt x="469" y="42"/>
                                  </a:cubicBezTo>
                                  <a:cubicBezTo>
                                    <a:pt x="464" y="39"/>
                                    <a:pt x="457" y="40"/>
                                    <a:pt x="454" y="45"/>
                                  </a:cubicBezTo>
                                  <a:cubicBezTo>
                                    <a:pt x="424" y="98"/>
                                    <a:pt x="424" y="98"/>
                                    <a:pt x="424" y="98"/>
                                  </a:cubicBezTo>
                                  <a:cubicBezTo>
                                    <a:pt x="421" y="103"/>
                                    <a:pt x="423" y="109"/>
                                    <a:pt x="428" y="112"/>
                                  </a:cubicBezTo>
                                  <a:close/>
                                </a:path>
                              </a:pathLst>
                            </a:custGeom>
                            <a:solidFill>
                              <a:srgbClr val="000000"/>
                            </a:solidFill>
                            <a:ln>
                              <a:noFill/>
                            </a:ln>
                          </wps:spPr>
                          <wps:bodyPr vert="horz" wrap="square" lIns="91440" tIns="45720" rIns="91440" bIns="45720" numCol="1" anchor="t" anchorCtr="0" compatLnSpc="1"/>
                        </wps:wsp>
                      </wpg:grpSp>
                      <wps:wsp>
                        <wps:cNvPr id="327" name="文本框 26"/>
                        <wps:cNvSpPr txBox="1"/>
                        <wps:spPr>
                          <a:xfrm>
                            <a:off x="4263431" y="2840594"/>
                            <a:ext cx="5039944" cy="1191124"/>
                          </a:xfrm>
                          <a:prstGeom prst="rect">
                            <a:avLst/>
                          </a:prstGeom>
                          <a:noFill/>
                        </wps:spPr>
                        <wps:txbx>
                          <w:txbxContent>
                            <w:p>
                              <w:pPr>
                                <w:jc w:val="left"/>
                                <w:rPr>
                                  <w:rFonts w:ascii="楷体" w:hAnsi="楷体" w:eastAsia="楷体" w:cs="楷体"/>
                                  <w:b/>
                                  <w:bCs/>
                                  <w:color w:val="121212"/>
                                  <w:szCs w:val="21"/>
                                  <w:shd w:val="clear" w:color="auto" w:fill="FFFFFF"/>
                                </w:rPr>
                              </w:pPr>
                            </w:p>
                            <w:p>
                              <w:pPr>
                                <w:jc w:val="left"/>
                                <w:rPr>
                                  <w:rFonts w:ascii="楷体" w:hAnsi="楷体" w:eastAsia="楷体" w:cs="楷体"/>
                                  <w:b/>
                                  <w:bCs/>
                                  <w:color w:val="000000" w:themeColor="text1"/>
                                  <w:szCs w:val="21"/>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楷体" w:hAnsi="楷体" w:eastAsia="楷体" w:cs="楷体"/>
                                  <w:b/>
                                  <w:bCs/>
                                  <w:color w:val="121212"/>
                                  <w:szCs w:val="21"/>
                                  <w:shd w:val="clear" w:color="auto" w:fill="FFFFFF"/>
                                </w:rPr>
                                <w:t>有趣的是，东京奥运会颁发的奖牌都是由回收金属制成的。</w:t>
                              </w:r>
                            </w:p>
                            <w:p>
                              <w:pPr>
                                <w:rPr>
                                  <w:b/>
                                  <w:bCs/>
                                </w:rPr>
                              </w:pPr>
                            </w:p>
                          </w:txbxContent>
                        </wps:txbx>
                        <wps:bodyPr wrap="square" rtlCol="0">
                          <a:noAutofit/>
                        </wps:bodyPr>
                      </wps:wsp>
                    </wpg:wgp>
                  </a:graphicData>
                </a:graphic>
              </wp:anchor>
            </w:drawing>
          </mc:Choice>
          <mc:Fallback>
            <w:pict>
              <v:group id="组合 27" o:spid="_x0000_s1026" o:spt="203" alt="7b0a202020202274657874626f78223a20227b5c2263617465676f72795f69645c223a31303531352c5c2269645c223a32303334303239307d220a7d0a" style="position:absolute;left:0pt;margin-left:-95.8pt;margin-top:29.15pt;height:79.15pt;width:426.95pt;z-index:251730944;mso-width-relative:page;mso-height-relative:page;" coordorigin="2522762,1833700" coordsize="6780613,2198018" o:gfxdata="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">
                <o:lock v:ext="edit" aspectratio="f"/>
                <v:roundrect id="矩形: 圆角 20" o:spid="_x0000_s1026" o:spt="2" style="position:absolute;left:3200670;top:2912881;height:1010363;width:5934108;v-text-anchor:middle;" fillcolor="#F7D04A" filled="t" stroked="t" coordsize="21600,21600" arcsize="0.245555555555556" o:gfxdata="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vhA0e/&#10;AAAA3AAAAA8AAAAAAAAAAQAgAAAAIgAAAGRycy9kb3ducmV2LnhtbFBLAQIUABQAAAAIAIdO4kAz&#10;LwWeOwAAADkAAAAQAAAAAAAAAAEAIAAAAA4BAABkcnMvc2hhcGV4bWwueG1sUEsFBgAAAAAGAAYA&#10;WwEAALgDAAAAAA==&#10;">
                  <v:fill on="t" focussize="0,0"/>
                  <v:stroke weight="6pt" color="#000000 [3204]" miterlimit="8" joinstyle="miter"/>
                  <v:imagedata o:title=""/>
                  <o:lock v:ext="edit" aspectratio="f"/>
                </v:roundrect>
                <v:roundrect id="矩形: 圆角 22" o:spid="_x0000_s1026" o:spt="2" style="position:absolute;left:3333647;top:3000940;height:875957;width:5649948;v-text-anchor:middle;" fillcolor="#FCC501" filled="t" stroked="f" coordsize="21600,21600" arcsize="0.245555555555556" o:gfxdata="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BMMcq8AAAA&#10;3AAAAA8AAAAAAAAAAQAgAAAAIgAAAGRycy9kb3ducmV2LnhtbFBLAQIUABQAAAAIAIdO4kAzLwWe&#10;OwAAADkAAAAQAAAAAAAAAAEAIAAAAAsBAABkcnMvc2hhcGV4bWwueG1sUEsFBgAAAAAGAAYAWwEA&#10;ALUDAAAAAA==&#10;">
                  <v:fill on="t" focussize="0,0"/>
                  <v:stroke on="f" weight="6pt" miterlimit="8" joinstyle="miter"/>
                  <v:imagedata o:title=""/>
                  <o:lock v:ext="edit" aspectratio="f"/>
                </v:roundrect>
                <v:group id="Group 4" o:spid="_x0000_s1026" o:spt="203" style="position:absolute;left:2522762;top:1833700;height:2184400;width:2366962;rotation:-983040f;" coordorigin="1857,1128" coordsize="1491,1376" o:gfxdata="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OdRlyvAAAANwAAAAPAAAAAAAAAAEAIAAAACIAAABkcnMvZG93bnJldi54bWxQ&#10;SwECFAAUAAAACACHTuJAMy8FnjsAAAA5AAAAFQAAAAAAAAABACAAAAALAQAAZHJzL2dyb3Vwc2hh&#10;cGV4bWwueG1sUEsFBgAAAAAGAAYAYAEAAMgDAAAAAA==&#10;">
                  <o:lock v:ext="edit" aspectratio="t"/>
                  <v:shape id="Freeform 5" o:spid="_x0000_s1026" o:spt="100" style="position:absolute;left:2198;top:1459;height:888;width:807;" fillcolor="#F7D04A" filled="t" stroked="f" coordsize="339,373" o:gfxdata="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Uh+Ar4A&#10;AADcAAAADwAAAAAAAAABACAAAAAiAAAAZHJzL2Rvd25yZXYueG1sUEsBAhQAFAAAAAgAh07iQDMv&#10;BZ47AAAAOQAAABAAAAAAAAAAAQAgAAAADQEAAGRycy9zaGFwZXhtbC54bWxQSwUGAAAAAAYABgBb&#10;AQAAtwMAAAAA&#10;" path="m170,0c76,0,0,76,0,169c0,238,41,298,101,324c101,373,101,373,101,373c239,373,239,373,239,373c239,324,239,324,239,324c298,298,339,238,339,169c339,76,263,0,170,0xe">
                    <v:path o:connectlocs="404,0;0,402;240,771;240,888;568,888;568,771;807,402;404,0" o:connectangles="0,0,0,0,0,0,0,0"/>
                    <v:fill on="t" focussize="0,0"/>
                    <v:stroke on="f"/>
                    <v:imagedata o:title=""/>
                    <o:lock v:ext="edit" aspectratio="f"/>
                  </v:shape>
                  <v:shape id="Freeform 6" o:spid="_x0000_s1026" o:spt="100" style="position:absolute;left:2198;top:1459;height:888;width:452;" fillcolor="#F3B41B" filled="t" stroked="f" coordsize="190,373" o:gfxdata="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oc+RS/&#10;AAAA3AAAAA8AAAAAAAAAAQAgAAAAIgAAAGRycy9kb3ducmV2LnhtbFBLAQIUABQAAAAIAIdO4kAz&#10;LwWeOwAAADkAAAAQAAAAAAAAAAEAIAAAAA4BAABkcnMvc2hhcGV4bWwueG1sUEsFBgAAAAAGAAYA&#10;WwEAALgDAAAAAA==&#10;" path="m40,169c40,83,106,12,190,2c183,1,177,0,170,0c76,0,0,76,0,170c0,238,41,298,101,324c101,373,101,373,101,373c141,373,141,373,141,373c141,324,141,324,141,324c82,298,40,238,40,169xe">
                    <v:path o:connectlocs="95,402;452,4;404,0;0,404;240,771;240,888;335,888;335,771;95,402" o:connectangles="0,0,0,0,0,0,0,0,0"/>
                    <v:fill on="t" focussize="0,0"/>
                    <v:stroke on="f"/>
                    <v:imagedata o:title=""/>
                    <o:lock v:ext="edit" aspectratio="f"/>
                  </v:shape>
                  <v:shape id="Freeform 7" o:spid="_x0000_s1026" o:spt="100" style="position:absolute;left:2355;top:2333;height:117;width:493;" fillcolor="#62C9CC" filled="t" stroked="f" coordsize="207,181" o:gfxdata="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I4eUC8AAAA&#10;3AAAAA8AAAAAAAAAAQAgAAAAIgAAAGRycy9kb3ducmV2LnhtbFBLAQIUABQAAAAIAIdO4kAzLwWe&#10;OwAAADkAAAAQAAAAAAAAAAEAIAAAAAsBAABkcnMvc2hhcGV4bWwueG1sUEsFBgAAAAAGAAYAWwEA&#10;ALUDAAAAAA==&#10;" path="m143,181c65,181,65,181,65,181c29,181,0,152,0,116c0,0,0,0,0,0c207,0,207,0,207,0c207,116,207,116,207,116c207,152,178,181,143,181xe">
                    <v:path o:connectlocs="340,117;154,117;0,74;0,0;493,0;493,74;340,117" o:connectangles="0,0,0,0,0,0,0"/>
                    <v:fill on="t" focussize="0,0"/>
                    <v:stroke on="f"/>
                    <v:imagedata o:title=""/>
                    <o:lock v:ext="edit" aspectratio="f"/>
                  </v:shape>
                  <v:shape id="Freeform 9" o:spid="_x0000_s1026" o:spt="100" style="position:absolute;left:2171;top:1435;height:1069;width:860;" fillcolor="#000000" filled="t" stroked="f" coordsize="361,568" o:gfxdata="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hqvP7sAAADc&#10;AAAADwAAAAAAAAABACAAAAAiAAAAZHJzL2Rvd25yZXYueG1sUEsBAhQAFAAAAAgAh07iQDMvBZ47&#10;AAAAOQAAABAAAAAAAAAAAQAgAAAACgEAAGRycy9zaGFwZXhtbC54bWxQSwUGAAAAAAYABgBbAQAA&#10;tAMAAAAA&#10;" path="m181,0c143,0,107,11,77,32c72,36,71,43,74,47c78,52,84,53,89,50c116,31,148,21,181,21c268,21,340,92,340,179c340,242,303,299,245,324c242,326,239,330,239,334c239,366,239,366,239,366c226,366,226,366,226,366c226,221,226,221,226,221c245,221,245,221,245,221c259,221,271,213,276,200c281,188,277,174,267,165c259,157,259,157,259,157c249,148,236,146,224,151c212,157,205,168,205,181c205,199,205,199,205,199c157,199,157,199,157,199c157,181,157,181,157,181c157,168,150,157,138,151c126,146,113,148,103,157c94,165,94,165,94,165c84,174,81,188,86,200c91,213,102,221,116,221c135,221,135,221,135,221c135,366,135,366,135,366c122,366,122,366,122,366c122,334,122,334,122,334c122,330,120,326,116,324c59,299,22,242,22,179c22,143,34,109,57,80c61,76,60,69,55,65c51,61,44,62,40,67c14,99,0,139,0,179c0,248,39,311,101,341c101,366,101,366,101,366c77,366,77,366,77,366c71,366,66,371,66,377c66,493,66,493,66,493c66,535,100,568,142,568c220,568,220,568,220,568c261,568,295,535,295,493c295,463,295,463,295,463c295,457,290,452,284,452c278,452,274,457,274,463c274,483,274,483,274,483c88,483,88,483,88,483c88,445,88,445,88,445c244,445,244,445,244,445c250,445,255,440,255,434c255,428,250,424,244,424c88,424,88,424,88,424c88,388,88,388,88,388c274,388,274,388,274,388c274,406,274,406,274,406c274,412,278,417,284,417c290,417,295,412,295,406c295,377,295,377,295,377c295,371,290,366,284,366c261,366,261,366,261,366c261,341,261,341,261,341c322,310,361,248,361,179c361,80,280,0,181,0xe">
                    <v:path o:connectlocs="183,60;212,94;809,336;569,628;538,688;583,415;636,310;533,284;488,374;374,340;245,295;204,376;321,415;290,688;276,609;135,150;95,126;240,641;183,688;157,927;524,1069;702,871;652,871;209,909;581,837;581,797;209,730;652,764;702,764;676,688;621,641;431,0" o:connectangles="0,0,0,0,0,0,0,0,0,0,0,0,0,0,0,0,0,0,0,0,0,0,0,0,0,0,0,0,0,0,0,0"/>
                    <v:fill on="t" focussize="0,0"/>
                    <v:stroke on="f"/>
                    <v:imagedata o:title=""/>
                    <o:lock v:ext="edit" aspectratio="f"/>
                  </v:shape>
                  <v:shape id="Oval 10" o:spid="_x0000_s1026" o:spt="3" type="#_x0000_t3" style="position:absolute;left:2621;top:1542;height:191;width:193;" fillcolor="#FEE7BE" filled="t" stroked="f" coordsize="21600,21600" o:gfxdata="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xGqi/&#10;AAAA3AAAAA8AAAAAAAAAAQAgAAAAIgAAAGRycy9kb3ducmV2LnhtbFBLAQIUABQAAAAIAIdO4kAz&#10;LwWeOwAAADkAAAAQAAAAAAAAAAEAIAAAAA4BAABkcnMvc2hhcGV4bWwueG1sUEsFBgAAAAAGAAYA&#10;WwEAALgDAAAAAA==&#10;">
                    <v:fill on="t" focussize="0,0"/>
                    <v:stroke on="f"/>
                    <v:imagedata o:title=""/>
                    <o:lock v:ext="edit" aspectratio="f"/>
                  </v:shape>
                  <v:shape id="Freeform 11" o:spid="_x0000_s1026" o:spt="100" style="position:absolute;left:2414;top:1833;height:473;width:246;" fillcolor="#F7D04A" filled="t" stroked="f" coordsize="103,199" o:gfxdata="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zuY47sAAADc&#10;AAAADwAAAAAAAAABACAAAAAiAAAAZHJzL2Rvd25yZXYueG1sUEsBAhQAFAAAAAgAh07iQDMvBZ47&#10;AAAAOQAAABAAAAAAAAAAAQAgAAAACgEAAGRycy9zaGFwZXhtbC54bWxQSwUGAAAAAAYABgBbAQAA&#10;tAMAAAAA&#10;" path="m55,54c103,54,103,54,103,54c103,199,103,199,103,199c55,199,55,199,55,199l55,54xm14,32c4,32,0,20,7,14c15,6,15,6,15,6c22,0,33,5,33,14c33,32,33,32,33,32c14,32,14,32,14,32xe">
                    <v:path o:connectlocs="131,128;246,128;246,473;131,473;131,128;33,76;16,33;35,14;78,33;78,76;33,76" o:connectangles="0,0,0,0,0,0,0,0,0,0,0"/>
                    <v:fill on="t" focussize="0,0"/>
                    <v:stroke on="f"/>
                    <v:imagedata o:title=""/>
                    <o:lock v:ext="edit" aspectratio="f"/>
                  </v:shape>
                  <v:shape id="Freeform 12" o:spid="_x0000_s1026" o:spt="100" style="position:absolute;left:2402;top:2117;flip:y;height:268;width:367;" fillcolor="#62C9CC" filled="t" stroked="f" coordsize="154,43" o:gfxdata="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yAiOvQAA&#10;ANwAAAAPAAAAAAAAAAEAIAAAACIAAABkcnMvZG93bnJldi54bWxQSwECFAAUAAAACACHTuJAMy8F&#10;njsAAAA5AAAAEAAAAAAAAAABACAAAAAMAQAAZHJzL3NoYXBleG1sLnhtbFBLBQYAAAAABgAGAFsB&#10;AAC2AwAAAAA=&#10;" path="m0,0c3,18,14,33,28,43c102,43,102,43,102,43c128,43,149,24,154,0l0,0xe">
                    <v:path o:connectlocs="0,0;66,268;243,268;367,0;0,0" o:connectangles="0,0,0,0,0"/>
                    <v:fill on="t" focussize="0,0"/>
                    <v:stroke on="f"/>
                    <v:imagedata o:title=""/>
                    <o:lock v:ext="edit" aspectratio="f"/>
                  </v:shape>
                  <v:shape id="Freeform 14" o:spid="_x0000_s1026" o:spt="100" style="position:absolute;left:2710;top:1837;height:72;width:76;" fillcolor="#F7D04A" filled="t" stroked="f" coordsize="32,30" o:gfxdata="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3R6ugAAANwA&#10;AAAPAAAAAAAAAAEAIAAAACIAAABkcnMvZG93bnJldi54bWxQSwECFAAUAAAACACHTuJAMy8FnjsA&#10;AAA5AAAAEAAAAAAAAAABACAAAAAJAQAAZHJzL3NoYXBleG1sLnhtbFBLBQYAAAAABgAGAFsBAACz&#10;AwAAAAA=&#10;" path="m0,12c0,5,5,3,7,2c8,1,13,0,18,4c27,11,27,11,27,11c32,16,30,22,30,23c29,25,26,30,19,30c0,30,0,30,0,30c0,12,0,12,0,12xe">
                    <v:path o:connectlocs="0,28;16,4;42,9;64,26;71,55;45,72;0,72;0,28" o:connectangles="0,0,0,0,0,0,0,0"/>
                    <v:fill on="t" focussize="0,0"/>
                    <v:stroke on="f"/>
                    <v:imagedata o:title=""/>
                    <o:lock v:ext="edit" aspectratio="f"/>
                  </v:shape>
                  <v:shape id="Freeform 15" o:spid="_x0000_s1026" o:spt="100" style="position:absolute;left:1857;top:1128;height:1128;width:1491;" fillcolor="#000000" filled="t" stroked="f" coordsize="626,474" o:gfxdata="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Mfabr4A&#10;AADcAAAADwAAAAAAAAABACAAAAAiAAAAZHJzL2Rvd25yZXYueG1sUEsBAhQAFAAAAAgAh07iQDMv&#10;BZ47AAAAOQAAABAAAAAAAAAAAQAgAAAADQEAAGRycy9zaGFwZXhtbC54bWxQSwUGAAAAAAYABgBb&#10;AQAAtwMAAAAA&#10;" path="m313,81c319,81,323,77,323,71c323,10,323,10,323,10c323,4,319,0,313,0c307,0,302,4,302,10c302,71,302,71,302,71c302,77,307,81,313,81xm182,108c186,114,193,115,198,112c203,108,204,102,201,98c171,45,171,45,171,45c168,40,161,39,156,42c151,44,149,51,152,56l182,108xm109,182c56,152,56,152,56,152c51,149,45,150,42,155c39,161,40,167,46,170c98,200,98,200,98,200c103,203,111,201,113,195c115,190,113,184,109,182xm82,311c82,305,77,300,71,300c11,300,11,300,11,300c5,300,0,305,0,311c0,317,5,322,11,322c71,322,71,322,71,322c77,322,82,317,82,311xm98,422c46,452,46,452,46,452c41,455,39,461,41,466c44,472,51,474,56,471c109,441,109,441,109,441c114,438,116,431,113,426c110,421,103,419,98,422xm580,452c527,422,527,422,527,422c522,419,516,421,513,426c510,431,511,438,517,441c569,471,569,471,569,471c574,474,582,472,584,466c586,461,584,455,580,452xm615,301c554,301,554,301,554,301c549,301,544,305,544,311c544,317,549,322,554,322c615,322,615,322,615,322c621,322,626,317,626,311c626,305,621,301,615,301xm522,202c524,202,526,201,527,200c580,170,580,170,580,170c585,167,587,161,584,156c581,150,574,149,569,152c517,182,517,182,517,182c512,185,510,191,513,196c515,200,518,202,522,202xm428,112c433,115,440,113,443,108c473,56,473,56,473,56c476,51,474,44,469,42c464,39,457,40,454,45c424,98,424,98,424,98c421,103,423,109,428,112xe">
                    <v:path o:connectlocs="769,168;745,0;719,168;433,257;478,233;371,99;433,257;133,361;109,404;269,464;195,740;26,713;26,766;195,740;109,1075;133,1120;269,1013;1381,1075;1221,1013;1355,1120;1381,1075;1319,716;1319,766;1491,740;1243,480;1381,404;1355,361;1221,466;1019,266;1126,133;1081,107;1019,266" o:connectangles="0,0,0,0,0,0,0,0,0,0,0,0,0,0,0,0,0,0,0,0,0,0,0,0,0,0,0,0,0,0,0,0"/>
                    <v:fill on="t" focussize="0,0"/>
                    <v:stroke on="f"/>
                    <v:imagedata o:title=""/>
                    <o:lock v:ext="edit" aspectratio="f"/>
                  </v:shape>
                </v:group>
                <v:shape id="文本框 26" o:spid="_x0000_s1026" o:spt="202" type="#_x0000_t202" style="position:absolute;left:4263431;top:2840594;height:1191124;width:5039944;" filled="f" stroked="f" coordsize="21600,21600" o:gfxdata="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5aym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jc w:val="left"/>
                          <w:rPr>
                            <w:rFonts w:ascii="楷体" w:hAnsi="楷体" w:eastAsia="楷体" w:cs="楷体"/>
                            <w:b/>
                            <w:bCs/>
                            <w:color w:val="121212"/>
                            <w:szCs w:val="21"/>
                            <w:shd w:val="clear" w:color="auto" w:fill="FFFFFF"/>
                          </w:rPr>
                        </w:pPr>
                      </w:p>
                      <w:p>
                        <w:pPr>
                          <w:jc w:val="left"/>
                          <w:rPr>
                            <w:rFonts w:ascii="楷体" w:hAnsi="楷体" w:eastAsia="楷体" w:cs="楷体"/>
                            <w:b/>
                            <w:bCs/>
                            <w:color w:val="000000" w:themeColor="text1"/>
                            <w:szCs w:val="21"/>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楷体" w:hAnsi="楷体" w:eastAsia="楷体" w:cs="楷体"/>
                            <w:b/>
                            <w:bCs/>
                            <w:color w:val="121212"/>
                            <w:szCs w:val="21"/>
                            <w:shd w:val="clear" w:color="auto" w:fill="FFFFFF"/>
                          </w:rPr>
                          <w:t>有趣的是，东京奥运会颁发的奖牌都是由回收金属制成的。</w:t>
                        </w:r>
                      </w:p>
                      <w:p>
                        <w:pPr>
                          <w:rPr>
                            <w:b/>
                            <w:bCs/>
                          </w:rPr>
                        </w:pPr>
                      </w:p>
                    </w:txbxContent>
                  </v:textbox>
                </v:shape>
              </v:group>
            </w:pict>
          </mc:Fallback>
        </mc:AlternateContent>
      </w:r>
    </w:p>
    <w:p>
      <w:pPr>
        <w:spacing w:line="360" w:lineRule="auto"/>
        <w:ind w:right="-92" w:rightChars="-44" w:firstLine="560" w:firstLineChars="200"/>
        <w:rPr>
          <w:rFonts w:ascii="楷体" w:hAnsi="楷体" w:eastAsia="楷体" w:cs="楷体"/>
          <w:sz w:val="24"/>
        </w:rPr>
      </w:pPr>
      <w:r>
        <w:rPr>
          <w:rFonts w:hint="eastAsia" w:ascii="仿宋" w:hAnsi="仿宋" w:eastAsia="仿宋" w:cs="仿宋"/>
          <w:sz w:val="28"/>
          <w:szCs w:val="36"/>
        </w:rPr>
        <w:drawing>
          <wp:anchor distT="0" distB="0" distL="114300" distR="114300" simplePos="0" relativeHeight="251763712" behindDoc="1" locked="0" layoutInCell="1" allowOverlap="1">
            <wp:simplePos x="0" y="0"/>
            <wp:positionH relativeFrom="column">
              <wp:posOffset>-1139825</wp:posOffset>
            </wp:positionH>
            <wp:positionV relativeFrom="page">
              <wp:posOffset>27940</wp:posOffset>
            </wp:positionV>
            <wp:extent cx="7579360" cy="10720705"/>
            <wp:effectExtent l="0" t="0" r="2540" b="4445"/>
            <wp:wrapNone/>
            <wp:docPr id="370" name="图片 370"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70" descr="C:\Users\smuser\Desktop\a0e2ae8f8e24410db4dc1e0e8eda3dfb.jpga0e2ae8f8e24410db4dc1e0e8eda3dfb"/>
                    <pic:cNvPicPr>
                      <a:picLocks noChangeAspect="1"/>
                    </pic:cNvPicPr>
                  </pic:nvPicPr>
                  <pic:blipFill>
                    <a:blip r:embed="rId8"/>
                    <a:srcRect/>
                    <a:stretch>
                      <a:fillRect/>
                    </a:stretch>
                  </pic:blipFill>
                  <pic:spPr>
                    <a:xfrm>
                      <a:off x="0" y="0"/>
                      <a:ext cx="7579360" cy="10720705"/>
                    </a:xfrm>
                    <a:prstGeom prst="rect">
                      <a:avLst/>
                    </a:prstGeom>
                  </pic:spPr>
                </pic:pic>
              </a:graphicData>
            </a:graphic>
          </wp:anchor>
        </w:drawing>
      </w:r>
      <w:r>
        <mc:AlternateContent>
          <mc:Choice Requires="wpg">
            <w:drawing>
              <wp:anchor distT="0" distB="0" distL="114300" distR="114300" simplePos="0" relativeHeight="251731968" behindDoc="0" locked="0" layoutInCell="1" allowOverlap="1">
                <wp:simplePos x="0" y="0"/>
                <wp:positionH relativeFrom="column">
                  <wp:posOffset>-224155</wp:posOffset>
                </wp:positionH>
                <wp:positionV relativeFrom="paragraph">
                  <wp:posOffset>-291465</wp:posOffset>
                </wp:positionV>
                <wp:extent cx="1804670" cy="915670"/>
                <wp:effectExtent l="0" t="0" r="0" b="0"/>
                <wp:wrapNone/>
                <wp:docPr id="329"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1804670" cy="915670"/>
                          <a:chOff x="4645" y="2667"/>
                          <a:chExt cx="5347" cy="4526"/>
                        </a:xfrm>
                      </wpg:grpSpPr>
                      <pic:pic xmlns:pic="http://schemas.openxmlformats.org/drawingml/2006/picture">
                        <pic:nvPicPr>
                          <pic:cNvPr id="330"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645" y="2667"/>
                            <a:ext cx="5347" cy="4526"/>
                          </a:xfrm>
                          <a:prstGeom prst="rect">
                            <a:avLst/>
                          </a:prstGeom>
                        </pic:spPr>
                      </pic:pic>
                      <wps:wsp>
                        <wps:cNvPr id="331" name="文本框 2"/>
                        <wps:cNvSpPr txBox="1"/>
                        <wps:spPr>
                          <a:xfrm>
                            <a:off x="4925" y="4224"/>
                            <a:ext cx="4389" cy="1881"/>
                          </a:xfrm>
                          <a:prstGeom prst="rect">
                            <a:avLst/>
                          </a:prstGeom>
                          <a:noFill/>
                        </wps:spPr>
                        <wps:txbx>
                          <w:txbxContent>
                            <w:p>
                              <w:pPr>
                                <w:ind w:firstLine="482" w:firstLineChars="200"/>
                              </w:pPr>
                              <w:r>
                                <w:rPr>
                                  <w:rFonts w:hint="eastAsia" w:ascii="宋体" w:hAnsi="宋体" w:eastAsia="宋体" w:cs="宋体"/>
                                  <w:b/>
                                  <w:bCs/>
                                  <w:sz w:val="24"/>
                                </w:rPr>
                                <w:t>你知道吗？</w:t>
                              </w:r>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17.65pt;margin-top:-22.95pt;height:72.1pt;width:142.1pt;z-index:251731968;mso-width-relative:page;mso-height-relative:page;" coordorigin="4645,2667" coordsize="5347,4526" o:gfxdata="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">
                <o:lock v:ext="edit" aspectratio="f"/>
                <v:shape id="图片 1" o:spid="_x0000_s1026" o:spt="75" alt="气泡" type="#_x0000_t75" style="position:absolute;left:4645;top:2667;height:4526;width:5347;" filled="f" o:preferrelative="t" stroked="f" coordsize="21600,21600" o:gfxdata="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w/Qb1twAAANwAAAAP&#10;AAAAAAAAAAEAIAAAACIAAABkcnMvZG93bnJldi54bWxQSwECFAAUAAAACACHTuJAMy8FnjsAAAA5&#10;AAAAEAAAAAAAAAABACAAAAAGAQAAZHJzL3NoYXBleG1sLnhtbFBLBQYAAAAABgAGAFsBAACwAwAA&#10;AAA=&#10;">
                  <v:fill on="f" focussize="0,0"/>
                  <v:stroke on="f"/>
                  <v:imagedata r:id="rId29" o:title=""/>
                  <o:lock v:ext="edit" aspectratio="t"/>
                </v:shape>
                <v:shape id="文本框 2" o:spid="_x0000_s1026" o:spt="202" type="#_x0000_t202" style="position:absolute;left:4925;top:4224;height:1881;width:4389;" filled="f" stroked="f" coordsize="21600,21600" o:gfxdata="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uoZq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ind w:firstLine="482" w:firstLineChars="200"/>
                        </w:pPr>
                        <w:r>
                          <w:rPr>
                            <w:rFonts w:hint="eastAsia" w:ascii="宋体" w:hAnsi="宋体" w:eastAsia="宋体" w:cs="宋体"/>
                            <w:b/>
                            <w:bCs/>
                            <w:sz w:val="24"/>
                          </w:rPr>
                          <w:t>你知道吗？</w:t>
                        </w:r>
                      </w:p>
                    </w:txbxContent>
                  </v:textbox>
                </v:shape>
              </v:group>
            </w:pict>
          </mc:Fallback>
        </mc:AlternateContent>
      </w:r>
    </w:p>
    <w:p>
      <w:pPr>
        <w:spacing w:line="360" w:lineRule="auto"/>
        <w:ind w:right="-92" w:rightChars="-44" w:firstLine="480" w:firstLineChars="200"/>
        <w:rPr>
          <w:rFonts w:ascii="楷体" w:hAnsi="楷体" w:eastAsia="楷体" w:cs="楷体"/>
          <w:sz w:val="24"/>
        </w:rPr>
      </w:pPr>
    </w:p>
    <w:p>
      <w:pPr>
        <w:spacing w:line="360" w:lineRule="auto"/>
        <w:ind w:right="-92" w:rightChars="-44" w:firstLine="480" w:firstLineChars="200"/>
        <w:rPr>
          <w:rFonts w:ascii="楷体" w:hAnsi="楷体" w:eastAsia="楷体" w:cs="楷体"/>
          <w:sz w:val="24"/>
        </w:rPr>
      </w:pPr>
    </w:p>
    <w:p>
      <w:pPr>
        <w:spacing w:line="360" w:lineRule="auto"/>
        <w:ind w:right="-92" w:rightChars="-44" w:firstLine="480" w:firstLineChars="200"/>
        <w:rPr>
          <w:rFonts w:ascii="楷体" w:hAnsi="楷体" w:eastAsia="楷体" w:cs="楷体"/>
          <w:sz w:val="24"/>
        </w:rPr>
      </w:pPr>
      <w:r>
        <w:rPr>
          <w:rFonts w:hint="eastAsia" w:ascii="楷体" w:hAnsi="楷体" w:eastAsia="楷体" w:cs="楷体"/>
          <w:sz w:val="24"/>
        </w:rPr>
        <w:t>第32届夏季奥林匹克运动会又称2020年东京奥运会，于</w:t>
      </w:r>
      <w:r>
        <w:rPr>
          <w:rFonts w:hint="eastAsia" w:ascii="楷体" w:hAnsi="楷体" w:eastAsia="楷体" w:cs="楷体"/>
          <w:sz w:val="24"/>
        </w:rPr>
        <w:fldChar w:fldCharType="begin"/>
      </w:r>
      <w:r>
        <w:rPr>
          <w:rFonts w:hint="eastAsia" w:ascii="楷体" w:hAnsi="楷体" w:eastAsia="楷体" w:cs="楷体"/>
          <w:sz w:val="24"/>
        </w:rPr>
        <w:instrText xml:space="preserve"> HYPERLINK "https://baike.so.com/doc/3296340-3472307.html" \t "https://baike.so.com/doc/_blank" </w:instrText>
      </w:r>
      <w:r>
        <w:rPr>
          <w:rFonts w:hint="eastAsia" w:ascii="楷体" w:hAnsi="楷体" w:eastAsia="楷体" w:cs="楷体"/>
          <w:sz w:val="24"/>
        </w:rPr>
        <w:fldChar w:fldCharType="separate"/>
      </w:r>
      <w:r>
        <w:rPr>
          <w:rFonts w:hint="eastAsia" w:ascii="楷体" w:hAnsi="楷体" w:eastAsia="楷体" w:cs="楷体"/>
          <w:sz w:val="24"/>
        </w:rPr>
        <w:t>2021年</w:t>
      </w:r>
      <w:r>
        <w:rPr>
          <w:rFonts w:hint="eastAsia" w:ascii="楷体" w:hAnsi="楷体" w:eastAsia="楷体" w:cs="楷体"/>
          <w:sz w:val="24"/>
        </w:rPr>
        <w:fldChar w:fldCharType="end"/>
      </w:r>
      <w:r>
        <w:rPr>
          <w:rFonts w:hint="eastAsia" w:ascii="楷体" w:hAnsi="楷体" w:eastAsia="楷体" w:cs="楷体"/>
          <w:sz w:val="24"/>
        </w:rPr>
        <w:t>在</w:t>
      </w:r>
      <w:r>
        <w:fldChar w:fldCharType="begin"/>
      </w:r>
      <w:r>
        <w:instrText xml:space="preserve"> HYPERLINK "https://baike.so.com/doc/980327-1036260.html" \t "https://baike.so.com/doc/_blank" </w:instrText>
      </w:r>
      <w:r>
        <w:fldChar w:fldCharType="separate"/>
      </w:r>
      <w:r>
        <w:rPr>
          <w:rFonts w:hint="eastAsia" w:ascii="楷体" w:hAnsi="楷体" w:eastAsia="楷体" w:cs="楷体"/>
          <w:sz w:val="24"/>
        </w:rPr>
        <w:t>日本</w:t>
      </w:r>
      <w:r>
        <w:rPr>
          <w:rFonts w:hint="eastAsia" w:ascii="楷体" w:hAnsi="楷体" w:eastAsia="楷体" w:cs="楷体"/>
          <w:sz w:val="24"/>
        </w:rPr>
        <w:fldChar w:fldCharType="end"/>
      </w:r>
      <w:r>
        <w:rPr>
          <w:rFonts w:hint="eastAsia" w:ascii="楷体" w:hAnsi="楷体" w:eastAsia="楷体" w:cs="楷体"/>
          <w:sz w:val="24"/>
        </w:rPr>
        <w:t>首都</w:t>
      </w:r>
      <w:r>
        <w:fldChar w:fldCharType="begin"/>
      </w:r>
      <w:r>
        <w:instrText xml:space="preserve"> HYPERLINK "https://baike.so.com/doc/1531003-1618580.html" \t "https://baike.so.com/doc/_blank" </w:instrText>
      </w:r>
      <w:r>
        <w:fldChar w:fldCharType="separate"/>
      </w:r>
      <w:r>
        <w:rPr>
          <w:rFonts w:hint="eastAsia" w:ascii="楷体" w:hAnsi="楷体" w:eastAsia="楷体" w:cs="楷体"/>
          <w:sz w:val="24"/>
        </w:rPr>
        <w:t>东京</w:t>
      </w:r>
      <w:r>
        <w:rPr>
          <w:rFonts w:hint="eastAsia" w:ascii="楷体" w:hAnsi="楷体" w:eastAsia="楷体" w:cs="楷体"/>
          <w:sz w:val="24"/>
        </w:rPr>
        <w:fldChar w:fldCharType="end"/>
      </w:r>
      <w:r>
        <w:rPr>
          <w:rFonts w:hint="eastAsia" w:ascii="楷体" w:hAnsi="楷体" w:eastAsia="楷体" w:cs="楷体"/>
          <w:sz w:val="24"/>
        </w:rPr>
        <w:t>举行。</w:t>
      </w:r>
    </w:p>
    <w:p>
      <w:pPr>
        <w:spacing w:line="360" w:lineRule="auto"/>
        <w:ind w:right="-92" w:rightChars="-44" w:firstLine="480" w:firstLineChars="200"/>
        <w:rPr>
          <w:rFonts w:ascii="楷体" w:hAnsi="楷体" w:eastAsia="楷体" w:cs="楷体"/>
          <w:sz w:val="24"/>
        </w:rPr>
      </w:pPr>
      <w:r>
        <w:rPr>
          <w:rFonts w:hint="eastAsia" w:ascii="楷体" w:hAnsi="楷体" w:eastAsia="楷体" w:cs="楷体"/>
          <w:sz w:val="24"/>
        </w:rPr>
        <w:drawing>
          <wp:anchor distT="0" distB="0" distL="114300" distR="114300" simplePos="0" relativeHeight="251668480" behindDoc="0" locked="0" layoutInCell="1" allowOverlap="1">
            <wp:simplePos x="0" y="0"/>
            <wp:positionH relativeFrom="column">
              <wp:posOffset>3656330</wp:posOffset>
            </wp:positionH>
            <wp:positionV relativeFrom="paragraph">
              <wp:posOffset>228600</wp:posOffset>
            </wp:positionV>
            <wp:extent cx="1811020" cy="1207770"/>
            <wp:effectExtent l="0" t="0" r="17780" b="11430"/>
            <wp:wrapSquare wrapText="bothSides"/>
            <wp:docPr id="67"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2" descr="IMG_256"/>
                    <pic:cNvPicPr>
                      <a:picLocks noChangeAspect="1"/>
                    </pic:cNvPicPr>
                  </pic:nvPicPr>
                  <pic:blipFill>
                    <a:blip r:embed="rId30"/>
                    <a:stretch>
                      <a:fillRect/>
                    </a:stretch>
                  </pic:blipFill>
                  <pic:spPr>
                    <a:xfrm>
                      <a:off x="0" y="0"/>
                      <a:ext cx="1811020" cy="1207770"/>
                    </a:xfrm>
                    <a:prstGeom prst="rect">
                      <a:avLst/>
                    </a:prstGeom>
                    <a:noFill/>
                    <a:ln w="9525">
                      <a:noFill/>
                    </a:ln>
                  </pic:spPr>
                </pic:pic>
              </a:graphicData>
            </a:graphic>
          </wp:anchor>
        </w:drawing>
      </w:r>
      <w:r>
        <w:rPr>
          <w:rFonts w:hint="eastAsia" w:ascii="楷体" w:hAnsi="楷体" w:eastAsia="楷体" w:cs="楷体"/>
          <w:sz w:val="24"/>
        </w:rPr>
        <w:t>东京奥运会会徽设计灵感源自在日本</w:t>
      </w:r>
      <w:r>
        <w:rPr>
          <w:rFonts w:hint="eastAsia" w:ascii="楷体" w:hAnsi="楷体" w:eastAsia="楷体" w:cs="楷体"/>
          <w:sz w:val="24"/>
        </w:rPr>
        <w:fldChar w:fldCharType="begin"/>
      </w:r>
      <w:r>
        <w:rPr>
          <w:rFonts w:hint="eastAsia" w:ascii="楷体" w:hAnsi="楷体" w:eastAsia="楷体" w:cs="楷体"/>
          <w:sz w:val="24"/>
        </w:rPr>
        <w:instrText xml:space="preserve"> HYPERLINK "https://baike.so.com/doc/5847681-6060519.html" \t "https://baike.so.com/doc/_blank" </w:instrText>
      </w:r>
      <w:r>
        <w:rPr>
          <w:rFonts w:hint="eastAsia" w:ascii="楷体" w:hAnsi="楷体" w:eastAsia="楷体" w:cs="楷体"/>
          <w:sz w:val="24"/>
        </w:rPr>
        <w:fldChar w:fldCharType="separate"/>
      </w:r>
      <w:r>
        <w:rPr>
          <w:rFonts w:hint="eastAsia" w:ascii="楷体" w:hAnsi="楷体" w:eastAsia="楷体" w:cs="楷体"/>
          <w:sz w:val="24"/>
        </w:rPr>
        <w:t>江户时代</w:t>
      </w:r>
      <w:r>
        <w:rPr>
          <w:rFonts w:hint="eastAsia" w:ascii="楷体" w:hAnsi="楷体" w:eastAsia="楷体" w:cs="楷体"/>
          <w:sz w:val="24"/>
        </w:rPr>
        <w:fldChar w:fldCharType="end"/>
      </w:r>
      <w:r>
        <w:rPr>
          <w:rFonts w:hint="eastAsia" w:ascii="楷体" w:hAnsi="楷体" w:eastAsia="楷体" w:cs="楷体"/>
          <w:sz w:val="24"/>
        </w:rPr>
        <w:t>颇为流行的西洋跳棋黑白棋盘格，整个设计使用日本传统蓝色，描绘出日本特色的凝练之美。设计使用三种不同形状的四边形连接而成，分别代表不同的国家、不同的文化和不同的思考方式。会徽中每一个单独的四边形都是最普通的矩形，独具匠心的设计师，利用视错觉，塑造出“化直为曲”的图案效果。</w:t>
      </w:r>
    </w:p>
    <w:p>
      <w:pPr>
        <w:spacing w:line="360" w:lineRule="auto"/>
        <w:ind w:right="-92" w:rightChars="-44"/>
        <w:rPr>
          <w:rFonts w:ascii="宋体" w:hAnsi="宋体" w:cs="宋体"/>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r>
        <mc:AlternateContent>
          <mc:Choice Requires="wpg">
            <w:drawing>
              <wp:anchor distT="0" distB="0" distL="114300" distR="114300" simplePos="0" relativeHeight="251732992" behindDoc="0" locked="0" layoutInCell="1" allowOverlap="1">
                <wp:simplePos x="0" y="0"/>
                <wp:positionH relativeFrom="column">
                  <wp:posOffset>-225425</wp:posOffset>
                </wp:positionH>
                <wp:positionV relativeFrom="paragraph">
                  <wp:posOffset>48895</wp:posOffset>
                </wp:positionV>
                <wp:extent cx="5780405" cy="2525395"/>
                <wp:effectExtent l="19050" t="19050" r="22225" b="15875"/>
                <wp:wrapNone/>
                <wp:docPr id="379" name="组合 379"/>
                <wp:cNvGraphicFramePr/>
                <a:graphic xmlns:a="http://schemas.openxmlformats.org/drawingml/2006/main">
                  <a:graphicData uri="http://schemas.microsoft.com/office/word/2010/wordprocessingGroup">
                    <wpg:wgp>
                      <wpg:cNvGrpSpPr/>
                      <wpg:grpSpPr>
                        <a:xfrm>
                          <a:off x="0" y="0"/>
                          <a:ext cx="5780405" cy="2525395"/>
                          <a:chOff x="3775" y="114633"/>
                          <a:chExt cx="9103" cy="3856"/>
                        </a:xfrm>
                      </wpg:grpSpPr>
                      <wpg:grpSp>
                        <wpg:cNvPr id="371" name="组合 371"/>
                        <wpg:cNvGrpSpPr/>
                        <wpg:grpSpPr>
                          <a:xfrm>
                            <a:off x="3775" y="114633"/>
                            <a:ext cx="9103" cy="3856"/>
                            <a:chOff x="5820" y="3641"/>
                            <a:chExt cx="7290" cy="3339"/>
                          </a:xfrm>
                          <a:effectLst/>
                        </wpg:grpSpPr>
                        <wps:wsp>
                          <wps:cNvPr id="333" name="圆角矩形 44"/>
                          <wps:cNvSpPr/>
                          <wps:spPr>
                            <a:xfrm>
                              <a:off x="5820" y="3641"/>
                              <a:ext cx="7291" cy="3311"/>
                            </a:xfrm>
                            <a:prstGeom prst="roundRect">
                              <a:avLst>
                                <a:gd name="adj" fmla="val 45402"/>
                              </a:avLst>
                            </a:prstGeom>
                            <a:noFill/>
                            <a:ln w="38100" cap="flat" cmpd="sng" algn="ctr">
                              <a:solidFill>
                                <a:srgbClr val="FFDC4F"/>
                              </a:solidFill>
                              <a:prstDash val="solid"/>
                              <a:miter lim="800000"/>
                            </a:ln>
                            <a:effectLst/>
                          </wps:spPr>
                          <wps:bodyPr/>
                        </wps:wsp>
                        <wpg:grpSp>
                          <wpg:cNvPr id="372" name="组合 41"/>
                          <wpg:cNvGrpSpPr/>
                          <wpg:grpSpPr>
                            <a:xfrm>
                              <a:off x="5972" y="3654"/>
                              <a:ext cx="991" cy="750"/>
                              <a:chOff x="3602" y="4934"/>
                              <a:chExt cx="4010" cy="3031"/>
                            </a:xfrm>
                            <a:effectLst/>
                          </wpg:grpSpPr>
                          <wps:wsp>
                            <wps:cNvPr id="335" name="任意多边形: 形状 5"/>
                            <wps:cNvSpPr/>
                            <wps:spPr>
                              <a:xfrm>
                                <a:off x="4557" y="4934"/>
                                <a:ext cx="1129" cy="1472"/>
                              </a:xfrm>
                              <a:custGeom>
                                <a:avLst/>
                                <a:gdLst>
                                  <a:gd name="connsiteX0" fmla="*/ 333955 w 333969"/>
                                  <a:gd name="connsiteY0" fmla="*/ 264924 h 435599"/>
                                  <a:gd name="connsiteX1" fmla="*/ 169268 w 333969"/>
                                  <a:gd name="connsiteY1" fmla="*/ 986 h 435599"/>
                                  <a:gd name="connsiteX2" fmla="*/ 55539 w 333969"/>
                                  <a:gd name="connsiteY2" fmla="*/ 356078 h 435599"/>
                                  <a:gd name="connsiteX3" fmla="*/ 186032 w 333969"/>
                                  <a:gd name="connsiteY3" fmla="*/ 434945 h 435599"/>
                                  <a:gd name="connsiteX4" fmla="*/ 333955 w 333969"/>
                                  <a:gd name="connsiteY4" fmla="*/ 264924 h 43559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3969" h="435599">
                                    <a:moveTo>
                                      <a:pt x="333955" y="264924"/>
                                    </a:moveTo>
                                    <a:cubicBezTo>
                                      <a:pt x="333002" y="161101"/>
                                      <a:pt x="296522" y="13178"/>
                                      <a:pt x="169268" y="986"/>
                                    </a:cubicBezTo>
                                    <a:cubicBezTo>
                                      <a:pt x="-28186" y="-18064"/>
                                      <a:pt x="-33996" y="243969"/>
                                      <a:pt x="55539" y="356078"/>
                                    </a:cubicBezTo>
                                    <a:cubicBezTo>
                                      <a:pt x="84114" y="391892"/>
                                      <a:pt x="138692" y="430754"/>
                                      <a:pt x="186032" y="434945"/>
                                    </a:cubicBezTo>
                                    <a:cubicBezTo>
                                      <a:pt x="288711" y="443994"/>
                                      <a:pt x="334907" y="357888"/>
                                      <a:pt x="333955" y="264924"/>
                                    </a:cubicBezTo>
                                    <a:close/>
                                  </a:path>
                                </a:pathLst>
                              </a:custGeom>
                              <a:solidFill>
                                <a:srgbClr val="FFFFFF"/>
                              </a:solidFill>
                              <a:ln w="11621" cap="flat">
                                <a:solidFill>
                                  <a:srgbClr val="D8D8D9"/>
                                </a:solidFill>
                                <a:prstDash val="solid"/>
                                <a:miter/>
                              </a:ln>
                              <a:effectLst/>
                            </wps:spPr>
                            <wps:bodyPr/>
                          </wps:wsp>
                          <wps:wsp>
                            <wps:cNvPr id="336" name="任意多边形: 形状 6"/>
                            <wps:cNvSpPr/>
                            <wps:spPr>
                              <a:xfrm>
                                <a:off x="3941" y="7327"/>
                                <a:ext cx="555" cy="196"/>
                              </a:xfrm>
                              <a:custGeom>
                                <a:avLst/>
                                <a:gdLst>
                                  <a:gd name="connsiteX0" fmla="*/ 155 w 164235"/>
                                  <a:gd name="connsiteY0" fmla="*/ 51277 h 57842"/>
                                  <a:gd name="connsiteX1" fmla="*/ 87118 w 164235"/>
                                  <a:gd name="connsiteY1" fmla="*/ 47277 h 57842"/>
                                  <a:gd name="connsiteX2" fmla="*/ 164080 w 164235"/>
                                  <a:gd name="connsiteY2" fmla="*/ 6605 h 57842"/>
                                  <a:gd name="connsiteX3" fmla="*/ 77117 w 164235"/>
                                  <a:gd name="connsiteY3" fmla="*/ 10605 h 57842"/>
                                  <a:gd name="connsiteX4" fmla="*/ 155 w 164235"/>
                                  <a:gd name="connsiteY4" fmla="*/ 51277 h 5784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235" h="57842">
                                    <a:moveTo>
                                      <a:pt x="155" y="51277"/>
                                    </a:moveTo>
                                    <a:cubicBezTo>
                                      <a:pt x="2917" y="61374"/>
                                      <a:pt x="41779" y="59659"/>
                                      <a:pt x="87118" y="47277"/>
                                    </a:cubicBezTo>
                                    <a:cubicBezTo>
                                      <a:pt x="132457" y="34894"/>
                                      <a:pt x="166843" y="16797"/>
                                      <a:pt x="164080" y="6605"/>
                                    </a:cubicBezTo>
                                    <a:cubicBezTo>
                                      <a:pt x="161318" y="-3587"/>
                                      <a:pt x="122361" y="-1777"/>
                                      <a:pt x="77117" y="10605"/>
                                    </a:cubicBezTo>
                                    <a:cubicBezTo>
                                      <a:pt x="31873" y="22988"/>
                                      <a:pt x="-2607" y="41085"/>
                                      <a:pt x="155" y="51277"/>
                                    </a:cubicBezTo>
                                    <a:close/>
                                  </a:path>
                                </a:pathLst>
                              </a:custGeom>
                              <a:solidFill>
                                <a:srgbClr val="644332"/>
                              </a:solidFill>
                              <a:ln w="9525" cap="flat">
                                <a:noFill/>
                                <a:prstDash val="solid"/>
                                <a:miter/>
                              </a:ln>
                              <a:effectLst/>
                            </wps:spPr>
                            <wps:bodyPr/>
                          </wps:wsp>
                          <wps:wsp>
                            <wps:cNvPr id="337" name="任意多边形: 形状 7"/>
                            <wps:cNvSpPr/>
                            <wps:spPr>
                              <a:xfrm>
                                <a:off x="5252" y="6243"/>
                                <a:ext cx="770" cy="1590"/>
                              </a:xfrm>
                              <a:custGeom>
                                <a:avLst/>
                                <a:gdLst>
                                  <a:gd name="connsiteX0" fmla="*/ 74006 w 217167"/>
                                  <a:gd name="connsiteY0" fmla="*/ 445770 h 470439"/>
                                  <a:gd name="connsiteX1" fmla="*/ 7331 w 217167"/>
                                  <a:gd name="connsiteY1" fmla="*/ 278416 h 470439"/>
                                  <a:gd name="connsiteX2" fmla="*/ 1426 w 217167"/>
                                  <a:gd name="connsiteY2" fmla="*/ 164116 h 470439"/>
                                  <a:gd name="connsiteX3" fmla="*/ 32763 w 217167"/>
                                  <a:gd name="connsiteY3" fmla="*/ 43434 h 470439"/>
                                  <a:gd name="connsiteX4" fmla="*/ 68958 w 217167"/>
                                  <a:gd name="connsiteY4" fmla="*/ 0 h 470439"/>
                                  <a:gd name="connsiteX5" fmla="*/ 199641 w 217167"/>
                                  <a:gd name="connsiteY5" fmla="*/ 72866 h 470439"/>
                                  <a:gd name="connsiteX6" fmla="*/ 181734 w 217167"/>
                                  <a:gd name="connsiteY6" fmla="*/ 91916 h 470439"/>
                                  <a:gd name="connsiteX7" fmla="*/ 146396 w 217167"/>
                                  <a:gd name="connsiteY7" fmla="*/ 164783 h 470439"/>
                                  <a:gd name="connsiteX8" fmla="*/ 147349 w 217167"/>
                                  <a:gd name="connsiteY8" fmla="*/ 242792 h 470439"/>
                                  <a:gd name="connsiteX9" fmla="*/ 178400 w 217167"/>
                                  <a:gd name="connsiteY9" fmla="*/ 317468 h 470439"/>
                                  <a:gd name="connsiteX10" fmla="*/ 217167 w 217167"/>
                                  <a:gd name="connsiteY10" fmla="*/ 365093 h 470439"/>
                                  <a:gd name="connsiteX11" fmla="*/ 142205 w 217167"/>
                                  <a:gd name="connsiteY11" fmla="*/ 441293 h 470439"/>
                                  <a:gd name="connsiteX12" fmla="*/ 142205 w 217167"/>
                                  <a:gd name="connsiteY12" fmla="*/ 441293 h 470439"/>
                                  <a:gd name="connsiteX13" fmla="*/ 91723 w 217167"/>
                                  <a:gd name="connsiteY13" fmla="*/ 470440 h 470439"/>
                                  <a:gd name="connsiteX14" fmla="*/ 74006 w 217167"/>
                                  <a:gd name="connsiteY14" fmla="*/ 445770 h 4704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17167" h="470439">
                                    <a:moveTo>
                                      <a:pt x="74006" y="445770"/>
                                    </a:moveTo>
                                    <a:cubicBezTo>
                                      <a:pt x="41446" y="394679"/>
                                      <a:pt x="18825" y="337900"/>
                                      <a:pt x="7331" y="278416"/>
                                    </a:cubicBezTo>
                                    <a:cubicBezTo>
                                      <a:pt x="300" y="240746"/>
                                      <a:pt x="-1685" y="202309"/>
                                      <a:pt x="1426" y="164116"/>
                                    </a:cubicBezTo>
                                    <a:cubicBezTo>
                                      <a:pt x="3020" y="122095"/>
                                      <a:pt x="13712" y="80921"/>
                                      <a:pt x="32763" y="43434"/>
                                    </a:cubicBezTo>
                                    <a:cubicBezTo>
                                      <a:pt x="41690" y="26606"/>
                                      <a:pt x="54015" y="11815"/>
                                      <a:pt x="68958" y="0"/>
                                    </a:cubicBezTo>
                                    <a:cubicBezTo>
                                      <a:pt x="120443" y="6044"/>
                                      <a:pt x="167435" y="32246"/>
                                      <a:pt x="199641" y="72866"/>
                                    </a:cubicBezTo>
                                    <a:cubicBezTo>
                                      <a:pt x="193231" y="78787"/>
                                      <a:pt x="187247" y="85152"/>
                                      <a:pt x="181734" y="91916"/>
                                    </a:cubicBezTo>
                                    <a:cubicBezTo>
                                      <a:pt x="164184" y="112956"/>
                                      <a:pt x="152051" y="137973"/>
                                      <a:pt x="146396" y="164783"/>
                                    </a:cubicBezTo>
                                    <a:cubicBezTo>
                                      <a:pt x="141182" y="190559"/>
                                      <a:pt x="141506" y="217150"/>
                                      <a:pt x="147349" y="242792"/>
                                    </a:cubicBezTo>
                                    <a:cubicBezTo>
                                      <a:pt x="153337" y="269282"/>
                                      <a:pt x="163841" y="294543"/>
                                      <a:pt x="178400" y="317468"/>
                                    </a:cubicBezTo>
                                    <a:cubicBezTo>
                                      <a:pt x="189378" y="334831"/>
                                      <a:pt x="202393" y="350820"/>
                                      <a:pt x="217167" y="365093"/>
                                    </a:cubicBezTo>
                                    <a:cubicBezTo>
                                      <a:pt x="196986" y="394811"/>
                                      <a:pt x="171589" y="420628"/>
                                      <a:pt x="142205" y="441293"/>
                                    </a:cubicBezTo>
                                    <a:lnTo>
                                      <a:pt x="142205" y="441293"/>
                                    </a:lnTo>
                                    <a:cubicBezTo>
                                      <a:pt x="126299" y="452523"/>
                                      <a:pt x="109401" y="462279"/>
                                      <a:pt x="91723" y="470440"/>
                                    </a:cubicBezTo>
                                    <a:cubicBezTo>
                                      <a:pt x="85341" y="462058"/>
                                      <a:pt x="79340" y="454438"/>
                                      <a:pt x="74006" y="445770"/>
                                    </a:cubicBezTo>
                                    <a:close/>
                                  </a:path>
                                </a:pathLst>
                              </a:custGeom>
                              <a:solidFill>
                                <a:srgbClr val="644332"/>
                              </a:solidFill>
                              <a:ln w="9525" cap="flat">
                                <a:noFill/>
                                <a:prstDash val="solid"/>
                                <a:miter/>
                              </a:ln>
                              <a:effectLst/>
                            </wps:spPr>
                            <wps:bodyPr/>
                          </wps:wsp>
                          <wps:wsp>
                            <wps:cNvPr id="338" name="任意多边形: 形状 8"/>
                            <wps:cNvSpPr/>
                            <wps:spPr>
                              <a:xfrm>
                                <a:off x="4781" y="6232"/>
                                <a:ext cx="813" cy="1708"/>
                              </a:xfrm>
                              <a:custGeom>
                                <a:avLst/>
                                <a:gdLst>
                                  <a:gd name="connsiteX0" fmla="*/ 240624 w 240623"/>
                                  <a:gd name="connsiteY0" fmla="*/ 473642 h 505454"/>
                                  <a:gd name="connsiteX1" fmla="*/ 188522 w 240623"/>
                                  <a:gd name="connsiteY1" fmla="*/ 492692 h 505454"/>
                                  <a:gd name="connsiteX2" fmla="*/ 137659 w 240623"/>
                                  <a:gd name="connsiteY2" fmla="*/ 505455 h 505454"/>
                                  <a:gd name="connsiteX3" fmla="*/ 133468 w 240623"/>
                                  <a:gd name="connsiteY3" fmla="*/ 502217 h 505454"/>
                                  <a:gd name="connsiteX4" fmla="*/ 38884 w 240623"/>
                                  <a:gd name="connsiteY4" fmla="*/ 363628 h 505454"/>
                                  <a:gd name="connsiteX5" fmla="*/ 13167 w 240623"/>
                                  <a:gd name="connsiteY5" fmla="*/ 280570 h 505454"/>
                                  <a:gd name="connsiteX6" fmla="*/ 308 w 240623"/>
                                  <a:gd name="connsiteY6" fmla="*/ 200750 h 505454"/>
                                  <a:gd name="connsiteX7" fmla="*/ 6785 w 240623"/>
                                  <a:gd name="connsiteY7" fmla="*/ 135599 h 505454"/>
                                  <a:gd name="connsiteX8" fmla="*/ 32693 w 240623"/>
                                  <a:gd name="connsiteY8" fmla="*/ 78449 h 505454"/>
                                  <a:gd name="connsiteX9" fmla="*/ 94511 w 240623"/>
                                  <a:gd name="connsiteY9" fmla="*/ 8821 h 505454"/>
                                  <a:gd name="connsiteX10" fmla="*/ 218336 w 240623"/>
                                  <a:gd name="connsiteY10" fmla="*/ 2630 h 505454"/>
                                  <a:gd name="connsiteX11" fmla="*/ 203381 w 240623"/>
                                  <a:gd name="connsiteY11" fmla="*/ 16156 h 505454"/>
                                  <a:gd name="connsiteX12" fmla="*/ 156232 w 240623"/>
                                  <a:gd name="connsiteY12" fmla="*/ 124550 h 505454"/>
                                  <a:gd name="connsiteX13" fmla="*/ 151565 w 240623"/>
                                  <a:gd name="connsiteY13" fmla="*/ 245232 h 505454"/>
                                  <a:gd name="connsiteX14" fmla="*/ 191951 w 240623"/>
                                  <a:gd name="connsiteY14" fmla="*/ 391250 h 505454"/>
                                  <a:gd name="connsiteX15" fmla="*/ 240624 w 240623"/>
                                  <a:gd name="connsiteY15" fmla="*/ 473642 h 5054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40623" h="505454">
                                    <a:moveTo>
                                      <a:pt x="240624" y="473642"/>
                                    </a:moveTo>
                                    <a:cubicBezTo>
                                      <a:pt x="223817" y="481430"/>
                                      <a:pt x="206389" y="487803"/>
                                      <a:pt x="188522" y="492692"/>
                                    </a:cubicBezTo>
                                    <a:cubicBezTo>
                                      <a:pt x="172234" y="497168"/>
                                      <a:pt x="155089" y="501645"/>
                                      <a:pt x="137659" y="505455"/>
                                    </a:cubicBezTo>
                                    <a:cubicBezTo>
                                      <a:pt x="136230" y="504312"/>
                                      <a:pt x="134801" y="503359"/>
                                      <a:pt x="133468" y="502217"/>
                                    </a:cubicBezTo>
                                    <a:cubicBezTo>
                                      <a:pt x="90615" y="464862"/>
                                      <a:pt x="58051" y="417148"/>
                                      <a:pt x="38884" y="363628"/>
                                    </a:cubicBezTo>
                                    <a:cubicBezTo>
                                      <a:pt x="28551" y="336518"/>
                                      <a:pt x="19961" y="308775"/>
                                      <a:pt x="13167" y="280570"/>
                                    </a:cubicBezTo>
                                    <a:cubicBezTo>
                                      <a:pt x="6186" y="254468"/>
                                      <a:pt x="1878" y="227724"/>
                                      <a:pt x="308" y="200750"/>
                                    </a:cubicBezTo>
                                    <a:cubicBezTo>
                                      <a:pt x="-866" y="178830"/>
                                      <a:pt x="1318" y="156859"/>
                                      <a:pt x="6785" y="135599"/>
                                    </a:cubicBezTo>
                                    <a:cubicBezTo>
                                      <a:pt x="12361" y="115305"/>
                                      <a:pt x="21104" y="96018"/>
                                      <a:pt x="32693" y="78449"/>
                                    </a:cubicBezTo>
                                    <a:cubicBezTo>
                                      <a:pt x="50270" y="52718"/>
                                      <a:pt x="71042" y="29322"/>
                                      <a:pt x="94511" y="8821"/>
                                    </a:cubicBezTo>
                                    <a:cubicBezTo>
                                      <a:pt x="135135" y="-251"/>
                                      <a:pt x="177008" y="-2345"/>
                                      <a:pt x="218336" y="2630"/>
                                    </a:cubicBezTo>
                                    <a:cubicBezTo>
                                      <a:pt x="212953" y="6678"/>
                                      <a:pt x="207947" y="11205"/>
                                      <a:pt x="203381" y="16156"/>
                                    </a:cubicBezTo>
                                    <a:cubicBezTo>
                                      <a:pt x="175759" y="46636"/>
                                      <a:pt x="162995" y="86450"/>
                                      <a:pt x="156232" y="124550"/>
                                    </a:cubicBezTo>
                                    <a:cubicBezTo>
                                      <a:pt x="149219" y="164381"/>
                                      <a:pt x="147649" y="204979"/>
                                      <a:pt x="151565" y="245232"/>
                                    </a:cubicBezTo>
                                    <a:cubicBezTo>
                                      <a:pt x="156767" y="295821"/>
                                      <a:pt x="170419" y="345178"/>
                                      <a:pt x="191951" y="391250"/>
                                    </a:cubicBezTo>
                                    <a:cubicBezTo>
                                      <a:pt x="205150" y="420393"/>
                                      <a:pt x="221469" y="448018"/>
                                      <a:pt x="240624" y="473642"/>
                                    </a:cubicBezTo>
                                    <a:close/>
                                  </a:path>
                                </a:pathLst>
                              </a:custGeom>
                              <a:solidFill>
                                <a:srgbClr val="644332"/>
                              </a:solidFill>
                              <a:ln w="9525" cap="flat">
                                <a:noFill/>
                                <a:prstDash val="solid"/>
                                <a:miter/>
                              </a:ln>
                              <a:effectLst/>
                            </wps:spPr>
                            <wps:bodyPr/>
                          </wps:wsp>
                          <wps:wsp>
                            <wps:cNvPr id="339" name="任意多边形: 形状 9"/>
                            <wps:cNvSpPr/>
                            <wps:spPr>
                              <a:xfrm>
                                <a:off x="4359" y="6263"/>
                                <a:ext cx="885" cy="1703"/>
                              </a:xfrm>
                              <a:custGeom>
                                <a:avLst/>
                                <a:gdLst>
                                  <a:gd name="connsiteX0" fmla="*/ 82900 w 261970"/>
                                  <a:gd name="connsiteY0" fmla="*/ 479774 h 503904"/>
                                  <a:gd name="connsiteX1" fmla="*/ 18321 w 261970"/>
                                  <a:gd name="connsiteY1" fmla="*/ 350425 h 503904"/>
                                  <a:gd name="connsiteX2" fmla="*/ 2223 w 261970"/>
                                  <a:gd name="connsiteY2" fmla="*/ 192119 h 503904"/>
                                  <a:gd name="connsiteX3" fmla="*/ 34037 w 261970"/>
                                  <a:gd name="connsiteY3" fmla="*/ 80867 h 503904"/>
                                  <a:gd name="connsiteX4" fmla="*/ 65469 w 261970"/>
                                  <a:gd name="connsiteY4" fmla="*/ 58579 h 503904"/>
                                  <a:gd name="connsiteX5" fmla="*/ 65469 w 261970"/>
                                  <a:gd name="connsiteY5" fmla="*/ 58579 h 503904"/>
                                  <a:gd name="connsiteX6" fmla="*/ 65469 w 261970"/>
                                  <a:gd name="connsiteY6" fmla="*/ 58579 h 503904"/>
                                  <a:gd name="connsiteX7" fmla="*/ 68803 w 261970"/>
                                  <a:gd name="connsiteY7" fmla="*/ 56483 h 503904"/>
                                  <a:gd name="connsiteX8" fmla="*/ 70708 w 261970"/>
                                  <a:gd name="connsiteY8" fmla="*/ 55054 h 503904"/>
                                  <a:gd name="connsiteX9" fmla="*/ 133002 w 261970"/>
                                  <a:gd name="connsiteY9" fmla="*/ 23813 h 503904"/>
                                  <a:gd name="connsiteX10" fmla="*/ 213393 w 261970"/>
                                  <a:gd name="connsiteY10" fmla="*/ 1048 h 503904"/>
                                  <a:gd name="connsiteX11" fmla="*/ 213869 w 261970"/>
                                  <a:gd name="connsiteY11" fmla="*/ 1048 h 503904"/>
                                  <a:gd name="connsiteX12" fmla="*/ 219203 w 261970"/>
                                  <a:gd name="connsiteY12" fmla="*/ 0 h 503904"/>
                                  <a:gd name="connsiteX13" fmla="*/ 183770 w 261970"/>
                                  <a:gd name="connsiteY13" fmla="*/ 35433 h 503904"/>
                                  <a:gd name="connsiteX14" fmla="*/ 146337 w 261970"/>
                                  <a:gd name="connsiteY14" fmla="*/ 88392 h 503904"/>
                                  <a:gd name="connsiteX15" fmla="*/ 127286 w 261970"/>
                                  <a:gd name="connsiteY15" fmla="*/ 145542 h 503904"/>
                                  <a:gd name="connsiteX16" fmla="*/ 144146 w 261970"/>
                                  <a:gd name="connsiteY16" fmla="*/ 295561 h 503904"/>
                                  <a:gd name="connsiteX17" fmla="*/ 215202 w 261970"/>
                                  <a:gd name="connsiteY17" fmla="*/ 447961 h 503904"/>
                                  <a:gd name="connsiteX18" fmla="*/ 261970 w 261970"/>
                                  <a:gd name="connsiteY18" fmla="*/ 495586 h 503904"/>
                                  <a:gd name="connsiteX19" fmla="*/ 171959 w 261970"/>
                                  <a:gd name="connsiteY19" fmla="*/ 503587 h 503904"/>
                                  <a:gd name="connsiteX20" fmla="*/ 114809 w 261970"/>
                                  <a:gd name="connsiteY20" fmla="*/ 492919 h 503904"/>
                                  <a:gd name="connsiteX21" fmla="*/ 84805 w 261970"/>
                                  <a:gd name="connsiteY21" fmla="*/ 480060 h 503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261970" h="503904">
                                    <a:moveTo>
                                      <a:pt x="82900" y="479774"/>
                                    </a:moveTo>
                                    <a:cubicBezTo>
                                      <a:pt x="54850" y="440235"/>
                                      <a:pt x="33068" y="396605"/>
                                      <a:pt x="18321" y="350425"/>
                                    </a:cubicBezTo>
                                    <a:cubicBezTo>
                                      <a:pt x="1940" y="299363"/>
                                      <a:pt x="-3544" y="245433"/>
                                      <a:pt x="2223" y="192119"/>
                                    </a:cubicBezTo>
                                    <a:cubicBezTo>
                                      <a:pt x="6816" y="153574"/>
                                      <a:pt x="17557" y="116013"/>
                                      <a:pt x="34037" y="80867"/>
                                    </a:cubicBezTo>
                                    <a:cubicBezTo>
                                      <a:pt x="43562" y="73343"/>
                                      <a:pt x="54325" y="65818"/>
                                      <a:pt x="65469" y="58579"/>
                                    </a:cubicBezTo>
                                    <a:lnTo>
                                      <a:pt x="65469" y="58579"/>
                                    </a:lnTo>
                                    <a:cubicBezTo>
                                      <a:pt x="65469" y="58579"/>
                                      <a:pt x="65469" y="58579"/>
                                      <a:pt x="65469" y="58579"/>
                                    </a:cubicBezTo>
                                    <a:lnTo>
                                      <a:pt x="68803" y="56483"/>
                                    </a:lnTo>
                                    <a:cubicBezTo>
                                      <a:pt x="69376" y="55929"/>
                                      <a:pt x="70016" y="55449"/>
                                      <a:pt x="70708" y="55054"/>
                                    </a:cubicBezTo>
                                    <a:cubicBezTo>
                                      <a:pt x="90232" y="42332"/>
                                      <a:pt x="111129" y="31852"/>
                                      <a:pt x="133002" y="23813"/>
                                    </a:cubicBezTo>
                                    <a:cubicBezTo>
                                      <a:pt x="159334" y="14669"/>
                                      <a:pt x="186176" y="7068"/>
                                      <a:pt x="213393" y="1048"/>
                                    </a:cubicBezTo>
                                    <a:lnTo>
                                      <a:pt x="213869" y="1048"/>
                                    </a:lnTo>
                                    <a:lnTo>
                                      <a:pt x="219203" y="0"/>
                                    </a:lnTo>
                                    <a:cubicBezTo>
                                      <a:pt x="206758" y="11159"/>
                                      <a:pt x="194929" y="22988"/>
                                      <a:pt x="183770" y="35433"/>
                                    </a:cubicBezTo>
                                    <a:cubicBezTo>
                                      <a:pt x="169107" y="51436"/>
                                      <a:pt x="156530" y="69230"/>
                                      <a:pt x="146337" y="88392"/>
                                    </a:cubicBezTo>
                                    <a:cubicBezTo>
                                      <a:pt x="137038" y="106329"/>
                                      <a:pt x="130610" y="125613"/>
                                      <a:pt x="127286" y="145542"/>
                                    </a:cubicBezTo>
                                    <a:cubicBezTo>
                                      <a:pt x="119190" y="196501"/>
                                      <a:pt x="130525" y="247269"/>
                                      <a:pt x="144146" y="295561"/>
                                    </a:cubicBezTo>
                                    <a:cubicBezTo>
                                      <a:pt x="159195" y="349567"/>
                                      <a:pt x="180246" y="403098"/>
                                      <a:pt x="215202" y="447961"/>
                                    </a:cubicBezTo>
                                    <a:cubicBezTo>
                                      <a:pt x="228832" y="465648"/>
                                      <a:pt x="244534" y="481637"/>
                                      <a:pt x="261970" y="495586"/>
                                    </a:cubicBezTo>
                                    <a:cubicBezTo>
                                      <a:pt x="232448" y="502196"/>
                                      <a:pt x="202184" y="504887"/>
                                      <a:pt x="171959" y="503587"/>
                                    </a:cubicBezTo>
                                    <a:cubicBezTo>
                                      <a:pt x="152491" y="502833"/>
                                      <a:pt x="133238" y="499239"/>
                                      <a:pt x="114809" y="492919"/>
                                    </a:cubicBezTo>
                                    <a:cubicBezTo>
                                      <a:pt x="104510" y="489362"/>
                                      <a:pt x="94483" y="485065"/>
                                      <a:pt x="84805" y="480060"/>
                                    </a:cubicBezTo>
                                    <a:close/>
                                  </a:path>
                                </a:pathLst>
                              </a:custGeom>
                              <a:solidFill>
                                <a:srgbClr val="FBB803"/>
                              </a:solidFill>
                              <a:ln w="9525" cap="flat">
                                <a:noFill/>
                                <a:prstDash val="solid"/>
                                <a:miter/>
                              </a:ln>
                              <a:effectLst/>
                            </wps:spPr>
                            <wps:bodyPr/>
                          </wps:wsp>
                          <wps:wsp>
                            <wps:cNvPr id="340" name="任意多边形: 形状 10"/>
                            <wps:cNvSpPr/>
                            <wps:spPr>
                              <a:xfrm>
                                <a:off x="4189" y="6538"/>
                                <a:ext cx="447" cy="1344"/>
                              </a:xfrm>
                              <a:custGeom>
                                <a:avLst/>
                                <a:gdLst>
                                  <a:gd name="connsiteX0" fmla="*/ 33220 w 132375"/>
                                  <a:gd name="connsiteY0" fmla="*/ 48958 h 397668"/>
                                  <a:gd name="connsiteX1" fmla="*/ 83607 w 132375"/>
                                  <a:gd name="connsiteY1" fmla="*/ 0 h 397668"/>
                                  <a:gd name="connsiteX2" fmla="*/ 58080 w 132375"/>
                                  <a:gd name="connsiteY2" fmla="*/ 77152 h 397668"/>
                                  <a:gd name="connsiteX3" fmla="*/ 58842 w 132375"/>
                                  <a:gd name="connsiteY3" fmla="*/ 234029 h 397668"/>
                                  <a:gd name="connsiteX4" fmla="*/ 121612 w 132375"/>
                                  <a:gd name="connsiteY4" fmla="*/ 381667 h 397668"/>
                                  <a:gd name="connsiteX5" fmla="*/ 132375 w 132375"/>
                                  <a:gd name="connsiteY5" fmla="*/ 397669 h 397668"/>
                                  <a:gd name="connsiteX6" fmla="*/ 15123 w 132375"/>
                                  <a:gd name="connsiteY6" fmla="*/ 248507 h 397668"/>
                                  <a:gd name="connsiteX7" fmla="*/ 33220 w 132375"/>
                                  <a:gd name="connsiteY7" fmla="*/ 48958 h 3976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32375" h="397668">
                                    <a:moveTo>
                                      <a:pt x="33220" y="48958"/>
                                    </a:moveTo>
                                    <a:cubicBezTo>
                                      <a:pt x="47633" y="30353"/>
                                      <a:pt x="64595" y="13872"/>
                                      <a:pt x="83607" y="0"/>
                                    </a:cubicBezTo>
                                    <a:cubicBezTo>
                                      <a:pt x="72248" y="24685"/>
                                      <a:pt x="63686" y="50564"/>
                                      <a:pt x="58080" y="77152"/>
                                    </a:cubicBezTo>
                                    <a:cubicBezTo>
                                      <a:pt x="47143" y="128901"/>
                                      <a:pt x="47403" y="182390"/>
                                      <a:pt x="58842" y="234029"/>
                                    </a:cubicBezTo>
                                    <a:cubicBezTo>
                                      <a:pt x="70870" y="286567"/>
                                      <a:pt x="92122" y="336554"/>
                                      <a:pt x="121612" y="381667"/>
                                    </a:cubicBezTo>
                                    <a:cubicBezTo>
                                      <a:pt x="125041" y="387096"/>
                                      <a:pt x="128661" y="392430"/>
                                      <a:pt x="132375" y="397669"/>
                                    </a:cubicBezTo>
                                    <a:cubicBezTo>
                                      <a:pt x="81036" y="369094"/>
                                      <a:pt x="37125" y="314135"/>
                                      <a:pt x="15123" y="248507"/>
                                    </a:cubicBezTo>
                                    <a:cubicBezTo>
                                      <a:pt x="-10119" y="174117"/>
                                      <a:pt x="-3546" y="101251"/>
                                      <a:pt x="33220" y="48958"/>
                                    </a:cubicBezTo>
                                    <a:close/>
                                  </a:path>
                                </a:pathLst>
                              </a:custGeom>
                              <a:solidFill>
                                <a:srgbClr val="644332"/>
                              </a:solidFill>
                              <a:ln w="9525" cap="flat">
                                <a:noFill/>
                                <a:prstDash val="solid"/>
                                <a:miter/>
                              </a:ln>
                              <a:effectLst/>
                            </wps:spPr>
                            <wps:bodyPr/>
                          </wps:wsp>
                          <wps:wsp>
                            <wps:cNvPr id="341" name="任意多边形: 形状 12"/>
                            <wps:cNvSpPr/>
                            <wps:spPr>
                              <a:xfrm>
                                <a:off x="3602" y="5568"/>
                                <a:ext cx="1514" cy="1216"/>
                              </a:xfrm>
                              <a:custGeom>
                                <a:avLst/>
                                <a:gdLst>
                                  <a:gd name="connsiteX0" fmla="*/ 352517 w 447953"/>
                                  <a:gd name="connsiteY0" fmla="*/ 85984 h 359781"/>
                                  <a:gd name="connsiteX1" fmla="*/ 23809 w 447953"/>
                                  <a:gd name="connsiteY1" fmla="*/ 59790 h 359781"/>
                                  <a:gd name="connsiteX2" fmla="*/ 316798 w 447953"/>
                                  <a:gd name="connsiteY2" fmla="*/ 356113 h 359781"/>
                                  <a:gd name="connsiteX3" fmla="*/ 386902 w 447953"/>
                                  <a:gd name="connsiteY3" fmla="*/ 323347 h 359781"/>
                                  <a:gd name="connsiteX4" fmla="*/ 444052 w 447953"/>
                                  <a:gd name="connsiteY4" fmla="*/ 263244 h 359781"/>
                                  <a:gd name="connsiteX5" fmla="*/ 352517 w 447953"/>
                                  <a:gd name="connsiteY5" fmla="*/ 85984 h 35978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47953" h="359781">
                                    <a:moveTo>
                                      <a:pt x="352517" y="85984"/>
                                    </a:moveTo>
                                    <a:cubicBezTo>
                                      <a:pt x="263458" y="21309"/>
                                      <a:pt x="93628" y="-56320"/>
                                      <a:pt x="23809" y="59790"/>
                                    </a:cubicBezTo>
                                    <a:cubicBezTo>
                                      <a:pt x="-77441" y="228192"/>
                                      <a:pt x="167827" y="386021"/>
                                      <a:pt x="316798" y="356113"/>
                                    </a:cubicBezTo>
                                    <a:cubicBezTo>
                                      <a:pt x="342401" y="350804"/>
                                      <a:pt x="366408" y="339583"/>
                                      <a:pt x="386902" y="323347"/>
                                    </a:cubicBezTo>
                                    <a:cubicBezTo>
                                      <a:pt x="402619" y="311059"/>
                                      <a:pt x="438623" y="282961"/>
                                      <a:pt x="444052" y="263244"/>
                                    </a:cubicBezTo>
                                    <a:cubicBezTo>
                                      <a:pt x="463674" y="192949"/>
                                      <a:pt x="405571" y="124560"/>
                                      <a:pt x="352517" y="85984"/>
                                    </a:cubicBezTo>
                                    <a:close/>
                                  </a:path>
                                </a:pathLst>
                              </a:custGeom>
                              <a:solidFill>
                                <a:srgbClr val="FFFFFF"/>
                              </a:solidFill>
                              <a:ln w="12383" cap="flat">
                                <a:solidFill>
                                  <a:srgbClr val="D8D8D9"/>
                                </a:solidFill>
                                <a:prstDash val="solid"/>
                                <a:miter/>
                              </a:ln>
                              <a:effectLst/>
                            </wps:spPr>
                            <wps:bodyPr/>
                          </wps:wsp>
                          <wps:wsp>
                            <wps:cNvPr id="342" name="任意多边形: 形状 13"/>
                            <wps:cNvSpPr/>
                            <wps:spPr>
                              <a:xfrm>
                                <a:off x="5397" y="5875"/>
                                <a:ext cx="1808" cy="1809"/>
                              </a:xfrm>
                              <a:custGeom>
                                <a:avLst/>
                                <a:gdLst>
                                  <a:gd name="connsiteX0" fmla="*/ 77 w 655894"/>
                                  <a:gd name="connsiteY0" fmla="*/ 320938 h 655916"/>
                                  <a:gd name="connsiteX1" fmla="*/ 320916 w 655894"/>
                                  <a:gd name="connsiteY1" fmla="*/ 655840 h 655916"/>
                                  <a:gd name="connsiteX2" fmla="*/ 655818 w 655894"/>
                                  <a:gd name="connsiteY2" fmla="*/ 335001 h 655916"/>
                                  <a:gd name="connsiteX3" fmla="*/ 334979 w 655894"/>
                                  <a:gd name="connsiteY3" fmla="*/ 99 h 655916"/>
                                  <a:gd name="connsiteX4" fmla="*/ 331261 w 655894"/>
                                  <a:gd name="connsiteY4" fmla="*/ 41 h 655916"/>
                                  <a:gd name="connsiteX5" fmla="*/ 77 w 655894"/>
                                  <a:gd name="connsiteY5" fmla="*/ 320938 h 6559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55894" h="655916">
                                    <a:moveTo>
                                      <a:pt x="77" y="320938"/>
                                    </a:moveTo>
                                    <a:cubicBezTo>
                                      <a:pt x="-3807" y="502016"/>
                                      <a:pt x="139838" y="651956"/>
                                      <a:pt x="320916" y="655840"/>
                                    </a:cubicBezTo>
                                    <a:cubicBezTo>
                                      <a:pt x="501993" y="659723"/>
                                      <a:pt x="651934" y="516079"/>
                                      <a:pt x="655818" y="335001"/>
                                    </a:cubicBezTo>
                                    <a:cubicBezTo>
                                      <a:pt x="659701" y="153924"/>
                                      <a:pt x="516057" y="3983"/>
                                      <a:pt x="334979" y="99"/>
                                    </a:cubicBezTo>
                                    <a:cubicBezTo>
                                      <a:pt x="333740" y="73"/>
                                      <a:pt x="332501" y="53"/>
                                      <a:pt x="331261" y="41"/>
                                    </a:cubicBezTo>
                                    <a:cubicBezTo>
                                      <a:pt x="151206" y="-2770"/>
                                      <a:pt x="2948" y="140883"/>
                                      <a:pt x="77" y="320938"/>
                                    </a:cubicBezTo>
                                    <a:close/>
                                  </a:path>
                                </a:pathLst>
                              </a:custGeom>
                              <a:solidFill>
                                <a:srgbClr val="FFD733"/>
                              </a:solidFill>
                              <a:ln w="9525" cap="flat">
                                <a:noFill/>
                                <a:prstDash val="solid"/>
                                <a:miter/>
                              </a:ln>
                              <a:effectLst/>
                            </wps:spPr>
                            <wps:bodyPr/>
                          </wps:wsp>
                          <wps:wsp>
                            <wps:cNvPr id="343" name="任意多边形: 形状 16"/>
                            <wps:cNvSpPr/>
                            <wps:spPr>
                              <a:xfrm>
                                <a:off x="6818" y="5729"/>
                                <a:ext cx="585" cy="385"/>
                              </a:xfrm>
                              <a:custGeom>
                                <a:avLst/>
                                <a:gdLst>
                                  <a:gd name="connsiteX0" fmla="*/ 0 w 173164"/>
                                  <a:gd name="connsiteY0" fmla="*/ 113763 h 113762"/>
                                  <a:gd name="connsiteX1" fmla="*/ 173165 w 173164"/>
                                  <a:gd name="connsiteY1" fmla="*/ 2701 h 113762"/>
                                </a:gdLst>
                                <a:ahLst/>
                                <a:cxnLst>
                                  <a:cxn ang="0">
                                    <a:pos x="connsiteX0" y="connsiteY0"/>
                                  </a:cxn>
                                  <a:cxn ang="0">
                                    <a:pos x="connsiteX1" y="connsiteY1"/>
                                  </a:cxn>
                                </a:cxnLst>
                                <a:rect l="l" t="t" r="r" b="b"/>
                                <a:pathLst>
                                  <a:path w="173164" h="113762">
                                    <a:moveTo>
                                      <a:pt x="0" y="113763"/>
                                    </a:moveTo>
                                    <a:cubicBezTo>
                                      <a:pt x="37529" y="33562"/>
                                      <a:pt x="111633" y="-11872"/>
                                      <a:pt x="173165" y="2701"/>
                                    </a:cubicBezTo>
                                  </a:path>
                                </a:pathLst>
                              </a:custGeom>
                              <a:noFill/>
                              <a:ln w="30671" cap="rnd">
                                <a:solidFill>
                                  <a:srgbClr val="794200"/>
                                </a:solidFill>
                                <a:prstDash val="solid"/>
                                <a:miter/>
                              </a:ln>
                              <a:effectLst/>
                            </wps:spPr>
                            <wps:bodyPr/>
                          </wps:wsp>
                          <wps:wsp>
                            <wps:cNvPr id="344" name="任意多边形: 形状 17"/>
                            <wps:cNvSpPr/>
                            <wps:spPr>
                              <a:xfrm>
                                <a:off x="7296" y="5594"/>
                                <a:ext cx="316" cy="297"/>
                              </a:xfrm>
                              <a:custGeom>
                                <a:avLst/>
                                <a:gdLst>
                                  <a:gd name="connsiteX0" fmla="*/ 0 w 93630"/>
                                  <a:gd name="connsiteY0" fmla="*/ 45822 h 87737"/>
                                  <a:gd name="connsiteX1" fmla="*/ 51732 w 93630"/>
                                  <a:gd name="connsiteY1" fmla="*/ 87462 h 87737"/>
                                  <a:gd name="connsiteX2" fmla="*/ 93631 w 93630"/>
                                  <a:gd name="connsiteY2" fmla="*/ 41916 h 87737"/>
                                  <a:gd name="connsiteX3" fmla="*/ 41898 w 93630"/>
                                  <a:gd name="connsiteY3" fmla="*/ 276 h 87737"/>
                                  <a:gd name="connsiteX4" fmla="*/ 0 w 93630"/>
                                  <a:gd name="connsiteY4" fmla="*/ 45822 h 8773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3630" h="87737">
                                    <a:moveTo>
                                      <a:pt x="0" y="45822"/>
                                    </a:moveTo>
                                    <a:cubicBezTo>
                                      <a:pt x="2787" y="71606"/>
                                      <a:pt x="25948" y="90249"/>
                                      <a:pt x="51732" y="87462"/>
                                    </a:cubicBezTo>
                                    <a:cubicBezTo>
                                      <a:pt x="75142" y="84932"/>
                                      <a:pt x="93059" y="65456"/>
                                      <a:pt x="93631" y="41916"/>
                                    </a:cubicBezTo>
                                    <a:cubicBezTo>
                                      <a:pt x="90844" y="16132"/>
                                      <a:pt x="67683" y="-2511"/>
                                      <a:pt x="41898" y="276"/>
                                    </a:cubicBezTo>
                                    <a:cubicBezTo>
                                      <a:pt x="18489" y="2806"/>
                                      <a:pt x="572" y="22282"/>
                                      <a:pt x="0" y="45822"/>
                                    </a:cubicBezTo>
                                    <a:close/>
                                  </a:path>
                                </a:pathLst>
                              </a:custGeom>
                              <a:solidFill>
                                <a:srgbClr val="794200"/>
                              </a:solidFill>
                              <a:ln w="9525" cap="flat">
                                <a:noFill/>
                                <a:prstDash val="solid"/>
                                <a:miter/>
                              </a:ln>
                              <a:effectLst/>
                            </wps:spPr>
                            <wps:bodyPr/>
                          </wps:wsp>
                          <wps:wsp>
                            <wps:cNvPr id="345" name="任意多边形: 形状 18"/>
                            <wps:cNvSpPr/>
                            <wps:spPr>
                              <a:xfrm>
                                <a:off x="5824" y="5362"/>
                                <a:ext cx="308" cy="616"/>
                              </a:xfrm>
                              <a:custGeom>
                                <a:avLst/>
                                <a:gdLst>
                                  <a:gd name="connsiteX0" fmla="*/ 1358 w 91083"/>
                                  <a:gd name="connsiteY0" fmla="*/ 182213 h 182213"/>
                                  <a:gd name="connsiteX1" fmla="*/ 91083 w 91083"/>
                                  <a:gd name="connsiteY1" fmla="*/ 0 h 182213"/>
                                </a:gdLst>
                                <a:ahLst/>
                                <a:cxnLst>
                                  <a:cxn ang="0">
                                    <a:pos x="connsiteX0" y="connsiteY0"/>
                                  </a:cxn>
                                  <a:cxn ang="0">
                                    <a:pos x="connsiteX1" y="connsiteY1"/>
                                  </a:cxn>
                                </a:cxnLst>
                                <a:rect l="l" t="t" r="r" b="b"/>
                                <a:pathLst>
                                  <a:path w="91083" h="182213">
                                    <a:moveTo>
                                      <a:pt x="1358" y="182213"/>
                                    </a:moveTo>
                                    <a:cubicBezTo>
                                      <a:pt x="-6548" y="113538"/>
                                      <a:pt x="19646" y="25146"/>
                                      <a:pt x="91083" y="0"/>
                                    </a:cubicBezTo>
                                  </a:path>
                                </a:pathLst>
                              </a:custGeom>
                              <a:noFill/>
                              <a:ln w="30671" cap="rnd">
                                <a:solidFill>
                                  <a:srgbClr val="794200"/>
                                </a:solidFill>
                                <a:prstDash val="solid"/>
                                <a:miter/>
                              </a:ln>
                              <a:effectLst/>
                            </wps:spPr>
                            <wps:bodyPr/>
                          </wps:wsp>
                          <wps:wsp>
                            <wps:cNvPr id="346" name="任意多边形: 形状 19"/>
                            <wps:cNvSpPr/>
                            <wps:spPr>
                              <a:xfrm>
                                <a:off x="6077" y="5172"/>
                                <a:ext cx="322" cy="322"/>
                              </a:xfrm>
                              <a:custGeom>
                                <a:avLst/>
                                <a:gdLst>
                                  <a:gd name="connsiteX0" fmla="*/ 13 w 95275"/>
                                  <a:gd name="connsiteY0" fmla="*/ 46542 h 95275"/>
                                  <a:gd name="connsiteX1" fmla="*/ 46542 w 95275"/>
                                  <a:gd name="connsiteY1" fmla="*/ 95263 h 95275"/>
                                  <a:gd name="connsiteX2" fmla="*/ 95263 w 95275"/>
                                  <a:gd name="connsiteY2" fmla="*/ 48733 h 95275"/>
                                  <a:gd name="connsiteX3" fmla="*/ 48733 w 95275"/>
                                  <a:gd name="connsiteY3" fmla="*/ 13 h 95275"/>
                                  <a:gd name="connsiteX4" fmla="*/ 13 w 95275"/>
                                  <a:gd name="connsiteY4" fmla="*/ 46542 h 952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5275" h="95275">
                                    <a:moveTo>
                                      <a:pt x="13" y="46542"/>
                                    </a:moveTo>
                                    <a:cubicBezTo>
                                      <a:pt x="-592" y="72845"/>
                                      <a:pt x="20240" y="94658"/>
                                      <a:pt x="46542" y="95263"/>
                                    </a:cubicBezTo>
                                    <a:cubicBezTo>
                                      <a:pt x="72845" y="95868"/>
                                      <a:pt x="94658" y="75036"/>
                                      <a:pt x="95263" y="48733"/>
                                    </a:cubicBezTo>
                                    <a:cubicBezTo>
                                      <a:pt x="95868" y="22431"/>
                                      <a:pt x="75036" y="618"/>
                                      <a:pt x="48733" y="13"/>
                                    </a:cubicBezTo>
                                    <a:cubicBezTo>
                                      <a:pt x="22431" y="-592"/>
                                      <a:pt x="618" y="20240"/>
                                      <a:pt x="13" y="46542"/>
                                    </a:cubicBezTo>
                                    <a:close/>
                                  </a:path>
                                </a:pathLst>
                              </a:custGeom>
                              <a:solidFill>
                                <a:srgbClr val="794200"/>
                              </a:solidFill>
                              <a:ln w="9525" cap="flat">
                                <a:noFill/>
                                <a:prstDash val="solid"/>
                                <a:miter/>
                              </a:ln>
                              <a:effectLst/>
                            </wps:spPr>
                            <wps:bodyPr/>
                          </wps:wsp>
                          <wps:wsp>
                            <wps:cNvPr id="347" name="任意多边形: 形状 20"/>
                            <wps:cNvSpPr/>
                            <wps:spPr>
                              <a:xfrm>
                                <a:off x="6162" y="7189"/>
                                <a:ext cx="330" cy="120"/>
                              </a:xfrm>
                              <a:custGeom>
                                <a:avLst/>
                                <a:gdLst>
                                  <a:gd name="connsiteX0" fmla="*/ 210598 w 210597"/>
                                  <a:gd name="connsiteY0" fmla="*/ 3429 h 62973"/>
                                  <a:gd name="connsiteX1" fmla="*/ 46006 w 210597"/>
                                  <a:gd name="connsiteY1" fmla="*/ 50292 h 62973"/>
                                  <a:gd name="connsiteX2" fmla="*/ 0 w 210597"/>
                                  <a:gd name="connsiteY2" fmla="*/ 0 h 62973"/>
                                </a:gdLst>
                                <a:ahLst/>
                                <a:cxnLst>
                                  <a:cxn ang="0">
                                    <a:pos x="connsiteX0" y="connsiteY0"/>
                                  </a:cxn>
                                  <a:cxn ang="0">
                                    <a:pos x="connsiteX1" y="connsiteY1"/>
                                  </a:cxn>
                                  <a:cxn ang="0">
                                    <a:pos x="connsiteX2" y="connsiteY2"/>
                                  </a:cxn>
                                </a:cxnLst>
                                <a:rect l="l" t="t" r="r" b="b"/>
                                <a:pathLst>
                                  <a:path w="210597" h="62973">
                                    <a:moveTo>
                                      <a:pt x="210598" y="3429"/>
                                    </a:moveTo>
                                    <a:cubicBezTo>
                                      <a:pt x="191548" y="54007"/>
                                      <a:pt x="102584" y="80296"/>
                                      <a:pt x="46006" y="50292"/>
                                    </a:cubicBezTo>
                                    <a:cubicBezTo>
                                      <a:pt x="24218" y="40831"/>
                                      <a:pt x="7487" y="22543"/>
                                      <a:pt x="0" y="0"/>
                                    </a:cubicBezTo>
                                  </a:path>
                                </a:pathLst>
                              </a:custGeom>
                              <a:noFill/>
                              <a:ln w="13621" cap="rnd">
                                <a:solidFill>
                                  <a:srgbClr val="7C5B2F"/>
                                </a:solidFill>
                                <a:prstDash val="solid"/>
                                <a:round/>
                              </a:ln>
                              <a:effectLst/>
                            </wps:spPr>
                            <wps:bodyPr/>
                          </wps:wsp>
                          <wps:wsp>
                            <wps:cNvPr id="348" name="任意多边形: 形状 21"/>
                            <wps:cNvSpPr/>
                            <wps:spPr>
                              <a:xfrm>
                                <a:off x="6906" y="6867"/>
                                <a:ext cx="339" cy="339"/>
                              </a:xfrm>
                              <a:custGeom>
                                <a:avLst/>
                                <a:gdLst>
                                  <a:gd name="connsiteX0" fmla="*/ 0 w 114300"/>
                                  <a:gd name="connsiteY0" fmla="*/ 57150 h 114300"/>
                                  <a:gd name="connsiteX1" fmla="*/ 57150 w 114300"/>
                                  <a:gd name="connsiteY1" fmla="*/ 114300 h 114300"/>
                                  <a:gd name="connsiteX2" fmla="*/ 114300 w 114300"/>
                                  <a:gd name="connsiteY2" fmla="*/ 57150 h 114300"/>
                                  <a:gd name="connsiteX3" fmla="*/ 57150 w 114300"/>
                                  <a:gd name="connsiteY3" fmla="*/ 0 h 114300"/>
                                  <a:gd name="connsiteX4" fmla="*/ 0 w 114300"/>
                                  <a:gd name="connsiteY4" fmla="*/ 57150 h 1143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4300" h="114300">
                                    <a:moveTo>
                                      <a:pt x="0" y="57150"/>
                                    </a:moveTo>
                                    <a:cubicBezTo>
                                      <a:pt x="0" y="88713"/>
                                      <a:pt x="25587" y="114300"/>
                                      <a:pt x="57150" y="114300"/>
                                    </a:cubicBezTo>
                                    <a:cubicBezTo>
                                      <a:pt x="88713" y="114300"/>
                                      <a:pt x="114300" y="88713"/>
                                      <a:pt x="114300" y="57150"/>
                                    </a:cubicBezTo>
                                    <a:cubicBezTo>
                                      <a:pt x="114300" y="25587"/>
                                      <a:pt x="88713" y="0"/>
                                      <a:pt x="57150" y="0"/>
                                    </a:cubicBezTo>
                                    <a:cubicBezTo>
                                      <a:pt x="25587" y="0"/>
                                      <a:pt x="0" y="25587"/>
                                      <a:pt x="0" y="57150"/>
                                    </a:cubicBezTo>
                                    <a:close/>
                                  </a:path>
                                </a:pathLst>
                              </a:custGeom>
                              <a:solidFill>
                                <a:srgbClr val="EC803B">
                                  <a:alpha val="62000"/>
                                </a:srgbClr>
                              </a:solidFill>
                              <a:ln w="9525" cap="flat">
                                <a:noFill/>
                                <a:prstDash val="solid"/>
                                <a:miter/>
                              </a:ln>
                              <a:effectLst/>
                            </wps:spPr>
                            <wps:bodyPr/>
                          </wps:wsp>
                          <wpg:grpSp>
                            <wpg:cNvPr id="373" name="组合 35"/>
                            <wpg:cNvGrpSpPr/>
                            <wpg:grpSpPr>
                              <a:xfrm>
                                <a:off x="5612" y="6386"/>
                                <a:ext cx="566" cy="584"/>
                                <a:chOff x="5684" y="6422"/>
                                <a:chExt cx="566" cy="584"/>
                              </a:xfrm>
                              <a:effectLst/>
                            </wpg:grpSpPr>
                            <wps:wsp>
                              <wps:cNvPr id="350" name="任意多边形: 形状 15"/>
                              <wps:cNvSpPr/>
                              <wps:spPr>
                                <a:xfrm>
                                  <a:off x="5684" y="6422"/>
                                  <a:ext cx="566" cy="584"/>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a:effectLst/>
                              </wps:spPr>
                              <wps:bodyPr/>
                            </wps:wsp>
                            <wps:wsp>
                              <wps:cNvPr id="351" name="任意多边形: 形状 15"/>
                              <wps:cNvSpPr/>
                              <wps:spPr>
                                <a:xfrm>
                                  <a:off x="5801" y="6508"/>
                                  <a:ext cx="378" cy="390"/>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644332"/>
                                </a:solidFill>
                                <a:ln w="9525" cap="flat">
                                  <a:noFill/>
                                  <a:prstDash val="solid"/>
                                  <a:miter/>
                                </a:ln>
                                <a:effectLst/>
                              </wps:spPr>
                              <wps:bodyPr/>
                            </wps:wsp>
                            <wps:wsp>
                              <wps:cNvPr id="352" name="任意多边形: 形状 15"/>
                              <wps:cNvSpPr/>
                              <wps:spPr>
                                <a:xfrm>
                                  <a:off x="5945" y="6525"/>
                                  <a:ext cx="210" cy="217"/>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a:effectLst/>
                              </wps:spPr>
                              <wps:bodyPr/>
                            </wps:wsp>
                          </wpg:grpSp>
                          <wpg:grpSp>
                            <wpg:cNvPr id="374" name="组合 36"/>
                            <wpg:cNvGrpSpPr/>
                            <wpg:grpSpPr>
                              <a:xfrm>
                                <a:off x="6380" y="6386"/>
                                <a:ext cx="566" cy="584"/>
                                <a:chOff x="5684" y="6422"/>
                                <a:chExt cx="566" cy="584"/>
                              </a:xfrm>
                              <a:effectLst/>
                            </wpg:grpSpPr>
                            <wps:wsp>
                              <wps:cNvPr id="354" name="任意多边形: 形状 15"/>
                              <wps:cNvSpPr/>
                              <wps:spPr>
                                <a:xfrm>
                                  <a:off x="5684" y="6422"/>
                                  <a:ext cx="566" cy="584"/>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a:effectLst/>
                              </wps:spPr>
                              <wps:bodyPr/>
                            </wps:wsp>
                            <wps:wsp>
                              <wps:cNvPr id="355" name="任意多边形: 形状 15"/>
                              <wps:cNvSpPr/>
                              <wps:spPr>
                                <a:xfrm>
                                  <a:off x="5801" y="6508"/>
                                  <a:ext cx="378" cy="390"/>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644332"/>
                                </a:solidFill>
                                <a:ln w="9525" cap="flat">
                                  <a:noFill/>
                                  <a:prstDash val="solid"/>
                                  <a:miter/>
                                </a:ln>
                                <a:effectLst/>
                              </wps:spPr>
                              <wps:bodyPr/>
                            </wps:wsp>
                            <wps:wsp>
                              <wps:cNvPr id="356" name="任意多边形: 形状 15"/>
                              <wps:cNvSpPr/>
                              <wps:spPr>
                                <a:xfrm>
                                  <a:off x="5945" y="6525"/>
                                  <a:ext cx="210" cy="217"/>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a:effectLst/>
                              </wps:spPr>
                              <wps:bodyPr/>
                            </wps:wsp>
                          </wpg:grpSp>
                          <wps:wsp>
                            <wps:cNvPr id="357" name="任意多边形: 形状 21"/>
                            <wps:cNvSpPr/>
                            <wps:spPr>
                              <a:xfrm>
                                <a:off x="5346" y="6867"/>
                                <a:ext cx="339" cy="339"/>
                              </a:xfrm>
                              <a:custGeom>
                                <a:avLst/>
                                <a:gdLst>
                                  <a:gd name="connsiteX0" fmla="*/ 0 w 114300"/>
                                  <a:gd name="connsiteY0" fmla="*/ 57150 h 114300"/>
                                  <a:gd name="connsiteX1" fmla="*/ 57150 w 114300"/>
                                  <a:gd name="connsiteY1" fmla="*/ 114300 h 114300"/>
                                  <a:gd name="connsiteX2" fmla="*/ 114300 w 114300"/>
                                  <a:gd name="connsiteY2" fmla="*/ 57150 h 114300"/>
                                  <a:gd name="connsiteX3" fmla="*/ 57150 w 114300"/>
                                  <a:gd name="connsiteY3" fmla="*/ 0 h 114300"/>
                                  <a:gd name="connsiteX4" fmla="*/ 0 w 114300"/>
                                  <a:gd name="connsiteY4" fmla="*/ 57150 h 1143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4300" h="114300">
                                    <a:moveTo>
                                      <a:pt x="0" y="57150"/>
                                    </a:moveTo>
                                    <a:cubicBezTo>
                                      <a:pt x="0" y="88713"/>
                                      <a:pt x="25587" y="114300"/>
                                      <a:pt x="57150" y="114300"/>
                                    </a:cubicBezTo>
                                    <a:cubicBezTo>
                                      <a:pt x="88713" y="114300"/>
                                      <a:pt x="114300" y="88713"/>
                                      <a:pt x="114300" y="57150"/>
                                    </a:cubicBezTo>
                                    <a:cubicBezTo>
                                      <a:pt x="114300" y="25587"/>
                                      <a:pt x="88713" y="0"/>
                                      <a:pt x="57150" y="0"/>
                                    </a:cubicBezTo>
                                    <a:cubicBezTo>
                                      <a:pt x="25587" y="0"/>
                                      <a:pt x="0" y="25587"/>
                                      <a:pt x="0" y="57150"/>
                                    </a:cubicBezTo>
                                    <a:close/>
                                  </a:path>
                                </a:pathLst>
                              </a:custGeom>
                              <a:solidFill>
                                <a:srgbClr val="EC803B">
                                  <a:alpha val="62000"/>
                                </a:srgbClr>
                              </a:solidFill>
                              <a:ln w="9525" cap="flat">
                                <a:noFill/>
                                <a:prstDash val="solid"/>
                                <a:miter/>
                              </a:ln>
                              <a:effectLst/>
                            </wps:spPr>
                            <wps:bodyPr/>
                          </wps:wsp>
                        </wpg:grpSp>
                        <wpg:grpSp>
                          <wpg:cNvPr id="375" name="组合 1"/>
                          <wpg:cNvGrpSpPr/>
                          <wpg:grpSpPr>
                            <a:xfrm>
                              <a:off x="12505" y="5844"/>
                              <a:ext cx="531" cy="771"/>
                              <a:chOff x="12439" y="5964"/>
                              <a:chExt cx="531" cy="771"/>
                            </a:xfrm>
                            <a:effectLst/>
                          </wpg:grpSpPr>
                          <wps:wsp>
                            <wps:cNvPr id="359" name="任意多边形: 形状 26"/>
                            <wps:cNvSpPr/>
                            <wps:spPr>
                              <a:xfrm>
                                <a:off x="12639" y="6208"/>
                                <a:ext cx="113" cy="516"/>
                              </a:xfrm>
                              <a:custGeom>
                                <a:avLst/>
                                <a:gdLst>
                                  <a:gd name="connsiteX0" fmla="*/ 0 w 150399"/>
                                  <a:gd name="connsiteY0" fmla="*/ 0 h 683514"/>
                                  <a:gd name="connsiteX1" fmla="*/ 150400 w 150399"/>
                                  <a:gd name="connsiteY1" fmla="*/ 683514 h 683514"/>
                                </a:gdLst>
                                <a:ahLst/>
                                <a:cxnLst>
                                  <a:cxn ang="0">
                                    <a:pos x="connsiteX0" y="connsiteY0"/>
                                  </a:cxn>
                                  <a:cxn ang="0">
                                    <a:pos x="connsiteX1" y="connsiteY1"/>
                                  </a:cxn>
                                </a:cxnLst>
                                <a:rect l="l" t="t" r="r" b="b"/>
                                <a:pathLst>
                                  <a:path w="150399" h="683514">
                                    <a:moveTo>
                                      <a:pt x="0" y="0"/>
                                    </a:moveTo>
                                    <a:cubicBezTo>
                                      <a:pt x="0" y="0"/>
                                      <a:pt x="109537" y="416623"/>
                                      <a:pt x="150400" y="683514"/>
                                    </a:cubicBezTo>
                                  </a:path>
                                </a:pathLst>
                              </a:custGeom>
                              <a:solidFill>
                                <a:srgbClr val="4CAE48"/>
                              </a:solidFill>
                              <a:ln w="29432" cap="rnd">
                                <a:solidFill>
                                  <a:srgbClr val="0C6F37"/>
                                </a:solidFill>
                                <a:prstDash val="solid"/>
                                <a:miter/>
                              </a:ln>
                              <a:effectLst/>
                            </wps:spPr>
                            <wps:bodyPr/>
                          </wps:wsp>
                          <wps:wsp>
                            <wps:cNvPr id="360" name="任意多边形: 形状 27"/>
                            <wps:cNvSpPr/>
                            <wps:spPr>
                              <a:xfrm>
                                <a:off x="12439" y="5964"/>
                                <a:ext cx="385" cy="389"/>
                              </a:xfrm>
                              <a:custGeom>
                                <a:avLst/>
                                <a:gdLst>
                                  <a:gd name="connsiteX0" fmla="*/ 345578 w 511023"/>
                                  <a:gd name="connsiteY0" fmla="*/ 504791 h 516084"/>
                                  <a:gd name="connsiteX1" fmla="*/ 406443 w 511023"/>
                                  <a:gd name="connsiteY1" fmla="*/ 19016 h 516084"/>
                                  <a:gd name="connsiteX2" fmla="*/ 369850 w 511023"/>
                                  <a:gd name="connsiteY2" fmla="*/ 12444 h 516084"/>
                                  <a:gd name="connsiteX3" fmla="*/ 367867 w 511023"/>
                                  <a:gd name="connsiteY3" fmla="*/ 13968 h 516084"/>
                                  <a:gd name="connsiteX4" fmla="*/ 325385 w 511023"/>
                                  <a:gd name="connsiteY4" fmla="*/ 50163 h 516084"/>
                                  <a:gd name="connsiteX5" fmla="*/ 295572 w 511023"/>
                                  <a:gd name="connsiteY5" fmla="*/ 53021 h 516084"/>
                                  <a:gd name="connsiteX6" fmla="*/ 206990 w 511023"/>
                                  <a:gd name="connsiteY6" fmla="*/ 3395 h 516084"/>
                                  <a:gd name="connsiteX7" fmla="*/ 171418 w 511023"/>
                                  <a:gd name="connsiteY7" fmla="*/ 13239 h 516084"/>
                                  <a:gd name="connsiteX8" fmla="*/ 169842 w 511023"/>
                                  <a:gd name="connsiteY8" fmla="*/ 16540 h 516084"/>
                                  <a:gd name="connsiteX9" fmla="*/ 147839 w 511023"/>
                                  <a:gd name="connsiteY9" fmla="*/ 72261 h 516084"/>
                                  <a:gd name="connsiteX10" fmla="*/ 114002 w 511023"/>
                                  <a:gd name="connsiteY10" fmla="*/ 87002 h 516084"/>
                                  <a:gd name="connsiteX11" fmla="*/ 113359 w 511023"/>
                                  <a:gd name="connsiteY11" fmla="*/ 86739 h 516084"/>
                                  <a:gd name="connsiteX12" fmla="*/ 47636 w 511023"/>
                                  <a:gd name="connsiteY12" fmla="*/ 59021 h 516084"/>
                                  <a:gd name="connsiteX13" fmla="*/ 13604 w 511023"/>
                                  <a:gd name="connsiteY13" fmla="*/ 73306 h 516084"/>
                                  <a:gd name="connsiteX14" fmla="*/ 12013 w 511023"/>
                                  <a:gd name="connsiteY14" fmla="*/ 78929 h 516084"/>
                                  <a:gd name="connsiteX15" fmla="*/ 303287 w 511023"/>
                                  <a:gd name="connsiteY15" fmla="*/ 513459 h 516084"/>
                                  <a:gd name="connsiteX16" fmla="*/ 345578 w 511023"/>
                                  <a:gd name="connsiteY16" fmla="*/ 504791 h 516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511023" h="516084">
                                    <a:moveTo>
                                      <a:pt x="345578" y="504791"/>
                                    </a:moveTo>
                                    <a:cubicBezTo>
                                      <a:pt x="431303" y="486884"/>
                                      <a:pt x="634376" y="351439"/>
                                      <a:pt x="406443" y="19016"/>
                                    </a:cubicBezTo>
                                    <a:cubicBezTo>
                                      <a:pt x="398153" y="7096"/>
                                      <a:pt x="381770" y="4154"/>
                                      <a:pt x="369850" y="12444"/>
                                    </a:cubicBezTo>
                                    <a:cubicBezTo>
                                      <a:pt x="369165" y="12920"/>
                                      <a:pt x="368503" y="13429"/>
                                      <a:pt x="367867" y="13968"/>
                                    </a:cubicBezTo>
                                    <a:lnTo>
                                      <a:pt x="325385" y="50163"/>
                                    </a:lnTo>
                                    <a:cubicBezTo>
                                      <a:pt x="317026" y="57263"/>
                                      <a:pt x="305128" y="58404"/>
                                      <a:pt x="295572" y="53021"/>
                                    </a:cubicBezTo>
                                    <a:lnTo>
                                      <a:pt x="206990" y="3395"/>
                                    </a:lnTo>
                                    <a:cubicBezTo>
                                      <a:pt x="194448" y="-3709"/>
                                      <a:pt x="178522" y="698"/>
                                      <a:pt x="171418" y="13239"/>
                                    </a:cubicBezTo>
                                    <a:cubicBezTo>
                                      <a:pt x="170816" y="14301"/>
                                      <a:pt x="170289" y="15404"/>
                                      <a:pt x="169842" y="16540"/>
                                    </a:cubicBezTo>
                                    <a:lnTo>
                                      <a:pt x="147839" y="72261"/>
                                    </a:lnTo>
                                    <a:cubicBezTo>
                                      <a:pt x="142566" y="85676"/>
                                      <a:pt x="127416" y="92275"/>
                                      <a:pt x="114002" y="87002"/>
                                    </a:cubicBezTo>
                                    <a:cubicBezTo>
                                      <a:pt x="113786" y="86917"/>
                                      <a:pt x="113572" y="86829"/>
                                      <a:pt x="113359" y="86739"/>
                                    </a:cubicBezTo>
                                    <a:lnTo>
                                      <a:pt x="47636" y="59021"/>
                                    </a:lnTo>
                                    <a:cubicBezTo>
                                      <a:pt x="34294" y="53568"/>
                                      <a:pt x="19057" y="59964"/>
                                      <a:pt x="13604" y="73306"/>
                                    </a:cubicBezTo>
                                    <a:cubicBezTo>
                                      <a:pt x="12865" y="75115"/>
                                      <a:pt x="12331" y="77001"/>
                                      <a:pt x="12013" y="78929"/>
                                    </a:cubicBezTo>
                                    <a:cubicBezTo>
                                      <a:pt x="-5513" y="190466"/>
                                      <a:pt x="-51614" y="550226"/>
                                      <a:pt x="303287" y="513459"/>
                                    </a:cubicBezTo>
                                    <a:cubicBezTo>
                                      <a:pt x="312146" y="512507"/>
                                      <a:pt x="336911" y="506982"/>
                                      <a:pt x="345578" y="504791"/>
                                    </a:cubicBezTo>
                                    <a:close/>
                                  </a:path>
                                </a:pathLst>
                              </a:custGeom>
                              <a:solidFill>
                                <a:srgbClr val="FFA5A5"/>
                              </a:solidFill>
                              <a:ln w="9525" cap="flat">
                                <a:noFill/>
                                <a:prstDash val="solid"/>
                                <a:miter/>
                              </a:ln>
                              <a:effectLst/>
                            </wps:spPr>
                            <wps:bodyPr/>
                          </wps:wsp>
                          <wps:wsp>
                            <wps:cNvPr id="361" name="任意多边形: 形状 28"/>
                            <wps:cNvSpPr/>
                            <wps:spPr>
                              <a:xfrm>
                                <a:off x="12728" y="6427"/>
                                <a:ext cx="243" cy="308"/>
                              </a:xfrm>
                              <a:custGeom>
                                <a:avLst/>
                                <a:gdLst>
                                  <a:gd name="connsiteX0" fmla="*/ 98943 w 322018"/>
                                  <a:gd name="connsiteY0" fmla="*/ 345478 h 408667"/>
                                  <a:gd name="connsiteX1" fmla="*/ 134757 w 322018"/>
                                  <a:gd name="connsiteY1" fmla="*/ 254705 h 408667"/>
                                  <a:gd name="connsiteX2" fmla="*/ 322019 w 322018"/>
                                  <a:gd name="connsiteY2" fmla="*/ 1054 h 408667"/>
                                  <a:gd name="connsiteX3" fmla="*/ 139234 w 322018"/>
                                  <a:gd name="connsiteY3" fmla="*/ 88303 h 408667"/>
                                  <a:gd name="connsiteX4" fmla="*/ 12266 w 322018"/>
                                  <a:gd name="connsiteY4" fmla="*/ 247180 h 408667"/>
                                  <a:gd name="connsiteX5" fmla="*/ 13885 w 322018"/>
                                  <a:gd name="connsiteY5" fmla="*/ 388912 h 408667"/>
                                  <a:gd name="connsiteX6" fmla="*/ 98943 w 322018"/>
                                  <a:gd name="connsiteY6" fmla="*/ 345478 h 40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2018" h="408667">
                                    <a:moveTo>
                                      <a:pt x="98943" y="345478"/>
                                    </a:moveTo>
                                    <a:cubicBezTo>
                                      <a:pt x="112574" y="315916"/>
                                      <a:pt x="124531" y="285610"/>
                                      <a:pt x="134757" y="254705"/>
                                    </a:cubicBezTo>
                                    <a:cubicBezTo>
                                      <a:pt x="173222" y="154848"/>
                                      <a:pt x="237916" y="67218"/>
                                      <a:pt x="322019" y="1054"/>
                                    </a:cubicBezTo>
                                    <a:cubicBezTo>
                                      <a:pt x="252772" y="-7899"/>
                                      <a:pt x="191241" y="41821"/>
                                      <a:pt x="139234" y="88303"/>
                                    </a:cubicBezTo>
                                    <a:cubicBezTo>
                                      <a:pt x="87228" y="134785"/>
                                      <a:pt x="35126" y="182601"/>
                                      <a:pt x="12266" y="247180"/>
                                    </a:cubicBezTo>
                                    <a:cubicBezTo>
                                      <a:pt x="-3069" y="290233"/>
                                      <a:pt x="-5641" y="346430"/>
                                      <a:pt x="13885" y="388912"/>
                                    </a:cubicBezTo>
                                    <a:cubicBezTo>
                                      <a:pt x="38174" y="441871"/>
                                      <a:pt x="83799" y="374815"/>
                                      <a:pt x="98943" y="345478"/>
                                    </a:cubicBezTo>
                                    <a:close/>
                                  </a:path>
                                </a:pathLst>
                              </a:custGeom>
                              <a:solidFill>
                                <a:srgbClr val="5DC44C"/>
                              </a:solidFill>
                              <a:ln w="9525" cap="flat">
                                <a:noFill/>
                                <a:prstDash val="solid"/>
                                <a:miter/>
                              </a:ln>
                              <a:effectLst/>
                            </wps:spPr>
                            <wps:bodyPr/>
                          </wps:wsp>
                          <wps:wsp>
                            <wps:cNvPr id="362" name="任意多边形: 形状 29"/>
                            <wps:cNvSpPr/>
                            <wps:spPr>
                              <a:xfrm>
                                <a:off x="12473" y="6482"/>
                                <a:ext cx="309" cy="253"/>
                              </a:xfrm>
                              <a:custGeom>
                                <a:avLst/>
                                <a:gdLst>
                                  <a:gd name="connsiteX0" fmla="*/ 272185 w 410371"/>
                                  <a:gd name="connsiteY0" fmla="*/ 136112 h 336012"/>
                                  <a:gd name="connsiteX1" fmla="*/ 160743 w 410371"/>
                                  <a:gd name="connsiteY1" fmla="*/ 107537 h 336012"/>
                                  <a:gd name="connsiteX2" fmla="*/ 108070 w 410371"/>
                                  <a:gd name="connsiteY2" fmla="*/ 85725 h 336012"/>
                                  <a:gd name="connsiteX3" fmla="*/ 2437 w 410371"/>
                                  <a:gd name="connsiteY3" fmla="*/ 0 h 336012"/>
                                  <a:gd name="connsiteX4" fmla="*/ 20821 w 410371"/>
                                  <a:gd name="connsiteY4" fmla="*/ 90678 h 336012"/>
                                  <a:gd name="connsiteX5" fmla="*/ 224941 w 410371"/>
                                  <a:gd name="connsiteY5" fmla="*/ 247745 h 336012"/>
                                  <a:gd name="connsiteX6" fmla="*/ 338670 w 410371"/>
                                  <a:gd name="connsiteY6" fmla="*/ 323945 h 336012"/>
                                  <a:gd name="connsiteX7" fmla="*/ 377913 w 410371"/>
                                  <a:gd name="connsiteY7" fmla="*/ 335185 h 336012"/>
                                  <a:gd name="connsiteX8" fmla="*/ 405726 w 410371"/>
                                  <a:gd name="connsiteY8" fmla="*/ 223838 h 336012"/>
                                  <a:gd name="connsiteX9" fmla="*/ 348576 w 410371"/>
                                  <a:gd name="connsiteY9" fmla="*/ 161258 h 336012"/>
                                  <a:gd name="connsiteX10" fmla="*/ 272185 w 410371"/>
                                  <a:gd name="connsiteY10" fmla="*/ 136112 h 3360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10371" h="336012">
                                    <a:moveTo>
                                      <a:pt x="272185" y="136112"/>
                                    </a:moveTo>
                                    <a:cubicBezTo>
                                      <a:pt x="235038" y="126587"/>
                                      <a:pt x="197224" y="120110"/>
                                      <a:pt x="160743" y="107537"/>
                                    </a:cubicBezTo>
                                    <a:cubicBezTo>
                                      <a:pt x="142677" y="101560"/>
                                      <a:pt x="125072" y="94269"/>
                                      <a:pt x="108070" y="85725"/>
                                    </a:cubicBezTo>
                                    <a:cubicBezTo>
                                      <a:pt x="67779" y="65056"/>
                                      <a:pt x="25107" y="40862"/>
                                      <a:pt x="2437" y="0"/>
                                    </a:cubicBezTo>
                                    <a:cubicBezTo>
                                      <a:pt x="-4067" y="31468"/>
                                      <a:pt x="2575" y="64227"/>
                                      <a:pt x="20821" y="90678"/>
                                    </a:cubicBezTo>
                                    <a:cubicBezTo>
                                      <a:pt x="67684" y="163830"/>
                                      <a:pt x="157314" y="197644"/>
                                      <a:pt x="224941" y="247745"/>
                                    </a:cubicBezTo>
                                    <a:cubicBezTo>
                                      <a:pt x="261581" y="274987"/>
                                      <a:pt x="299490" y="300387"/>
                                      <a:pt x="338670" y="323945"/>
                                    </a:cubicBezTo>
                                    <a:cubicBezTo>
                                      <a:pt x="350576" y="331184"/>
                                      <a:pt x="364292" y="338519"/>
                                      <a:pt x="377913" y="335185"/>
                                    </a:cubicBezTo>
                                    <a:cubicBezTo>
                                      <a:pt x="418585" y="324993"/>
                                      <a:pt x="411917" y="253841"/>
                                      <a:pt x="405726" y="223838"/>
                                    </a:cubicBezTo>
                                    <a:cubicBezTo>
                                      <a:pt x="399535" y="193834"/>
                                      <a:pt x="375436" y="173831"/>
                                      <a:pt x="348576" y="161258"/>
                                    </a:cubicBezTo>
                                    <a:cubicBezTo>
                                      <a:pt x="323992" y="150409"/>
                                      <a:pt x="298407" y="141987"/>
                                      <a:pt x="272185" y="136112"/>
                                    </a:cubicBezTo>
                                    <a:close/>
                                  </a:path>
                                </a:pathLst>
                              </a:custGeom>
                              <a:solidFill>
                                <a:srgbClr val="5DC44C"/>
                              </a:solidFill>
                              <a:ln w="9525" cap="flat">
                                <a:noFill/>
                                <a:prstDash val="solid"/>
                                <a:miter/>
                              </a:ln>
                              <a:effectLst/>
                            </wps:spPr>
                            <wps:bodyPr/>
                          </wps:wsp>
                        </wpg:grpSp>
                        <wpg:grpSp>
                          <wpg:cNvPr id="376" name="组合 2"/>
                          <wpg:cNvGrpSpPr/>
                          <wpg:grpSpPr>
                            <a:xfrm>
                              <a:off x="11967" y="6328"/>
                              <a:ext cx="449" cy="653"/>
                              <a:chOff x="11967" y="6328"/>
                              <a:chExt cx="449" cy="653"/>
                            </a:xfrm>
                            <a:effectLst/>
                          </wpg:grpSpPr>
                          <wps:wsp>
                            <wps:cNvPr id="364" name="任意多边形: 形状 26"/>
                            <wps:cNvSpPr/>
                            <wps:spPr>
                              <a:xfrm>
                                <a:off x="12136" y="6535"/>
                                <a:ext cx="96" cy="437"/>
                              </a:xfrm>
                              <a:custGeom>
                                <a:avLst/>
                                <a:gdLst>
                                  <a:gd name="connsiteX0" fmla="*/ 0 w 150399"/>
                                  <a:gd name="connsiteY0" fmla="*/ 0 h 683514"/>
                                  <a:gd name="connsiteX1" fmla="*/ 150400 w 150399"/>
                                  <a:gd name="connsiteY1" fmla="*/ 683514 h 683514"/>
                                </a:gdLst>
                                <a:ahLst/>
                                <a:cxnLst>
                                  <a:cxn ang="0">
                                    <a:pos x="connsiteX0" y="connsiteY0"/>
                                  </a:cxn>
                                  <a:cxn ang="0">
                                    <a:pos x="connsiteX1" y="connsiteY1"/>
                                  </a:cxn>
                                </a:cxnLst>
                                <a:rect l="l" t="t" r="r" b="b"/>
                                <a:pathLst>
                                  <a:path w="150399" h="683514">
                                    <a:moveTo>
                                      <a:pt x="0" y="0"/>
                                    </a:moveTo>
                                    <a:cubicBezTo>
                                      <a:pt x="0" y="0"/>
                                      <a:pt x="109537" y="416623"/>
                                      <a:pt x="150400" y="683514"/>
                                    </a:cubicBezTo>
                                  </a:path>
                                </a:pathLst>
                              </a:custGeom>
                              <a:solidFill>
                                <a:srgbClr val="4CAE48"/>
                              </a:solidFill>
                              <a:ln w="29432" cap="rnd">
                                <a:solidFill>
                                  <a:srgbClr val="0C6F37"/>
                                </a:solidFill>
                                <a:prstDash val="solid"/>
                                <a:miter/>
                              </a:ln>
                              <a:effectLst/>
                            </wps:spPr>
                            <wps:bodyPr/>
                          </wps:wsp>
                          <wps:wsp>
                            <wps:cNvPr id="365" name="任意多边形: 形状 27"/>
                            <wps:cNvSpPr/>
                            <wps:spPr>
                              <a:xfrm>
                                <a:off x="11967" y="6328"/>
                                <a:ext cx="326" cy="330"/>
                              </a:xfrm>
                              <a:custGeom>
                                <a:avLst/>
                                <a:gdLst>
                                  <a:gd name="connsiteX0" fmla="*/ 345578 w 511023"/>
                                  <a:gd name="connsiteY0" fmla="*/ 504791 h 516084"/>
                                  <a:gd name="connsiteX1" fmla="*/ 406443 w 511023"/>
                                  <a:gd name="connsiteY1" fmla="*/ 19016 h 516084"/>
                                  <a:gd name="connsiteX2" fmla="*/ 369850 w 511023"/>
                                  <a:gd name="connsiteY2" fmla="*/ 12444 h 516084"/>
                                  <a:gd name="connsiteX3" fmla="*/ 367867 w 511023"/>
                                  <a:gd name="connsiteY3" fmla="*/ 13968 h 516084"/>
                                  <a:gd name="connsiteX4" fmla="*/ 325385 w 511023"/>
                                  <a:gd name="connsiteY4" fmla="*/ 50163 h 516084"/>
                                  <a:gd name="connsiteX5" fmla="*/ 295572 w 511023"/>
                                  <a:gd name="connsiteY5" fmla="*/ 53021 h 516084"/>
                                  <a:gd name="connsiteX6" fmla="*/ 206990 w 511023"/>
                                  <a:gd name="connsiteY6" fmla="*/ 3395 h 516084"/>
                                  <a:gd name="connsiteX7" fmla="*/ 171418 w 511023"/>
                                  <a:gd name="connsiteY7" fmla="*/ 13239 h 516084"/>
                                  <a:gd name="connsiteX8" fmla="*/ 169842 w 511023"/>
                                  <a:gd name="connsiteY8" fmla="*/ 16540 h 516084"/>
                                  <a:gd name="connsiteX9" fmla="*/ 147839 w 511023"/>
                                  <a:gd name="connsiteY9" fmla="*/ 72261 h 516084"/>
                                  <a:gd name="connsiteX10" fmla="*/ 114002 w 511023"/>
                                  <a:gd name="connsiteY10" fmla="*/ 87002 h 516084"/>
                                  <a:gd name="connsiteX11" fmla="*/ 113359 w 511023"/>
                                  <a:gd name="connsiteY11" fmla="*/ 86739 h 516084"/>
                                  <a:gd name="connsiteX12" fmla="*/ 47636 w 511023"/>
                                  <a:gd name="connsiteY12" fmla="*/ 59021 h 516084"/>
                                  <a:gd name="connsiteX13" fmla="*/ 13604 w 511023"/>
                                  <a:gd name="connsiteY13" fmla="*/ 73306 h 516084"/>
                                  <a:gd name="connsiteX14" fmla="*/ 12013 w 511023"/>
                                  <a:gd name="connsiteY14" fmla="*/ 78929 h 516084"/>
                                  <a:gd name="connsiteX15" fmla="*/ 303287 w 511023"/>
                                  <a:gd name="connsiteY15" fmla="*/ 513459 h 516084"/>
                                  <a:gd name="connsiteX16" fmla="*/ 345578 w 511023"/>
                                  <a:gd name="connsiteY16" fmla="*/ 504791 h 516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511023" h="516084">
                                    <a:moveTo>
                                      <a:pt x="345578" y="504791"/>
                                    </a:moveTo>
                                    <a:cubicBezTo>
                                      <a:pt x="431303" y="486884"/>
                                      <a:pt x="634376" y="351439"/>
                                      <a:pt x="406443" y="19016"/>
                                    </a:cubicBezTo>
                                    <a:cubicBezTo>
                                      <a:pt x="398153" y="7096"/>
                                      <a:pt x="381770" y="4154"/>
                                      <a:pt x="369850" y="12444"/>
                                    </a:cubicBezTo>
                                    <a:cubicBezTo>
                                      <a:pt x="369165" y="12920"/>
                                      <a:pt x="368503" y="13429"/>
                                      <a:pt x="367867" y="13968"/>
                                    </a:cubicBezTo>
                                    <a:lnTo>
                                      <a:pt x="325385" y="50163"/>
                                    </a:lnTo>
                                    <a:cubicBezTo>
                                      <a:pt x="317026" y="57263"/>
                                      <a:pt x="305128" y="58404"/>
                                      <a:pt x="295572" y="53021"/>
                                    </a:cubicBezTo>
                                    <a:lnTo>
                                      <a:pt x="206990" y="3395"/>
                                    </a:lnTo>
                                    <a:cubicBezTo>
                                      <a:pt x="194448" y="-3709"/>
                                      <a:pt x="178522" y="698"/>
                                      <a:pt x="171418" y="13239"/>
                                    </a:cubicBezTo>
                                    <a:cubicBezTo>
                                      <a:pt x="170816" y="14301"/>
                                      <a:pt x="170289" y="15404"/>
                                      <a:pt x="169842" y="16540"/>
                                    </a:cubicBezTo>
                                    <a:lnTo>
                                      <a:pt x="147839" y="72261"/>
                                    </a:lnTo>
                                    <a:cubicBezTo>
                                      <a:pt x="142566" y="85676"/>
                                      <a:pt x="127416" y="92275"/>
                                      <a:pt x="114002" y="87002"/>
                                    </a:cubicBezTo>
                                    <a:cubicBezTo>
                                      <a:pt x="113786" y="86917"/>
                                      <a:pt x="113572" y="86829"/>
                                      <a:pt x="113359" y="86739"/>
                                    </a:cubicBezTo>
                                    <a:lnTo>
                                      <a:pt x="47636" y="59021"/>
                                    </a:lnTo>
                                    <a:cubicBezTo>
                                      <a:pt x="34294" y="53568"/>
                                      <a:pt x="19057" y="59964"/>
                                      <a:pt x="13604" y="73306"/>
                                    </a:cubicBezTo>
                                    <a:cubicBezTo>
                                      <a:pt x="12865" y="75115"/>
                                      <a:pt x="12331" y="77001"/>
                                      <a:pt x="12013" y="78929"/>
                                    </a:cubicBezTo>
                                    <a:cubicBezTo>
                                      <a:pt x="-5513" y="190466"/>
                                      <a:pt x="-51614" y="550226"/>
                                      <a:pt x="303287" y="513459"/>
                                    </a:cubicBezTo>
                                    <a:cubicBezTo>
                                      <a:pt x="312146" y="512507"/>
                                      <a:pt x="336911" y="506982"/>
                                      <a:pt x="345578" y="504791"/>
                                    </a:cubicBezTo>
                                    <a:close/>
                                  </a:path>
                                </a:pathLst>
                              </a:custGeom>
                              <a:solidFill>
                                <a:srgbClr val="FFA5A5"/>
                              </a:solidFill>
                              <a:ln w="9525" cap="flat">
                                <a:noFill/>
                                <a:prstDash val="solid"/>
                                <a:miter/>
                              </a:ln>
                              <a:effectLst/>
                            </wps:spPr>
                            <wps:bodyPr/>
                          </wps:wsp>
                          <wps:wsp>
                            <wps:cNvPr id="366" name="任意多边形: 形状 28"/>
                            <wps:cNvSpPr/>
                            <wps:spPr>
                              <a:xfrm>
                                <a:off x="12212" y="6720"/>
                                <a:ext cx="205" cy="261"/>
                              </a:xfrm>
                              <a:custGeom>
                                <a:avLst/>
                                <a:gdLst>
                                  <a:gd name="connsiteX0" fmla="*/ 98943 w 322018"/>
                                  <a:gd name="connsiteY0" fmla="*/ 345478 h 408667"/>
                                  <a:gd name="connsiteX1" fmla="*/ 134757 w 322018"/>
                                  <a:gd name="connsiteY1" fmla="*/ 254705 h 408667"/>
                                  <a:gd name="connsiteX2" fmla="*/ 322019 w 322018"/>
                                  <a:gd name="connsiteY2" fmla="*/ 1054 h 408667"/>
                                  <a:gd name="connsiteX3" fmla="*/ 139234 w 322018"/>
                                  <a:gd name="connsiteY3" fmla="*/ 88303 h 408667"/>
                                  <a:gd name="connsiteX4" fmla="*/ 12266 w 322018"/>
                                  <a:gd name="connsiteY4" fmla="*/ 247180 h 408667"/>
                                  <a:gd name="connsiteX5" fmla="*/ 13885 w 322018"/>
                                  <a:gd name="connsiteY5" fmla="*/ 388912 h 408667"/>
                                  <a:gd name="connsiteX6" fmla="*/ 98943 w 322018"/>
                                  <a:gd name="connsiteY6" fmla="*/ 345478 h 40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2018" h="408667">
                                    <a:moveTo>
                                      <a:pt x="98943" y="345478"/>
                                    </a:moveTo>
                                    <a:cubicBezTo>
                                      <a:pt x="112574" y="315916"/>
                                      <a:pt x="124531" y="285610"/>
                                      <a:pt x="134757" y="254705"/>
                                    </a:cubicBezTo>
                                    <a:cubicBezTo>
                                      <a:pt x="173222" y="154848"/>
                                      <a:pt x="237916" y="67218"/>
                                      <a:pt x="322019" y="1054"/>
                                    </a:cubicBezTo>
                                    <a:cubicBezTo>
                                      <a:pt x="252772" y="-7899"/>
                                      <a:pt x="191241" y="41821"/>
                                      <a:pt x="139234" y="88303"/>
                                    </a:cubicBezTo>
                                    <a:cubicBezTo>
                                      <a:pt x="87228" y="134785"/>
                                      <a:pt x="35126" y="182601"/>
                                      <a:pt x="12266" y="247180"/>
                                    </a:cubicBezTo>
                                    <a:cubicBezTo>
                                      <a:pt x="-3069" y="290233"/>
                                      <a:pt x="-5641" y="346430"/>
                                      <a:pt x="13885" y="388912"/>
                                    </a:cubicBezTo>
                                    <a:cubicBezTo>
                                      <a:pt x="38174" y="441871"/>
                                      <a:pt x="83799" y="374815"/>
                                      <a:pt x="98943" y="345478"/>
                                    </a:cubicBezTo>
                                    <a:close/>
                                  </a:path>
                                </a:pathLst>
                              </a:custGeom>
                              <a:solidFill>
                                <a:srgbClr val="5DC44C"/>
                              </a:solidFill>
                              <a:ln w="9525" cap="flat">
                                <a:noFill/>
                                <a:prstDash val="solid"/>
                                <a:miter/>
                              </a:ln>
                              <a:effectLst/>
                            </wps:spPr>
                            <wps:bodyPr/>
                          </wps:wsp>
                          <wps:wsp>
                            <wps:cNvPr id="367" name="任意多边形: 形状 29"/>
                            <wps:cNvSpPr/>
                            <wps:spPr>
                              <a:xfrm>
                                <a:off x="11996" y="6767"/>
                                <a:ext cx="262" cy="215"/>
                              </a:xfrm>
                              <a:custGeom>
                                <a:avLst/>
                                <a:gdLst>
                                  <a:gd name="connsiteX0" fmla="*/ 272185 w 410371"/>
                                  <a:gd name="connsiteY0" fmla="*/ 136112 h 336012"/>
                                  <a:gd name="connsiteX1" fmla="*/ 160743 w 410371"/>
                                  <a:gd name="connsiteY1" fmla="*/ 107537 h 336012"/>
                                  <a:gd name="connsiteX2" fmla="*/ 108070 w 410371"/>
                                  <a:gd name="connsiteY2" fmla="*/ 85725 h 336012"/>
                                  <a:gd name="connsiteX3" fmla="*/ 2437 w 410371"/>
                                  <a:gd name="connsiteY3" fmla="*/ 0 h 336012"/>
                                  <a:gd name="connsiteX4" fmla="*/ 20821 w 410371"/>
                                  <a:gd name="connsiteY4" fmla="*/ 90678 h 336012"/>
                                  <a:gd name="connsiteX5" fmla="*/ 224941 w 410371"/>
                                  <a:gd name="connsiteY5" fmla="*/ 247745 h 336012"/>
                                  <a:gd name="connsiteX6" fmla="*/ 338670 w 410371"/>
                                  <a:gd name="connsiteY6" fmla="*/ 323945 h 336012"/>
                                  <a:gd name="connsiteX7" fmla="*/ 377913 w 410371"/>
                                  <a:gd name="connsiteY7" fmla="*/ 335185 h 336012"/>
                                  <a:gd name="connsiteX8" fmla="*/ 405726 w 410371"/>
                                  <a:gd name="connsiteY8" fmla="*/ 223838 h 336012"/>
                                  <a:gd name="connsiteX9" fmla="*/ 348576 w 410371"/>
                                  <a:gd name="connsiteY9" fmla="*/ 161258 h 336012"/>
                                  <a:gd name="connsiteX10" fmla="*/ 272185 w 410371"/>
                                  <a:gd name="connsiteY10" fmla="*/ 136112 h 3360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10371" h="336012">
                                    <a:moveTo>
                                      <a:pt x="272185" y="136112"/>
                                    </a:moveTo>
                                    <a:cubicBezTo>
                                      <a:pt x="235038" y="126587"/>
                                      <a:pt x="197224" y="120110"/>
                                      <a:pt x="160743" y="107537"/>
                                    </a:cubicBezTo>
                                    <a:cubicBezTo>
                                      <a:pt x="142677" y="101560"/>
                                      <a:pt x="125072" y="94269"/>
                                      <a:pt x="108070" y="85725"/>
                                    </a:cubicBezTo>
                                    <a:cubicBezTo>
                                      <a:pt x="67779" y="65056"/>
                                      <a:pt x="25107" y="40862"/>
                                      <a:pt x="2437" y="0"/>
                                    </a:cubicBezTo>
                                    <a:cubicBezTo>
                                      <a:pt x="-4067" y="31468"/>
                                      <a:pt x="2575" y="64227"/>
                                      <a:pt x="20821" y="90678"/>
                                    </a:cubicBezTo>
                                    <a:cubicBezTo>
                                      <a:pt x="67684" y="163830"/>
                                      <a:pt x="157314" y="197644"/>
                                      <a:pt x="224941" y="247745"/>
                                    </a:cubicBezTo>
                                    <a:cubicBezTo>
                                      <a:pt x="261581" y="274987"/>
                                      <a:pt x="299490" y="300387"/>
                                      <a:pt x="338670" y="323945"/>
                                    </a:cubicBezTo>
                                    <a:cubicBezTo>
                                      <a:pt x="350576" y="331184"/>
                                      <a:pt x="364292" y="338519"/>
                                      <a:pt x="377913" y="335185"/>
                                    </a:cubicBezTo>
                                    <a:cubicBezTo>
                                      <a:pt x="418585" y="324993"/>
                                      <a:pt x="411917" y="253841"/>
                                      <a:pt x="405726" y="223838"/>
                                    </a:cubicBezTo>
                                    <a:cubicBezTo>
                                      <a:pt x="399535" y="193834"/>
                                      <a:pt x="375436" y="173831"/>
                                      <a:pt x="348576" y="161258"/>
                                    </a:cubicBezTo>
                                    <a:cubicBezTo>
                                      <a:pt x="323992" y="150409"/>
                                      <a:pt x="298407" y="141987"/>
                                      <a:pt x="272185" y="136112"/>
                                    </a:cubicBezTo>
                                    <a:close/>
                                  </a:path>
                                </a:pathLst>
                              </a:custGeom>
                              <a:solidFill>
                                <a:srgbClr val="5DC44C"/>
                              </a:solidFill>
                              <a:ln w="9525" cap="flat">
                                <a:noFill/>
                                <a:prstDash val="solid"/>
                                <a:miter/>
                              </a:ln>
                              <a:effectLst/>
                            </wps:spPr>
                            <wps:bodyPr/>
                          </wps:wsp>
                        </wpg:grpSp>
                        <wps:wsp>
                          <wps:cNvPr id="368" name="任意多边形 74"/>
                          <wps:cNvSpPr/>
                          <wps:spPr>
                            <a:xfrm rot="360000">
                              <a:off x="6022" y="4434"/>
                              <a:ext cx="120" cy="477"/>
                            </a:xfrm>
                            <a:custGeom>
                              <a:avLst/>
                              <a:gdLst>
                                <a:gd name="connisteX0" fmla="*/ 137160 w 137160"/>
                                <a:gd name="connsiteY0" fmla="*/ 0 h 304800"/>
                                <a:gd name="connisteX1" fmla="*/ 68580 w 137160"/>
                                <a:gd name="connsiteY1" fmla="*/ 114300 h 304800"/>
                                <a:gd name="connisteX2" fmla="*/ 22860 w 137160"/>
                                <a:gd name="connsiteY2" fmla="*/ 205740 h 304800"/>
                                <a:gd name="connisteX3" fmla="*/ 0 w 137160"/>
                                <a:gd name="connsiteY3" fmla="*/ 304800 h 304800"/>
                              </a:gdLst>
                              <a:ahLst/>
                              <a:cxnLst>
                                <a:cxn ang="0">
                                  <a:pos x="connisteX0" y="connsiteY0"/>
                                </a:cxn>
                                <a:cxn ang="0">
                                  <a:pos x="connisteX1" y="connsiteY1"/>
                                </a:cxn>
                                <a:cxn ang="0">
                                  <a:pos x="connisteX2" y="connsiteY2"/>
                                </a:cxn>
                                <a:cxn ang="0">
                                  <a:pos x="connisteX3" y="connsiteY3"/>
                                </a:cxn>
                              </a:cxnLst>
                              <a:rect l="l" t="t" r="r" b="b"/>
                              <a:pathLst>
                                <a:path w="137160" h="304800">
                                  <a:moveTo>
                                    <a:pt x="137160" y="0"/>
                                  </a:moveTo>
                                  <a:cubicBezTo>
                                    <a:pt x="124460" y="20955"/>
                                    <a:pt x="91440" y="73025"/>
                                    <a:pt x="68580" y="114300"/>
                                  </a:cubicBezTo>
                                  <a:cubicBezTo>
                                    <a:pt x="45720" y="155575"/>
                                    <a:pt x="36830" y="167640"/>
                                    <a:pt x="22860" y="205740"/>
                                  </a:cubicBezTo>
                                  <a:cubicBezTo>
                                    <a:pt x="8890" y="243840"/>
                                    <a:pt x="3810" y="287020"/>
                                    <a:pt x="0" y="304800"/>
                                  </a:cubicBezTo>
                                </a:path>
                              </a:pathLst>
                            </a:custGeom>
                            <a:noFill/>
                            <a:ln w="25400" cap="flat" cmpd="sng" algn="ctr">
                              <a:solidFill>
                                <a:srgbClr val="FFDC4F"/>
                              </a:solidFill>
                              <a:prstDash val="sysDot"/>
                              <a:miter lim="800000"/>
                            </a:ln>
                            <a:effectLst/>
                          </wps:spPr>
                          <wps:bodyPr/>
                        </wps:wsp>
                      </wpg:grpSp>
                      <wps:wsp>
                        <wps:cNvPr id="377" name="流程图: 终止 377"/>
                        <wps:cNvSpPr/>
                        <wps:spPr>
                          <a:xfrm>
                            <a:off x="7137" y="114795"/>
                            <a:ext cx="2566" cy="645"/>
                          </a:xfrm>
                          <a:prstGeom prst="flowChartTerminator">
                            <a:avLst/>
                          </a:prstGeom>
                          <a:solidFill>
                            <a:srgbClr val="FFFFFF"/>
                          </a:solidFill>
                          <a:ln w="12700" cap="flat" cmpd="sng" algn="ctr">
                            <a:solidFill>
                              <a:srgbClr val="ED7D31"/>
                            </a:solidFill>
                            <a:prstDash val="solid"/>
                            <a:miter lim="800000"/>
                          </a:ln>
                          <a:effectLst/>
                        </wps:spPr>
                        <wps:txbx>
                          <w:txbxContent>
                            <w:p>
                              <w:pPr>
                                <w:jc w:val="center"/>
                                <w:rPr>
                                  <w:rFonts w:ascii="宋体" w:hAnsi="宋体" w:eastAsia="宋体" w:cs="宋体"/>
                                  <w:b/>
                                  <w:bCs/>
                                </w:rPr>
                              </w:pPr>
                              <w:r>
                                <w:rPr>
                                  <w:rFonts w:hint="eastAsia" w:ascii="宋体" w:hAnsi="宋体" w:eastAsia="宋体" w:cs="宋体"/>
                                  <w:b/>
                                  <w:bCs/>
                                </w:rPr>
                                <w:t>作业自我评价</w:t>
                              </w:r>
                            </w:p>
                            <w:p>
                              <w:pPr>
                                <w:jc w:val="center"/>
                                <w:rPr>
                                  <w:rFonts w:ascii="宋体" w:hAnsi="宋体" w:eastAsia="宋体" w:cs="宋体"/>
                                  <w:b/>
                                  <w:bCs/>
                                </w:rPr>
                              </w:pPr>
                            </w:p>
                            <w:p>
                              <w:pPr>
                                <w:jc w:val="center"/>
                                <w:rPr>
                                  <w:rFonts w:ascii="宋体" w:hAnsi="宋体" w:eastAsia="宋体" w:cs="宋体"/>
                                  <w:b/>
                                  <w:bCs/>
                                </w:rPr>
                              </w:pPr>
                            </w:p>
                            <w:p>
                              <w:pPr>
                                <w:jc w:val="center"/>
                                <w:rPr>
                                  <w:rFonts w:ascii="宋体" w:hAnsi="宋体" w:eastAsia="宋体" w:cs="宋体"/>
                                  <w:b/>
                                  <w:bCs/>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78" name="文本框 378"/>
                        <wps:cNvSpPr txBox="1"/>
                        <wps:spPr>
                          <a:xfrm>
                            <a:off x="4384" y="115755"/>
                            <a:ext cx="7994" cy="15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60" w:lineRule="auto"/>
                                <w:ind w:right="-92" w:rightChars="-44"/>
                                <w:rPr>
                                  <w:rFonts w:ascii="楷体" w:hAnsi="楷体" w:eastAsia="楷体" w:cs="楷体"/>
                                  <w:szCs w:val="21"/>
                                </w:rPr>
                              </w:pPr>
                              <w:r>
                                <w:rPr>
                                  <w:rFonts w:hint="eastAsia" w:ascii="楷体" w:hAnsi="楷体" w:eastAsia="楷体" w:cs="楷体"/>
                                  <w:szCs w:val="21"/>
                                </w:rPr>
                                <w:t>在本次作业中，你认为哪道题是比较难的？请你试着自己出一道类似的题目练一练。</w:t>
                              </w:r>
                            </w:p>
                            <w:p>
                              <w:pPr>
                                <w:rPr>
                                  <w:rFonts w:ascii="楷体" w:hAnsi="楷体" w:eastAsia="楷体" w:cs="楷体"/>
                                  <w:szCs w:val="21"/>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17.75pt;margin-top:3.85pt;height:198.85pt;width:455.15pt;z-index:251732992;mso-width-relative:page;mso-height-relative:page;" coordorigin="3775,114633" coordsize="9103,3856" o:gfxdata="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">
                <o:lock v:ext="edit" aspectratio="f"/>
                <v:group id="_x0000_s1026" o:spid="_x0000_s1026" o:spt="203" style="position:absolute;left:3775;top:114633;height:3856;width:9103;" coordorigin="5820,3641" coordsize="7290,3339" o:gfxdata="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FCXWvwAAANwAAAAPAAAAAAAAAAEAIAAAACIAAABkcnMvZG93bnJldi54&#10;bWxQSwECFAAUAAAACACHTuJAMy8FnjsAAAA5AAAAFQAAAAAAAAABACAAAAAOAQAAZHJzL2dyb3Vw&#10;c2hhcGV4bWwueG1sUEsFBgAAAAAGAAYAYAEAAMsDAAAAAA==&#10;">
                  <o:lock v:ext="edit" aspectratio="f"/>
                  <v:roundrect id="圆角矩形 44" o:spid="_x0000_s1026" o:spt="2" style="position:absolute;left:5820;top:3641;height:3311;width:7291;" filled="f" stroked="t" coordsize="21600,21600" arcsize="0.454027777777778" o:gfxdata="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lQ0tvQAA&#10;ANwAAAAPAAAAAAAAAAEAIAAAACIAAABkcnMvZG93bnJldi54bWxQSwECFAAUAAAACACHTuJAMy8F&#10;njsAAAA5AAAAEAAAAAAAAAABACAAAAAMAQAAZHJzL3NoYXBleG1sLnhtbFBLBQYAAAAABgAGAFsB&#10;AAC2AwAAAAA=&#10;">
                    <v:fill on="f" focussize="0,0"/>
                    <v:stroke weight="3pt" color="#FFDC4F" miterlimit="8" joinstyle="miter"/>
                    <v:imagedata o:title=""/>
                    <o:lock v:ext="edit" aspectratio="f"/>
                  </v:roundrect>
                  <v:group id="组合 41" o:spid="_x0000_s1026" o:spt="203" style="position:absolute;left:5972;top:3654;height:750;width:991;" coordorigin="3602,4934" coordsize="4010,3031" o:gfxdata="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nxruhvwAAANwAAAAPAAAAAAAAAAEAIAAAACIAAABkcnMvZG93bnJldi54&#10;bWxQSwECFAAUAAAACACHTuJAMy8FnjsAAAA5AAAAFQAAAAAAAAABACAAAAAOAQAAZHJzL2dyb3Vw&#10;c2hhcGV4bWwueG1sUEsFBgAAAAAGAAYAYAEAAMsDAAAAAA==&#10;">
                    <o:lock v:ext="edit" aspectratio="f"/>
                    <v:shape id="任意多边形: 形状 5" o:spid="_x0000_s1026" o:spt="100" style="position:absolute;left:4557;top:4934;height:1472;width:1129;" fillcolor="#FFFFFF" filled="t" stroked="t" coordsize="333969,435599" o:gfxdata="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yaHD&#10;wAAAANwAAAAPAAAAAAAAAAEAIAAAACIAAABkcnMvZG93bnJldi54bWxQSwECFAAUAAAACACHTuJA&#10;My8FnjsAAAA5AAAAEAAAAAAAAAABACAAAAAPAQAAZHJzL3NoYXBleG1sLnhtbFBLBQYAAAAABgAG&#10;AFsBAAC5AwAAAAA=&#10;" path="m333955,264924c333002,161101,296522,13178,169268,986c-28186,-18064,-33996,243969,55539,356078c84114,391892,138692,430754,186032,434945c288711,443994,334907,357888,333955,264924xe">
                      <v:path o:connectlocs="1128,895;572,3;187,1203;628,1469;1128,895" o:connectangles="0,0,0,0,0"/>
                      <v:fill on="t" focussize="0,0"/>
                      <v:stroke weight="0.91503937007874pt" color="#D8D8D9" joinstyle="miter"/>
                      <v:imagedata o:title=""/>
                      <o:lock v:ext="edit" aspectratio="f"/>
                    </v:shape>
                    <v:shape id="任意多边形: 形状 6" o:spid="_x0000_s1026" o:spt="100" style="position:absolute;left:3941;top:7327;height:196;width:555;" fillcolor="#644332" filled="t" stroked="f" coordsize="164235,57842" o:gfxdata="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UK97C/&#10;AAAA3AAAAA8AAAAAAAAAAQAgAAAAIgAAAGRycy9kb3ducmV2LnhtbFBLAQIUABQAAAAIAIdO4kAz&#10;LwWeOwAAADkAAAAQAAAAAAAAAAEAIAAAAA4BAABkcnMvc2hhcGV4bWwueG1sUEsFBgAAAAAGAAYA&#10;WwEAALgDAAAAAA==&#10;" path="m155,51277c2917,61374,41779,59659,87118,47277c132457,34894,166843,16797,164080,6605c161318,-3587,122361,-1777,77117,10605c31873,22988,-2607,41085,155,51277xe">
                      <v:path o:connectlocs="0,173;294,160;554,22;260,35;0,173" o:connectangles="0,0,0,0,0"/>
                      <v:fill on="t" focussize="0,0"/>
                      <v:stroke on="f" joinstyle="miter"/>
                      <v:imagedata o:title=""/>
                      <o:lock v:ext="edit" aspectratio="f"/>
                    </v:shape>
                    <v:shape id="任意多边形: 形状 7" o:spid="_x0000_s1026" o:spt="100" style="position:absolute;left:5252;top:6243;height:1590;width:770;" fillcolor="#644332" filled="t" stroked="f" coordsize="217167,470439" o:gfxdata="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bjPy2/&#10;AAAA3AAAAA8AAAAAAAAAAQAgAAAAIgAAAGRycy9kb3ducmV2LnhtbFBLAQIUABQAAAAIAIdO4kAz&#10;LwWeOwAAADkAAAAQAAAAAAAAAAEAIAAAAA4BAABkcnMvc2hhcGV4bWwueG1sUEsFBgAAAAAGAAYA&#10;WwEAALgDAAAAAA==&#10;" path="m74006,445770c41446,394679,18825,337900,7331,278416c300,240746,-1685,202309,1426,164116c3020,122095,13712,80921,32763,43434c41690,26606,54015,11815,68958,0c120443,6044,167435,32246,199641,72866c193231,78787,187247,85152,181734,91916c164184,112956,152051,137973,146396,164783c141182,190559,141506,217150,147349,242792c153337,269282,163841,294543,178400,317468c189378,334831,202393,350820,217167,365093c196986,394811,171589,420628,142205,441293l142205,441293c126299,452523,109401,462279,91723,470440c85341,462058,79340,454438,74006,445770xe">
                      <v:path o:connectlocs="262,1506;25,940;5,554;116,146;244,0;707,246;644,310;519,556;522,820;632,1072;770,1233;504,1491;504,1491;325,1590;262,1506" o:connectangles="0,0,0,0,0,0,0,0,0,0,0,0,0,0,0"/>
                      <v:fill on="t" focussize="0,0"/>
                      <v:stroke on="f" joinstyle="miter"/>
                      <v:imagedata o:title=""/>
                      <o:lock v:ext="edit" aspectratio="f"/>
                    </v:shape>
                    <v:shape id="任意多边形: 形状 8" o:spid="_x0000_s1026" o:spt="100" style="position:absolute;left:4781;top:6232;height:1708;width:813;" fillcolor="#644332" filled="t" stroked="f" coordsize="240623,505454" o:gfxdata="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nXWhugAAANwA&#10;AAAPAAAAAAAAAAEAIAAAACIAAABkcnMvZG93bnJldi54bWxQSwECFAAUAAAACACHTuJAMy8FnjsA&#10;AAA5AAAAEAAAAAAAAAABACAAAAAJAQAAZHJzL3NoYXBleG1sLnhtbFBLBQYAAAAABgAGAFsBAACz&#10;AwAAAAA=&#10;" path="m240624,473642c223817,481430,206389,487803,188522,492692c172234,497168,155089,501645,137659,505455c136230,504312,134801,503359,133468,502217c90615,464862,58051,417148,38884,363628c28551,336518,19961,308775,13167,280570c6186,254468,1878,227724,308,200750c-866,178830,1318,156859,6785,135599c12361,115305,21104,96018,32693,78449c50270,52718,71042,29322,94511,8821c135135,-251,177008,-2345,218336,2630c212953,6678,207947,11205,203381,16156c175759,46636,162995,86450,156232,124550c149219,164381,147649,204979,151565,245232c156767,295821,170419,345178,191951,391250c205150,420393,221469,448018,240624,473642xe">
                      <v:path o:connectlocs="813,1600;636,1664;465,1708;450,1697;131,1228;44,948;1,678;22,458;110,265;319,29;737,8;687,54;527,420;512,828;648,1322;813,1600" o:connectangles="0,0,0,0,0,0,0,0,0,0,0,0,0,0,0,0"/>
                      <v:fill on="t" focussize="0,0"/>
                      <v:stroke on="f" joinstyle="miter"/>
                      <v:imagedata o:title=""/>
                      <o:lock v:ext="edit" aspectratio="f"/>
                    </v:shape>
                    <v:shape id="任意多边形: 形状 9" o:spid="_x0000_s1026" o:spt="100" style="position:absolute;left:4359;top:6263;height:1703;width:885;" fillcolor="#FBB803" filled="t" stroked="f" coordsize="261970,503904" o:gfxdata="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Ornqi8AAAA&#10;3AAAAA8AAAAAAAAAAQAgAAAAIgAAAGRycy9kb3ducmV2LnhtbFBLAQIUABQAAAAIAIdO4kAzLwWe&#10;OwAAADkAAAAQAAAAAAAAAAEAIAAAAAsBAABkcnMvc2hhcGV4bWwueG1sUEsFBgAAAAAGAAYAWwEA&#10;ALUDAAAAAA==&#10;" path="m82900,479774c54850,440235,33068,396605,18321,350425c1940,299363,-3544,245433,2223,192119c6816,153574,17557,116013,34037,80867c43562,73343,54325,65818,65469,58579l65469,58579c65469,58579,65469,58579,65469,58579l68803,56483c69376,55929,70016,55449,70708,55054c90232,42332,111129,31852,133002,23813c159334,14669,186176,7068,213393,1048l213869,1048,219203,0c206758,11159,194929,22988,183770,35433c169107,51436,156530,69230,146337,88392c137038,106329,130610,125613,127286,145542c119190,196501,130525,247269,144146,295561c159195,349567,180246,403098,215202,447961c228832,465648,244534,481637,261970,495586c232448,502196,202184,504887,171959,503587c152491,502833,133238,499239,114809,492919c104510,489362,94483,485065,84805,480060xe">
                      <v:path o:connectlocs="280,1621;61,1184;7,649;114,273;221,197;221,197;221,197;232,190;238,186;449,80;720,3;722,3;740,0;620,119;494,298;430,491;486,998;727,1513;885,1674;580,1701;387,1665;286,1622" o:connectangles="0,0,0,0,0,0,0,0,0,0,0,0,0,0,0,0,0,0,0,0,0,0"/>
                      <v:fill on="t" focussize="0,0"/>
                      <v:stroke on="f" joinstyle="miter"/>
                      <v:imagedata o:title=""/>
                      <o:lock v:ext="edit" aspectratio="f"/>
                    </v:shape>
                    <v:shape id="任意多边形: 形状 10" o:spid="_x0000_s1026" o:spt="100" style="position:absolute;left:4189;top:6538;height:1344;width:447;" fillcolor="#644332" filled="t" stroked="f" coordsize="132375,397668" o:gfxdata="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59izvQAA&#10;ANwAAAAPAAAAAAAAAAEAIAAAACIAAABkcnMvZG93bnJldi54bWxQSwECFAAUAAAACACHTuJAMy8F&#10;njsAAAA5AAAAEAAAAAAAAAABACAAAAAMAQAAZHJzL3NoYXBleG1sLnhtbFBLBQYAAAAABgAGAFsB&#10;AAC2AwAAAAA=&#10;" path="m33220,48958c47633,30353,64595,13872,83607,0c72248,24685,63686,50564,58080,77152c47143,128901,47403,182390,58842,234029c70870,286567,92122,336554,121612,381667c125041,387096,128661,392430,132375,397669c81036,369094,37125,314135,15123,248507c-10119,174117,-3546,101251,33220,48958xe">
                      <v:path o:connectlocs="112,165;282,0;196,260;198,790;410,1289;447,1344;51,839;112,165" o:connectangles="0,0,0,0,0,0,0,0"/>
                      <v:fill on="t" focussize="0,0"/>
                      <v:stroke on="f" joinstyle="miter"/>
                      <v:imagedata o:title=""/>
                      <o:lock v:ext="edit" aspectratio="f"/>
                    </v:shape>
                    <v:shape id="任意多边形: 形状 12" o:spid="_x0000_s1026" o:spt="100" style="position:absolute;left:3602;top:5568;height:1216;width:1514;" fillcolor="#FFFFFF" filled="t" stroked="t" coordsize="447953,359781" o:gfxdata="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Nn4u/&#10;AAAA3AAAAA8AAAAAAAAAAQAgAAAAIgAAAGRycy9kb3ducmV2LnhtbFBLAQIUABQAAAAIAIdO4kAz&#10;LwWeOwAAADkAAAAQAAAAAAAAAAEAIAAAAA4BAABkcnMvc2hhcGV4bWwueG1sUEsFBgAAAAAGAAYA&#10;WwEAALgDAAAAAA==&#10;" path="m352517,85984c263458,21309,93628,-56320,23809,59790c-77441,228192,167827,386021,316798,356113c342401,350804,366408,339583,386902,323347c402619,311059,438623,282961,444052,263244c463674,192949,405571,124560,352517,85984xe">
                      <v:path o:connectlocs="1191,290;80,202;1070,1203;1307,1092;1500,889;1191,290" o:connectangles="0,0,0,0,0,0"/>
                      <v:fill on="t" focussize="0,0"/>
                      <v:stroke weight="0.97503937007874pt" color="#D8D8D9" joinstyle="miter"/>
                      <v:imagedata o:title=""/>
                      <o:lock v:ext="edit" aspectratio="f"/>
                    </v:shape>
                    <v:shape id="任意多边形: 形状 13" o:spid="_x0000_s1026" o:spt="100" style="position:absolute;left:5397;top:5875;height:1809;width:1808;" fillcolor="#FFD733" filled="t" stroked="f" coordsize="655894,655916" o:gfxdata="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ORTavQAA&#10;ANwAAAAPAAAAAAAAAAEAIAAAACIAAABkcnMvZG93bnJldi54bWxQSwECFAAUAAAACACHTuJAMy8F&#10;njsAAAA5AAAAEAAAAAAAAAABACAAAAAMAQAAZHJzL3NoYXBleG1sLnhtbFBLBQYAAAAABgAGAFsB&#10;AAC2AwAAAAA=&#10;" path="m77,320938c-3807,502016,139838,651956,320916,655840c501993,659723,651934,516079,655818,335001c659701,153924,516057,3983,334979,99c333740,73,332501,53,331261,41c151206,-2770,2948,140883,77,320938xe">
                      <v:path o:connectlocs="0,885;884,1808;1807,923;923,0;913,0;0,885" o:connectangles="0,0,0,0,0,0"/>
                      <v:fill on="t" focussize="0,0"/>
                      <v:stroke on="f" joinstyle="miter"/>
                      <v:imagedata o:title=""/>
                      <o:lock v:ext="edit" aspectratio="f"/>
                    </v:shape>
                    <v:shape id="任意多边形: 形状 16" o:spid="_x0000_s1026" o:spt="100" style="position:absolute;left:6818;top:5729;height:385;width:585;" filled="f" stroked="t" coordsize="173164,113762" o:gfxdata="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eR2U74A&#10;AADcAAAADwAAAAAAAAABACAAAAAiAAAAZHJzL2Rvd25yZXYueG1sUEsBAhQAFAAAAAgAh07iQDMv&#10;BZ47AAAAOQAAABAAAAAAAAAAAQAgAAAADQEAAGRycy9zaGFwZXhtbC54bWxQSwUGAAAAAAYABgBb&#10;AQAAtwMAAAAA&#10;" path="m0,113763c37529,33562,111633,-11872,173165,2701e">
                      <v:path o:connectlocs="0,385;585,9" o:connectangles="0,0"/>
                      <v:fill on="f" focussize="0,0"/>
                      <v:stroke weight="2.41503937007874pt" color="#794200" joinstyle="miter" endcap="round"/>
                      <v:imagedata o:title=""/>
                      <o:lock v:ext="edit" aspectratio="f"/>
                    </v:shape>
                    <v:shape id="任意多边形: 形状 17" o:spid="_x0000_s1026" o:spt="100" style="position:absolute;left:7296;top:5594;height:297;width:316;" fillcolor="#794200" filled="t" stroked="f" coordsize="93630,87737" o:gfxdata="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i1hvb4A&#10;AADcAAAADwAAAAAAAAABACAAAAAiAAAAZHJzL2Rvd25yZXYueG1sUEsBAhQAFAAAAAgAh07iQDMv&#10;BZ47AAAAOQAAABAAAAAAAAAAAQAgAAAADQEAAGRycy9zaGFwZXhtbC54bWxQSwUGAAAAAAYABgBb&#10;AQAAtwMAAAAA&#10;" path="m0,45822c2787,71606,25948,90249,51732,87462c75142,84932,93059,65456,93631,41916c90844,16132,67683,-2511,41898,276c18489,2806,572,22282,0,45822xe">
                      <v:path o:connectlocs="0,155;174,296;316,141;141,0;0,155" o:connectangles="0,0,0,0,0"/>
                      <v:fill on="t" focussize="0,0"/>
                      <v:stroke on="f" joinstyle="miter"/>
                      <v:imagedata o:title=""/>
                      <o:lock v:ext="edit" aspectratio="f"/>
                    </v:shape>
                    <v:shape id="任意多边形: 形状 18" o:spid="_x0000_s1026" o:spt="100" style="position:absolute;left:5824;top:5362;height:616;width:308;" filled="f" stroked="t" coordsize="91083,182213" o:gfxdata="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BP6Rr4A&#10;AADcAAAADwAAAAAAAAABACAAAAAiAAAAZHJzL2Rvd25yZXYueG1sUEsBAhQAFAAAAAgAh07iQDMv&#10;BZ47AAAAOQAAABAAAAAAAAAAAQAgAAAADQEAAGRycy9zaGFwZXhtbC54bWxQSwUGAAAAAAYABgBb&#10;AQAAtwMAAAAA&#10;" path="m1358,182213c-6548,113538,19646,25146,91083,0e">
                      <v:path o:connectlocs="4,616;308,0" o:connectangles="0,0"/>
                      <v:fill on="f" focussize="0,0"/>
                      <v:stroke weight="2.41503937007874pt" color="#794200" joinstyle="miter" endcap="round"/>
                      <v:imagedata o:title=""/>
                      <o:lock v:ext="edit" aspectratio="f"/>
                    </v:shape>
                    <v:shape id="任意多边形: 形状 19" o:spid="_x0000_s1026" o:spt="100" style="position:absolute;left:6077;top:5172;height:322;width:322;" fillcolor="#794200" filled="t" stroked="f" coordsize="95275,95275" o:gfxdata="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2heL4A&#10;AADcAAAADwAAAAAAAAABACAAAAAiAAAAZHJzL2Rvd25yZXYueG1sUEsBAhQAFAAAAAgAh07iQDMv&#10;BZ47AAAAOQAAABAAAAAAAAAAAQAgAAAADQEAAGRycy9zaGFwZXhtbC54bWxQSwUGAAAAAAYABgBb&#10;AQAAtwMAAAAA&#10;" path="m13,46542c-592,72845,20240,94658,46542,95263c72845,95868,94658,75036,95263,48733c95868,22431,75036,618,48733,13c22431,-592,618,20240,13,46542xe">
                      <v:path o:connectlocs="0,157;157,321;321,164;164,0;0,157" o:connectangles="0,0,0,0,0"/>
                      <v:fill on="t" focussize="0,0"/>
                      <v:stroke on="f" joinstyle="miter"/>
                      <v:imagedata o:title=""/>
                      <o:lock v:ext="edit" aspectratio="f"/>
                    </v:shape>
                    <v:shape id="任意多边形: 形状 20" o:spid="_x0000_s1026" o:spt="100" style="position:absolute;left:6162;top:7189;height:120;width:330;" filled="f" stroked="t" coordsize="210597,62973" o:gfxdata="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21gkvQAA&#10;ANwAAAAPAAAAAAAAAAEAIAAAACIAAABkcnMvZG93bnJldi54bWxQSwECFAAUAAAACACHTuJAMy8F&#10;njsAAAA5AAAAEAAAAAAAAAABACAAAAAMAQAAZHJzL3NoYXBleG1sLnhtbFBLBQYAAAAABgAGAFsB&#10;AAC2AwAAAAA=&#10;" path="m210598,3429c191548,54007,102584,80296,46006,50292c24218,40831,7487,22543,0,0e">
                      <v:path o:connectlocs="330,6;72,95;0,0" o:connectangles="0,0,0"/>
                      <v:fill on="f" focussize="0,0"/>
                      <v:stroke weight="1.07251968503937pt" color="#7C5B2F" joinstyle="round" endcap="round"/>
                      <v:imagedata o:title=""/>
                      <o:lock v:ext="edit" aspectratio="f"/>
                    </v:shape>
                    <v:shape id="任意多边形: 形状 21" o:spid="_x0000_s1026" o:spt="100" style="position:absolute;left:6906;top:6867;height:339;width:339;" fillcolor="#EC803B" filled="t" stroked="f" coordsize="114300,114300" o:gfxdata="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BY7zbsAAADc&#10;AAAADwAAAAAAAAABACAAAAAiAAAAZHJzL2Rvd25yZXYueG1sUEsBAhQAFAAAAAgAh07iQDMvBZ47&#10;AAAAOQAAABAAAAAAAAAAAQAgAAAACgEAAGRycy9zaGFwZXhtbC54bWxQSwUGAAAAAAYABgBbAQAA&#10;tAMAAAAA&#10;" path="m0,57150c0,88713,25587,114300,57150,114300c88713,114300,114300,88713,114300,57150c114300,25587,88713,0,57150,0c25587,0,0,25587,0,57150xe">
                      <v:path o:connectlocs="0,169;169,339;339,169;169,0;0,169" o:connectangles="0,0,0,0,0"/>
                      <v:fill on="t" opacity="40632f" focussize="0,0"/>
                      <v:stroke on="f" joinstyle="miter"/>
                      <v:imagedata o:title=""/>
                      <o:lock v:ext="edit" aspectratio="f"/>
                    </v:shape>
                    <v:group id="组合 35" o:spid="_x0000_s1026" o:spt="203" style="position:absolute;left:5612;top:6386;height:584;width:566;" coordorigin="5684,6422" coordsize="566,584" o:gfxdata="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iKHjq+AAAA3AAAAA8AAAAAAAAAAQAgAAAAIgAAAGRycy9kb3ducmV2Lnht&#10;bFBLAQIUABQAAAAIAIdO4kAzLwWeOwAAADkAAAAVAAAAAAAAAAEAIAAAAA0BAABkcnMvZ3JvdXBz&#10;aGFwZXhtbC54bWxQSwUGAAAAAAYABgBgAQAAygMAAAAA&#10;">
                      <o:lock v:ext="edit" aspectratio="f"/>
                      <v:shape id="任意多边形: 形状 15" o:spid="_x0000_s1026" o:spt="100" style="position:absolute;left:5684;top:6422;height:584;width:566;" fillcolor="#FFFFFF" filled="t" stroked="f" coordsize="78962,92297" o:gfxdata="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ioEW8AAAA&#10;3AAAAA8AAAAAAAAAAQAgAAAAIgAAAGRycy9kb3ducmV2LnhtbFBLAQIUABQAAAAIAIdO4kAzLwWe&#10;OwAAADkAAAAQAAAAAAAAAAEAIAAAAAsBAABkcnMvc2hhcGV4bWwueG1sUEsFBgAAAAAGAAYAWwEA&#10;ALUDAAAAAA==&#10;" path="m0,46196c0,71628,17621,92297,39433,92297c61246,92297,78962,71628,78962,46196c78962,20765,61246,0,39433,0c17621,0,0,20669,0,46196xe">
                        <v:path o:connectlocs="0,292;282,584;566,292;282,0;0,292" o:connectangles="0,0,0,0,0"/>
                        <v:fill on="t" focussize="0,0"/>
                        <v:stroke on="f" joinstyle="miter"/>
                        <v:imagedata o:title=""/>
                        <o:lock v:ext="edit" aspectratio="f"/>
                      </v:shape>
                      <v:shape id="任意多边形: 形状 15" o:spid="_x0000_s1026" o:spt="100" style="position:absolute;left:5801;top:6508;height:390;width:378;" fillcolor="#644332" filled="t" stroked="f" coordsize="78962,92297" o:gfxdata="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asNjS/&#10;AAAA3AAAAA8AAAAAAAAAAQAgAAAAIgAAAGRycy9kb3ducmV2LnhtbFBLAQIUABQAAAAIAIdO4kAz&#10;LwWeOwAAADkAAAAQAAAAAAAAAAEAIAAAAA4BAABkcnMvc2hhcGV4bWwueG1sUEsFBgAAAAAGAAYA&#10;WwEAALgDAAAAAA==&#10;" path="m0,46196c0,71628,17621,92297,39433,92297c61246,92297,78962,71628,78962,46196c78962,20765,61246,0,39433,0c17621,0,0,20669,0,46196xe">
                        <v:path o:connectlocs="0,195;188,390;378,195;188,0;0,195" o:connectangles="0,0,0,0,0"/>
                        <v:fill on="t" focussize="0,0"/>
                        <v:stroke on="f" joinstyle="miter"/>
                        <v:imagedata o:title=""/>
                        <o:lock v:ext="edit" aspectratio="f"/>
                      </v:shape>
                      <v:shape id="任意多边形: 形状 15" o:spid="_x0000_s1026" o:spt="100" style="position:absolute;left:5945;top:6525;height:217;width:210;" fillcolor="#FFFFFF" filled="t" stroked="f" coordsize="78962,92297" o:gfxdata="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X8m6m/&#10;AAAA3AAAAA8AAAAAAAAAAQAgAAAAIgAAAGRycy9kb3ducmV2LnhtbFBLAQIUABQAAAAIAIdO4kAz&#10;LwWeOwAAADkAAAAQAAAAAAAAAAEAIAAAAA4BAABkcnMvc2hhcGV4bWwueG1sUEsFBgAAAAAGAAYA&#10;WwEAALgDAAAAAA==&#10;" path="m0,46196c0,71628,17621,92297,39433,92297c61246,92297,78962,71628,78962,46196c78962,20765,61246,0,39433,0c17621,0,0,20669,0,46196xe">
                        <v:path o:connectlocs="0,108;104,217;210,108;104,0;0,108" o:connectangles="0,0,0,0,0"/>
                        <v:fill on="t" focussize="0,0"/>
                        <v:stroke on="f" joinstyle="miter"/>
                        <v:imagedata o:title=""/>
                        <o:lock v:ext="edit" aspectratio="f"/>
                      </v:shape>
                    </v:group>
                    <v:group id="组合 36" o:spid="_x0000_s1026" o:spt="203" style="position:absolute;left:6380;top:6386;height:584;width:566;" coordorigin="5684,6422" coordsize="566,584" o:gfxdata="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2OGTsAAAADcAAAADwAAAAAAAAABACAAAAAiAAAAZHJzL2Rvd25yZXYu&#10;eG1sUEsBAhQAFAAAAAgAh07iQDMvBZ47AAAAOQAAABUAAAAAAAAAAQAgAAAADwEAAGRycy9ncm91&#10;cHNoYXBleG1sLnhtbFBLBQYAAAAABgAGAGABAADMAwAAAAA=&#10;">
                      <o:lock v:ext="edit" aspectratio="f"/>
                      <v:shape id="任意多边形: 形状 15" o:spid="_x0000_s1026" o:spt="100" style="position:absolute;left:5684;top:6422;height:584;width:566;" fillcolor="#FFFFFF" filled="t" stroked="f" coordsize="78962,92297" o:gfxdata="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VZpka/&#10;AAAA3AAAAA8AAAAAAAAAAQAgAAAAIgAAAGRycy9kb3ducmV2LnhtbFBLAQIUABQAAAAIAIdO4kAz&#10;LwWeOwAAADkAAAAQAAAAAAAAAAEAIAAAAA4BAABkcnMvc2hhcGV4bWwueG1sUEsFBgAAAAAGAAYA&#10;WwEAALgDAAAAAA==&#10;" path="m0,46196c0,71628,17621,92297,39433,92297c61246,92297,78962,71628,78962,46196c78962,20765,61246,0,39433,0c17621,0,0,20669,0,46196xe">
                        <v:path o:connectlocs="0,292;282,584;566,292;282,0;0,292" o:connectangles="0,0,0,0,0"/>
                        <v:fill on="t" focussize="0,0"/>
                        <v:stroke on="f" joinstyle="miter"/>
                        <v:imagedata o:title=""/>
                        <o:lock v:ext="edit" aspectratio="f"/>
                      </v:shape>
                      <v:shape id="任意多边形: 形状 15" o:spid="_x0000_s1026" o:spt="100" style="position:absolute;left:5801;top:6508;height:390;width:378;" fillcolor="#644332" filled="t" stroked="f" coordsize="78962,92297" o:gfxdata="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ZcwN74A&#10;AADcAAAADwAAAAAAAAABACAAAAAiAAAAZHJzL2Rvd25yZXYueG1sUEsBAhQAFAAAAAgAh07iQDMv&#10;BZ47AAAAOQAAABAAAAAAAAAAAQAgAAAADQEAAGRycy9zaGFwZXhtbC54bWxQSwUGAAAAAAYABgBb&#10;AQAAtwMAAAAA&#10;" path="m0,46196c0,71628,17621,92297,39433,92297c61246,92297,78962,71628,78962,46196c78962,20765,61246,0,39433,0c17621,0,0,20669,0,46196xe">
                        <v:path o:connectlocs="0,195;188,390;378,195;188,0;0,195" o:connectangles="0,0,0,0,0"/>
                        <v:fill on="t" focussize="0,0"/>
                        <v:stroke on="f" joinstyle="miter"/>
                        <v:imagedata o:title=""/>
                        <o:lock v:ext="edit" aspectratio="f"/>
                      </v:shape>
                      <v:shape id="任意多边形: 形状 15" o:spid="_x0000_s1026" o:spt="100" style="position:absolute;left:5945;top:6525;height:217;width:210;" fillcolor="#FFFFFF" filled="t" stroked="f" coordsize="78962,92297" o:gfxdata="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rHnaq/&#10;AAAA3AAAAA8AAAAAAAAAAQAgAAAAIgAAAGRycy9kb3ducmV2LnhtbFBLAQIUABQAAAAIAIdO4kAz&#10;LwWeOwAAADkAAAAQAAAAAAAAAAEAIAAAAA4BAABkcnMvc2hhcGV4bWwueG1sUEsFBgAAAAAGAAYA&#10;WwEAALgDAAAAAA==&#10;" path="m0,46196c0,71628,17621,92297,39433,92297c61246,92297,78962,71628,78962,46196c78962,20765,61246,0,39433,0c17621,0,0,20669,0,46196xe">
                        <v:path o:connectlocs="0,108;104,217;210,108;104,0;0,108" o:connectangles="0,0,0,0,0"/>
                        <v:fill on="t" focussize="0,0"/>
                        <v:stroke on="f" joinstyle="miter"/>
                        <v:imagedata o:title=""/>
                        <o:lock v:ext="edit" aspectratio="f"/>
                      </v:shape>
                    </v:group>
                    <v:shape id="任意多边形: 形状 21" o:spid="_x0000_s1026" o:spt="100" style="position:absolute;left:5346;top:6867;height:339;width:339;" fillcolor="#EC803B" filled="t" stroked="f" coordsize="114300,114300" o:gfxdata="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QOWK/&#10;AAAA3AAAAA8AAAAAAAAAAQAgAAAAIgAAAGRycy9kb3ducmV2LnhtbFBLAQIUABQAAAAIAIdO4kAz&#10;LwWeOwAAADkAAAAQAAAAAAAAAAEAIAAAAA4BAABkcnMvc2hhcGV4bWwueG1sUEsFBgAAAAAGAAYA&#10;WwEAALgDAAAAAA==&#10;" path="m0,57150c0,88713,25587,114300,57150,114300c88713,114300,114300,88713,114300,57150c114300,25587,88713,0,57150,0c25587,0,0,25587,0,57150xe">
                      <v:path o:connectlocs="0,169;169,339;339,169;169,0;0,169" o:connectangles="0,0,0,0,0"/>
                      <v:fill on="t" opacity="40632f" focussize="0,0"/>
                      <v:stroke on="f" joinstyle="miter"/>
                      <v:imagedata o:title=""/>
                      <o:lock v:ext="edit" aspectratio="f"/>
                    </v:shape>
                  </v:group>
                  <v:group id="组合 1" o:spid="_x0000_s1026" o:spt="203" style="position:absolute;left:12505;top:5844;height:771;width:531;" coordorigin="12439,5964" coordsize="531,771" o:gfxdata="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gvI9W+AAAA3AAAAA8AAAAAAAAAAQAgAAAAIgAAAGRycy9kb3ducmV2Lnht&#10;bFBLAQIUABQAAAAIAIdO4kAzLwWeOwAAADkAAAAVAAAAAAAAAAEAIAAAAA0BAABkcnMvZ3JvdXBz&#10;aGFwZXhtbC54bWxQSwUGAAAAAAYABgBgAQAAygMAAAAA&#10;">
                    <o:lock v:ext="edit" aspectratio="f"/>
                    <v:shape id="任意多边形: 形状 26" o:spid="_x0000_s1026" o:spt="100" style="position:absolute;left:12639;top:6208;height:516;width:113;" fillcolor="#4CAE48" filled="t" stroked="t" coordsize="150399,683514" o:gfxdata="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R6K7u&#10;wAAAANwAAAAPAAAAAAAAAAEAIAAAACIAAABkcnMvZG93bnJldi54bWxQSwECFAAUAAAACACHTuJA&#10;My8FnjsAAAA5AAAAEAAAAAAAAAABACAAAAAPAQAAZHJzL3NoYXBleG1sLnhtbFBLBQYAAAAABgAG&#10;AFsBAAC5AwAAAAA=&#10;" path="m0,0c0,0,109537,416623,150400,683514e">
                      <v:path o:connectlocs="0,0;113,516" o:connectangles="0,0"/>
                      <v:fill on="t" focussize="0,0"/>
                      <v:stroke weight="2.31748031496063pt" color="#0C6F37" joinstyle="miter" endcap="round"/>
                      <v:imagedata o:title=""/>
                      <o:lock v:ext="edit" aspectratio="f"/>
                    </v:shape>
                    <v:shape id="任意多边形: 形状 27" o:spid="_x0000_s1026" o:spt="100" style="position:absolute;left:12439;top:5964;height:389;width:385;" fillcolor="#FFA5A5" filled="t" stroked="f" coordsize="511023,516084" o:gfxdata="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1g+8W5AAAA3AAA&#10;AA8AAAAAAAAAAQAgAAAAIgAAAGRycy9kb3ducmV2LnhtbFBLAQIUABQAAAAIAIdO4kAzLwWeOwAA&#10;ADkAAAAQAAAAAAAAAAEAIAAAAAgBAABkcnMvc2hhcGV4bWwueG1sUEsFBgAAAAAGAAYAWwEAALID&#10;AAAAAA==&#10;" path="m345578,504791c431303,486884,634376,351439,406443,19016c398153,7096,381770,4154,369850,12444c369165,12920,368503,13429,367867,13968l325385,50163c317026,57263,305128,58404,295572,53021l206990,3395c194448,-3709,178522,698,171418,13239c170816,14301,170289,15404,169842,16540l147839,72261c142566,85676,127416,92275,114002,87002c113786,86917,113572,86829,113359,86739l47636,59021c34294,53568,19057,59964,13604,73306c12865,75115,12331,77001,12013,78929c-5513,190466,-51614,550226,303287,513459c312146,512507,336911,506982,345578,504791xe">
                      <v:path o:connectlocs="260,380;306,14;278,9;277,10;245,37;222,39;155,2;129,9;127,12;111,54;85,65;85,65;35,44;10,55;9,59;228,387;260,380" o:connectangles="0,0,0,0,0,0,0,0,0,0,0,0,0,0,0,0,0"/>
                      <v:fill on="t" focussize="0,0"/>
                      <v:stroke on="f" joinstyle="miter"/>
                      <v:imagedata o:title=""/>
                      <o:lock v:ext="edit" aspectratio="f"/>
                    </v:shape>
                    <v:shape id="任意多边形: 形状 28" o:spid="_x0000_s1026" o:spt="100" style="position:absolute;left:12728;top:6427;height:308;width:243;" fillcolor="#5DC44C" filled="t" stroked="f" coordsize="322018,408667" o:gfxdata="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SjJ5b4A&#10;AADcAAAADwAAAAAAAAABACAAAAAiAAAAZHJzL2Rvd25yZXYueG1sUEsBAhQAFAAAAAgAh07iQDMv&#10;BZ47AAAAOQAAABAAAAAAAAAAAQAgAAAADQEAAGRycy9zaGFwZXhtbC54bWxQSwUGAAAAAAYABgBb&#10;AQAAtwMAAAAA&#10;" path="m98943,345478c112574,315916,124531,285610,134757,254705c173222,154848,237916,67218,322019,1054c252772,-7899,191241,41821,139234,88303c87228,134785,35126,182601,12266,247180c-3069,290233,-5641,346430,13885,388912c38174,441871,83799,374815,98943,345478xe">
                      <v:path o:connectlocs="74,260;101,191;243,0;105,66;9,186;10,293;74,260" o:connectangles="0,0,0,0,0,0,0"/>
                      <v:fill on="t" focussize="0,0"/>
                      <v:stroke on="f" joinstyle="miter"/>
                      <v:imagedata o:title=""/>
                      <o:lock v:ext="edit" aspectratio="f"/>
                    </v:shape>
                    <v:shape id="任意多边形: 形状 29" o:spid="_x0000_s1026" o:spt="100" style="position:absolute;left:12473;top:6482;height:253;width:309;" fillcolor="#5DC44C" filled="t" stroked="f" coordsize="410371,336012" o:gfxdata="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ICSfvQAA&#10;ANwAAAAPAAAAAAAAAAEAIAAAACIAAABkcnMvZG93bnJldi54bWxQSwECFAAUAAAACACHTuJAMy8F&#10;njsAAAA5AAAAEAAAAAAAAAABACAAAAAMAQAAZHJzL3NoYXBleG1sLnhtbFBLBQYAAAAABgAGAFsB&#10;AAC2AwAAAAA=&#10;" path="m272185,136112c235038,126587,197224,120110,160743,107537c142677,101560,125072,94269,108070,85725c67779,65056,25107,40862,2437,0c-4067,31468,2575,64227,20821,90678c67684,163830,157314,197644,224941,247745c261581,274987,299490,300387,338670,323945c350576,331184,364292,338519,377913,335185c418585,324993,411917,253841,405726,223838c399535,193834,375436,173831,348576,161258c323992,150409,298407,141987,272185,136112xe">
                      <v:path o:connectlocs="204,102;121,80;81,64;1,0;15,68;169,186;255,243;284,252;305,168;262,121;204,102" o:connectangles="0,0,0,0,0,0,0,0,0,0,0"/>
                      <v:fill on="t" focussize="0,0"/>
                      <v:stroke on="f" joinstyle="miter"/>
                      <v:imagedata o:title=""/>
                      <o:lock v:ext="edit" aspectratio="f"/>
                    </v:shape>
                  </v:group>
                  <v:group id="组合 2" o:spid="_x0000_s1026" o:spt="203" style="position:absolute;left:11967;top:6328;height:653;width:449;" coordorigin="11967,6328" coordsize="449,653" o:gfxdata="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P29osAAAADcAAAADwAAAAAAAAABACAAAAAiAAAAZHJzL2Rvd25yZXYu&#10;eG1sUEsBAhQAFAAAAAgAh07iQDMvBZ47AAAAOQAAABUAAAAAAAAAAQAgAAAADwEAAGRycy9ncm91&#10;cHNoYXBleG1sLnhtbFBLBQYAAAAABgAGAGABAADMAwAAAAA=&#10;">
                    <o:lock v:ext="edit" aspectratio="f"/>
                    <v:shape id="任意多边形: 形状 26" o:spid="_x0000_s1026" o:spt="100" style="position:absolute;left:12136;top:6535;height:437;width:96;" fillcolor="#4CAE48" filled="t" stroked="t" coordsize="150399,683514" o:gfxdata="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GFy82/&#10;AAAA3AAAAA8AAAAAAAAAAQAgAAAAIgAAAGRycy9kb3ducmV2LnhtbFBLAQIUABQAAAAIAIdO4kAz&#10;LwWeOwAAADkAAAAQAAAAAAAAAAEAIAAAAA4BAABkcnMvc2hhcGV4bWwueG1sUEsFBgAAAAAGAAYA&#10;WwEAALgDAAAAAA==&#10;" path="m0,0c0,0,109537,416623,150400,683514e">
                      <v:path o:connectlocs="0,0;96,437" o:connectangles="0,0"/>
                      <v:fill on="t" focussize="0,0"/>
                      <v:stroke weight="2.31748031496063pt" color="#0C6F37" joinstyle="miter" endcap="round"/>
                      <v:imagedata o:title=""/>
                      <o:lock v:ext="edit" aspectratio="f"/>
                    </v:shape>
                    <v:shape id="任意多边形: 形状 27" o:spid="_x0000_s1026" o:spt="100" style="position:absolute;left:11967;top:6328;height:330;width:326;" fillcolor="#FFA5A5" filled="t" stroked="f" coordsize="511023,516084" o:gfxdata="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F1hdvQAA&#10;ANwAAAAPAAAAAAAAAAEAIAAAACIAAABkcnMvZG93bnJldi54bWxQSwECFAAUAAAACACHTuJAMy8F&#10;njsAAAA5AAAAEAAAAAAAAAABACAAAAAMAQAAZHJzL3NoYXBleG1sLnhtbFBLBQYAAAAABgAGAFsB&#10;AAC2AwAAAAA=&#10;" path="m345578,504791c431303,486884,634376,351439,406443,19016c398153,7096,381770,4154,369850,12444c369165,12920,368503,13429,367867,13968l325385,50163c317026,57263,305128,58404,295572,53021l206990,3395c194448,-3709,178522,698,171418,13239c170816,14301,170289,15404,169842,16540l147839,72261c142566,85676,127416,92275,114002,87002c113786,86917,113572,86829,113359,86739l47636,59021c34294,53568,19057,59964,13604,73306c12865,75115,12331,77001,12013,78929c-5513,190466,-51614,550226,303287,513459c312146,512507,336911,506982,345578,504791xe">
                      <v:path o:connectlocs="220,322;259,12;235,7;234,8;207,32;188,33;132,2;109,8;108,10;94,46;72,55;72,55;30,37;8,46;7,50;193,328;220,322" o:connectangles="0,0,0,0,0,0,0,0,0,0,0,0,0,0,0,0,0"/>
                      <v:fill on="t" focussize="0,0"/>
                      <v:stroke on="f" joinstyle="miter"/>
                      <v:imagedata o:title=""/>
                      <o:lock v:ext="edit" aspectratio="f"/>
                    </v:shape>
                    <v:shape id="任意多边形: 形状 28" o:spid="_x0000_s1026" o:spt="100" style="position:absolute;left:12212;top:6720;height:261;width:205;" fillcolor="#5DC44C" filled="t" stroked="f" coordsize="322018,408667" o:gfxdata="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sFRkb4A&#10;AADcAAAADwAAAAAAAAABACAAAAAiAAAAZHJzL2Rvd25yZXYueG1sUEsBAhQAFAAAAAgAh07iQDMv&#10;BZ47AAAAOQAAABAAAAAAAAAAAQAgAAAADQEAAGRycy9zaGFwZXhtbC54bWxQSwUGAAAAAAYABgBb&#10;AQAAtwMAAAAA&#10;" path="m98943,345478c112574,315916,124531,285610,134757,254705c173222,154848,237916,67218,322019,1054c252772,-7899,191241,41821,139234,88303c87228,134785,35126,182601,12266,247180c-3069,290233,-5641,346430,13885,388912c38174,441871,83799,374815,98943,345478xe">
                      <v:path o:connectlocs="62,220;85,162;205,0;88,56;7,157;8,248;62,220" o:connectangles="0,0,0,0,0,0,0"/>
                      <v:fill on="t" focussize="0,0"/>
                      <v:stroke on="f" joinstyle="miter"/>
                      <v:imagedata o:title=""/>
                      <o:lock v:ext="edit" aspectratio="f"/>
                    </v:shape>
                    <v:shape id="任意多边形: 形状 29" o:spid="_x0000_s1026" o:spt="100" style="position:absolute;left:11996;top:6767;height:215;width:262;" fillcolor="#5DC44C" filled="t" stroked="f" coordsize="410371,336012" o:gfxdata="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1Xhwe8AAAA&#10;3AAAAA8AAAAAAAAAAQAgAAAAIgAAAGRycy9kb3ducmV2LnhtbFBLAQIUABQAAAAIAIdO4kAzLwWe&#10;OwAAADkAAAAQAAAAAAAAAAEAIAAAAAsBAABkcnMvc2hhcGV4bWwueG1sUEsFBgAAAAAGAAYAWwEA&#10;ALUDAAAAAA==&#10;" path="m272185,136112c235038,126587,197224,120110,160743,107537c142677,101560,125072,94269,108070,85725c67779,65056,25107,40862,2437,0c-4067,31468,2575,64227,20821,90678c67684,163830,157314,197644,224941,247745c261581,274987,299490,300387,338670,323945c350576,331184,364292,338519,377913,335185c418585,324993,411917,253841,405726,223838c399535,193834,375436,173831,348576,161258c323992,150409,298407,141987,272185,136112xe">
                      <v:path o:connectlocs="173,87;102,68;68,54;1,0;13,58;143,158;216,207;241,214;259,143;222,103;173,87" o:connectangles="0,0,0,0,0,0,0,0,0,0,0"/>
                      <v:fill on="t" focussize="0,0"/>
                      <v:stroke on="f" joinstyle="miter"/>
                      <v:imagedata o:title=""/>
                      <o:lock v:ext="edit" aspectratio="f"/>
                    </v:shape>
                  </v:group>
                  <v:shape id="任意多边形 74" o:spid="_x0000_s1026" o:spt="100" style="position:absolute;left:6022;top:4434;height:477;width:120;rotation:393216f;" filled="f" stroked="t" coordsize="137160,304800" o:gfxdata="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lYAPu5AAAA3AAA&#10;AA8AAAAAAAAAAQAgAAAAIgAAAGRycy9kb3ducmV2LnhtbFBLAQIUABQAAAAIAIdO4kAzLwWeOwAA&#10;ADkAAAAQAAAAAAAAAAEAIAAAAAgBAABkcnMvc2hhcGV4bWwueG1sUEsFBgAAAAAGAAYAWwEAALID&#10;AAAAAA==&#10;" path="m137160,0c124460,20955,91440,73025,68580,114300c45720,155575,36830,167640,22860,205740c8890,243840,3810,287020,0,304800e">
                    <v:path o:connectlocs="120,0;60,178;20,321;0,477" o:connectangles="0,0,0,0"/>
                    <v:fill on="f" focussize="0,0"/>
                    <v:stroke weight="2pt" color="#FFDC4F" miterlimit="8" joinstyle="miter" dashstyle="1 1"/>
                    <v:imagedata o:title=""/>
                    <o:lock v:ext="edit" aspectratio="f"/>
                  </v:shape>
                </v:group>
                <v:shape id="_x0000_s1026" o:spid="_x0000_s1026" o:spt="116" type="#_x0000_t116" style="position:absolute;left:7137;top:114795;height:645;width:2566;v-text-anchor:middle;" fillcolor="#FFFFFF" filled="t" stroked="t" coordsize="21600,21600" o:gfxdata="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C9+JvQAA&#10;ANwAAAAPAAAAAAAAAAEAIAAAACIAAABkcnMvZG93bnJldi54bWxQSwECFAAUAAAACACHTuJAMy8F&#10;njsAAAA5AAAAEAAAAAAAAAABACAAAAAMAQAAZHJzL3NoYXBleG1sLnhtbFBLBQYAAAAABgAGAFsB&#10;AAC2AwAAAAA=&#10;">
                  <v:fill on="t" focussize="0,0"/>
                  <v:stroke weight="1pt" color="#ED7D31" miterlimit="8" joinstyle="miter"/>
                  <v:imagedata o:title=""/>
                  <o:lock v:ext="edit" aspectratio="f"/>
                  <v:textbox>
                    <w:txbxContent>
                      <w:p>
                        <w:pPr>
                          <w:jc w:val="center"/>
                          <w:rPr>
                            <w:rFonts w:ascii="宋体" w:hAnsi="宋体" w:eastAsia="宋体" w:cs="宋体"/>
                            <w:b/>
                            <w:bCs/>
                          </w:rPr>
                        </w:pPr>
                        <w:r>
                          <w:rPr>
                            <w:rFonts w:hint="eastAsia" w:ascii="宋体" w:hAnsi="宋体" w:eastAsia="宋体" w:cs="宋体"/>
                            <w:b/>
                            <w:bCs/>
                          </w:rPr>
                          <w:t>作业自我评价</w:t>
                        </w:r>
                      </w:p>
                      <w:p>
                        <w:pPr>
                          <w:jc w:val="center"/>
                          <w:rPr>
                            <w:rFonts w:ascii="宋体" w:hAnsi="宋体" w:eastAsia="宋体" w:cs="宋体"/>
                            <w:b/>
                            <w:bCs/>
                          </w:rPr>
                        </w:pPr>
                      </w:p>
                      <w:p>
                        <w:pPr>
                          <w:jc w:val="center"/>
                          <w:rPr>
                            <w:rFonts w:ascii="宋体" w:hAnsi="宋体" w:eastAsia="宋体" w:cs="宋体"/>
                            <w:b/>
                            <w:bCs/>
                          </w:rPr>
                        </w:pPr>
                      </w:p>
                      <w:p>
                        <w:pPr>
                          <w:jc w:val="center"/>
                          <w:rPr>
                            <w:rFonts w:ascii="宋体" w:hAnsi="宋体" w:eastAsia="宋体" w:cs="宋体"/>
                            <w:b/>
                            <w:bCs/>
                          </w:rPr>
                        </w:pPr>
                      </w:p>
                    </w:txbxContent>
                  </v:textbox>
                </v:shape>
                <v:shape id="_x0000_s1026" o:spid="_x0000_s1026" o:spt="202" type="#_x0000_t202" style="position:absolute;left:4384;top:115755;height:1560;width:7994;" filled="f" stroked="f" coordsize="21600,21600" o:gfxdata="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R+HBS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spacing w:line="360" w:lineRule="auto"/>
                          <w:ind w:right="-92" w:rightChars="-44"/>
                          <w:rPr>
                            <w:rFonts w:ascii="楷体" w:hAnsi="楷体" w:eastAsia="楷体" w:cs="楷体"/>
                            <w:szCs w:val="21"/>
                          </w:rPr>
                        </w:pPr>
                        <w:r>
                          <w:rPr>
                            <w:rFonts w:hint="eastAsia" w:ascii="楷体" w:hAnsi="楷体" w:eastAsia="楷体" w:cs="楷体"/>
                            <w:szCs w:val="21"/>
                          </w:rPr>
                          <w:t>在本次作业中，你认为哪道题是比较难的？请你试着自己出一道类似的题目练一练。</w:t>
                        </w:r>
                      </w:p>
                      <w:p>
                        <w:pPr>
                          <w:rPr>
                            <w:rFonts w:ascii="楷体" w:hAnsi="楷体" w:eastAsia="楷体" w:cs="楷体"/>
                            <w:szCs w:val="21"/>
                          </w:rPr>
                        </w:pPr>
                      </w:p>
                    </w:txbxContent>
                  </v:textbox>
                </v:shape>
              </v:group>
            </w:pict>
          </mc:Fallback>
        </mc:AlternateContent>
      </w: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92" w:rightChars="-44"/>
        <w:rPr>
          <w:rFonts w:ascii="宋体" w:hAnsi="宋体" w:eastAsia="宋体" w:cs="宋体"/>
          <w:b/>
          <w:bCs/>
          <w:sz w:val="24"/>
        </w:rPr>
      </w:pPr>
      <w:r>
        <w:rPr>
          <w:rFonts w:hint="eastAsia" w:ascii="楷体" w:hAnsi="楷体" w:eastAsia="楷体" w:cs="楷体"/>
          <w:sz w:val="24"/>
        </w:rPr>
        <mc:AlternateContent>
          <mc:Choice Requires="wps">
            <w:drawing>
              <wp:anchor distT="0" distB="0" distL="114300" distR="114300" simplePos="0" relativeHeight="251836416" behindDoc="0" locked="0" layoutInCell="1" allowOverlap="1">
                <wp:simplePos x="0" y="0"/>
                <wp:positionH relativeFrom="column">
                  <wp:posOffset>2572385</wp:posOffset>
                </wp:positionH>
                <wp:positionV relativeFrom="paragraph">
                  <wp:posOffset>909955</wp:posOffset>
                </wp:positionV>
                <wp:extent cx="365760" cy="27813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8</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2.55pt;margin-top:71.65pt;height:21.9pt;width:28.8pt;z-index:251836416;mso-width-relative:page;mso-height-relative:page;" filled="f" stroked="f" coordsize="21600,21600" o:gfxdata="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PH6+83AAAAAsBAAAPAAAAAAAAAAEAIAAAACIA&#10;AABkcnMvZG93bnJldi54bWxQSwECFAAUAAAACACHTuJA18+lLT4CAABnBAAADgAAAAAAAAABACAA&#10;AAArAQAAZHJzL2Uyb0RvYy54bWxQSwUGAAAAAAYABgBZAQAA2wUAAAAA&#10;">
                <v:fill on="f" focussize="0,0"/>
                <v:stroke on="f" weight="0.5pt"/>
                <v:imagedata o:title=""/>
                <o:lock v:ext="edit" aspectratio="f"/>
                <v:textbox>
                  <w:txbxContent>
                    <w:p>
                      <w:pPr>
                        <w:rPr>
                          <w:sz w:val="24"/>
                        </w:rPr>
                      </w:pPr>
                      <w:r>
                        <w:rPr>
                          <w:rFonts w:hint="eastAsia"/>
                          <w:sz w:val="24"/>
                        </w:rPr>
                        <w:t>8</w:t>
                      </w:r>
                    </w:p>
                  </w:txbxContent>
                </v:textbox>
              </v:shape>
            </w:pict>
          </mc:Fallback>
        </mc:AlternateContent>
      </w:r>
    </w:p>
    <w:p>
      <w:pPr>
        <w:spacing w:line="360" w:lineRule="auto"/>
        <w:ind w:right="-92" w:rightChars="-44"/>
        <w:rPr>
          <w:rFonts w:ascii="宋体" w:hAnsi="宋体" w:eastAsia="宋体" w:cs="宋体"/>
          <w:b/>
          <w:bCs/>
          <w:sz w:val="24"/>
        </w:rPr>
      </w:pPr>
      <w:r>
        <w:rPr>
          <w:rFonts w:hint="eastAsia" w:ascii="仿宋" w:hAnsi="仿宋" w:eastAsia="仿宋" w:cs="仿宋"/>
          <w:sz w:val="28"/>
          <w:szCs w:val="36"/>
        </w:rPr>
        <w:drawing>
          <wp:anchor distT="0" distB="0" distL="114300" distR="114300" simplePos="0" relativeHeight="251759616" behindDoc="1" locked="0" layoutInCell="1" allowOverlap="1">
            <wp:simplePos x="0" y="0"/>
            <wp:positionH relativeFrom="column">
              <wp:posOffset>-1118235</wp:posOffset>
            </wp:positionH>
            <wp:positionV relativeFrom="page">
              <wp:posOffset>5080</wp:posOffset>
            </wp:positionV>
            <wp:extent cx="7548245" cy="10723880"/>
            <wp:effectExtent l="0" t="0" r="14605" b="1270"/>
            <wp:wrapNone/>
            <wp:docPr id="16" name="图片 16"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smuser\Desktop\a0e2ae8f8e24410db4dc1e0e8eda3dfb.jpga0e2ae8f8e24410db4dc1e0e8eda3dfb"/>
                    <pic:cNvPicPr>
                      <a:picLocks noChangeAspect="1"/>
                    </pic:cNvPicPr>
                  </pic:nvPicPr>
                  <pic:blipFill>
                    <a:blip r:embed="rId8"/>
                    <a:srcRect/>
                    <a:stretch>
                      <a:fillRect/>
                    </a:stretch>
                  </pic:blipFill>
                  <pic:spPr>
                    <a:xfrm>
                      <a:off x="0" y="0"/>
                      <a:ext cx="7548245" cy="10723880"/>
                    </a:xfrm>
                    <a:prstGeom prst="rect">
                      <a:avLst/>
                    </a:prstGeom>
                  </pic:spPr>
                </pic:pic>
              </a:graphicData>
            </a:graphic>
          </wp:anchor>
        </w:drawing>
      </w:r>
      <w:r>
        <w:rPr>
          <w:rFonts w:hint="eastAsia" w:ascii="宋体" w:hAnsi="宋体" w:eastAsia="宋体" w:cs="宋体"/>
          <w:b/>
          <w:bCs/>
          <w:sz w:val="24"/>
        </w:rPr>
        <w:t>三、设计理念阐述</w:t>
      </w:r>
    </w:p>
    <w:p>
      <w:pPr>
        <w:spacing w:line="360" w:lineRule="auto"/>
        <w:ind w:right="-92" w:rightChars="-44"/>
        <w:jc w:val="center"/>
        <w:rPr>
          <w:rFonts w:ascii="宋体" w:hAnsi="宋体" w:eastAsia="宋体" w:cs="宋体"/>
          <w:b/>
          <w:bCs/>
          <w:sz w:val="24"/>
        </w:rPr>
      </w:pPr>
      <w:r>
        <w:rPr>
          <w:rFonts w:hint="eastAsia" w:ascii="楷体" w:hAnsi="楷体" w:eastAsia="楷体" w:cs="楷体"/>
          <w:b/>
          <w:bCs/>
          <w:sz w:val="24"/>
        </w:rPr>
        <w:t>以丰富层次  促目标落实</w:t>
      </w:r>
    </w:p>
    <w:p>
      <w:pPr>
        <w:spacing w:line="360" w:lineRule="auto"/>
        <w:ind w:right="-92" w:rightChars="-44" w:firstLine="480" w:firstLineChars="200"/>
        <w:rPr>
          <w:rStyle w:val="8"/>
          <w:rFonts w:ascii="楷体" w:hAnsi="楷体" w:eastAsia="楷体" w:cs="楷体"/>
          <w:b w:val="0"/>
          <w:color w:val="191919"/>
          <w:sz w:val="24"/>
          <w:shd w:val="clear" w:color="auto" w:fill="FFFFFF"/>
        </w:rPr>
      </w:pPr>
      <w:r>
        <w:rPr>
          <w:rStyle w:val="8"/>
          <w:rFonts w:hint="eastAsia" w:ascii="楷体" w:hAnsi="楷体" w:eastAsia="楷体" w:cs="楷体"/>
          <w:b w:val="0"/>
          <w:color w:val="191919"/>
          <w:sz w:val="24"/>
          <w:shd w:val="clear" w:color="auto" w:fill="FFFFFF"/>
        </w:rPr>
        <w:t>数学作业是课程与教学系统中的重要组成部分，是课堂教学的延续。新课程理念下的数学作业应该是丰富多彩的，体现弹性化的层次要求，给学生更大的思维空间，促进学生学习潜力的培养与发展。本课时的作业设计主要体现以下几点：</w:t>
      </w:r>
    </w:p>
    <w:p>
      <w:pPr>
        <w:spacing w:line="360" w:lineRule="auto"/>
        <w:ind w:right="-92" w:rightChars="-44" w:firstLine="480" w:firstLineChars="200"/>
        <w:rPr>
          <w:rStyle w:val="8"/>
          <w:rFonts w:ascii="楷体" w:hAnsi="楷体" w:eastAsia="楷体" w:cs="楷体"/>
          <w:b w:val="0"/>
          <w:color w:val="191919"/>
          <w:sz w:val="24"/>
          <w:shd w:val="clear" w:color="auto" w:fill="FFFFFF"/>
        </w:rPr>
      </w:pPr>
      <w:r>
        <w:rPr>
          <w:rStyle w:val="8"/>
          <w:rFonts w:hint="eastAsia" w:ascii="楷体" w:hAnsi="楷体" w:eastAsia="楷体" w:cs="楷体"/>
          <w:b w:val="0"/>
          <w:color w:val="191919"/>
          <w:sz w:val="24"/>
          <w:shd w:val="clear" w:color="auto" w:fill="FFFFFF"/>
        </w:rPr>
        <w:t>1.</w:t>
      </w:r>
      <w:r>
        <w:rPr>
          <w:rStyle w:val="8"/>
          <w:rFonts w:hint="eastAsia" w:ascii="楷体" w:hAnsi="楷体" w:eastAsia="楷体" w:cs="楷体"/>
          <w:bCs/>
          <w:color w:val="191919"/>
          <w:sz w:val="24"/>
          <w:shd w:val="clear" w:color="auto" w:fill="FFFFFF"/>
        </w:rPr>
        <w:t>整体规划 多层次要求。</w:t>
      </w:r>
      <w:r>
        <w:rPr>
          <w:rStyle w:val="8"/>
          <w:rFonts w:hint="eastAsia" w:ascii="楷体" w:hAnsi="楷体" w:eastAsia="楷体" w:cs="楷体"/>
          <w:b w:val="0"/>
          <w:color w:val="191919"/>
          <w:sz w:val="24"/>
          <w:shd w:val="clear" w:color="auto" w:fill="FFFFFF"/>
        </w:rPr>
        <w:t>在本次的作业中，针对“求一个数是另一个数的百分之几”的课时内容，遵循学生学习差异性原则，按照从易到难的顺序设计了三个不同层次的作业。首先是基础性的巩固题，题型为第1、2题的填空练习，让学生通过改写的基础练习，巩固将分数、小数改成百分数的方法。其次，设计了不同情境的解决问题的练习，题号为3-4题，旨在通过解决实际情境中的数学问题，既帮助学生掌握分析数量关系的方法，也通过计算结果感受数据背后蕴含的积极情感内涵。如通过对比1环和内10环占靶心面积的百分率，让学生感受到运动员要想拿到高分十分不易，需要通过积年累月的不断练习，才能取得好成绩，渗透积极的情感教育。再次，第5-6题为拓展题和自选题。通过两步计算和自主提问解答的解题要求，培养学生审题及提问的数学能力。同时考虑学生的不同学习水平设计自选题，既体现作业的弹性要求，也让不同的学生在完成不同的题型时获得不同的收获。</w:t>
      </w:r>
    </w:p>
    <w:p>
      <w:pPr>
        <w:spacing w:line="360" w:lineRule="auto"/>
        <w:ind w:right="-92" w:rightChars="-44" w:firstLine="482" w:firstLineChars="200"/>
        <w:rPr>
          <w:rFonts w:ascii="楷体" w:hAnsi="楷体" w:eastAsia="楷体" w:cs="楷体"/>
          <w:sz w:val="24"/>
        </w:rPr>
      </w:pPr>
      <w:r>
        <w:rPr>
          <w:rStyle w:val="8"/>
          <w:rFonts w:hint="eastAsia" w:ascii="楷体" w:hAnsi="楷体" w:eastAsia="楷体" w:cs="楷体"/>
          <w:bCs/>
          <w:color w:val="191919"/>
          <w:sz w:val="24"/>
          <w:shd w:val="clear" w:color="auto" w:fill="FFFFFF"/>
        </w:rPr>
        <w:t>2.丰富情境 促进多元发展。</w:t>
      </w:r>
      <w:r>
        <w:rPr>
          <w:rStyle w:val="8"/>
          <w:rFonts w:hint="eastAsia" w:ascii="楷体" w:hAnsi="楷体" w:eastAsia="楷体" w:cs="楷体"/>
          <w:b w:val="0"/>
          <w:color w:val="191919"/>
          <w:sz w:val="24"/>
          <w:shd w:val="clear" w:color="auto" w:fill="FFFFFF"/>
        </w:rPr>
        <w:t>苏霍姆林斯基认为：“所有智力方面的工作大都依赖于兴趣。”设计学生感兴趣的作业，让学生乐于完成作业，是提高作业有效性的保证。本次课时作业以学生熟悉并喜爱的运动中的百分数为主题，给予学生丰富的现实情境，</w:t>
      </w:r>
      <w:r>
        <w:rPr>
          <w:rFonts w:hint="eastAsia" w:ascii="楷体" w:hAnsi="楷体" w:eastAsia="楷体" w:cs="楷体"/>
          <w:sz w:val="24"/>
        </w:rPr>
        <w:t>引导学生愉快学习，</w:t>
      </w:r>
      <w:r>
        <w:rPr>
          <w:rStyle w:val="8"/>
          <w:rFonts w:hint="eastAsia" w:ascii="楷体" w:hAnsi="楷体" w:eastAsia="楷体" w:cs="楷体"/>
          <w:b w:val="0"/>
          <w:color w:val="191919"/>
          <w:sz w:val="24"/>
          <w:shd w:val="clear" w:color="auto" w:fill="FFFFFF"/>
        </w:rPr>
        <w:t>通过计算各种百分比感受到数学在生活中的广泛运用，也以此培养学生的数据意识</w:t>
      </w:r>
      <w:r>
        <w:rPr>
          <w:rFonts w:hint="eastAsia" w:ascii="楷体" w:hAnsi="楷体" w:eastAsia="楷体" w:cs="楷体"/>
          <w:sz w:val="24"/>
        </w:rPr>
        <w:t>。在整个完成作业的过程中，除了帮助学生巩固所学知识外，还帮助他们培养提出问题、解决问题的策略，更在潜移默化中有效落实学科核心素养的培育。</w:t>
      </w:r>
    </w:p>
    <w:p>
      <w:pPr>
        <w:spacing w:line="360" w:lineRule="auto"/>
        <w:ind w:firstLine="480" w:firstLineChars="200"/>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37440" behindDoc="0" locked="0" layoutInCell="1" allowOverlap="1">
                <wp:simplePos x="0" y="0"/>
                <wp:positionH relativeFrom="column">
                  <wp:posOffset>2580005</wp:posOffset>
                </wp:positionH>
                <wp:positionV relativeFrom="paragraph">
                  <wp:posOffset>2091055</wp:posOffset>
                </wp:positionV>
                <wp:extent cx="365760" cy="27813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3.15pt;margin-top:164.65pt;height:21.9pt;width:28.8pt;z-index:251837440;mso-width-relative:page;mso-height-relative:page;" filled="f" stroked="f" coordsize="21600,21600" o:gfxdata="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YvbUx3AAAAAsBAAAPAAAAAAAAAAEAIAAAACIA&#10;AABkcnMvZG93bnJldi54bWxQSwECFAAUAAAACACHTuJAUiHFoj4CAABnBAAADgAAAAAAAAABACAA&#10;AAArAQAAZHJzL2Uyb0RvYy54bWxQSwUGAAAAAAYABgBZAQAA2wUAAAAA&#10;">
                <v:fill on="f" focussize="0,0"/>
                <v:stroke on="f" weight="0.5pt"/>
                <v:imagedata o:title=""/>
                <o:lock v:ext="edit" aspectratio="f"/>
                <v:textbox>
                  <w:txbxContent>
                    <w:p>
                      <w:pPr>
                        <w:rPr>
                          <w:sz w:val="24"/>
                        </w:rPr>
                      </w:pPr>
                      <w:r>
                        <w:rPr>
                          <w:rFonts w:hint="eastAsia"/>
                          <w:sz w:val="24"/>
                        </w:rPr>
                        <w:t>9</w:t>
                      </w:r>
                    </w:p>
                  </w:txbxContent>
                </v:textbox>
              </v:shape>
            </w:pict>
          </mc:Fallback>
        </mc:AlternateContent>
      </w:r>
      <w:r>
        <w:rPr>
          <w:rStyle w:val="8"/>
          <w:rFonts w:hint="eastAsia" w:ascii="楷体" w:hAnsi="楷体" w:eastAsia="楷体" w:cs="楷体"/>
          <w:bCs/>
          <w:color w:val="191919"/>
          <w:sz w:val="24"/>
          <w:shd w:val="clear" w:color="auto" w:fill="FFFFFF"/>
        </w:rPr>
        <w:t>3.立体设计 融入积极评价。</w:t>
      </w:r>
      <w:r>
        <w:rPr>
          <w:rStyle w:val="8"/>
          <w:rFonts w:hint="eastAsia" w:ascii="楷体" w:hAnsi="楷体" w:eastAsia="楷体" w:cs="楷体"/>
          <w:b w:val="0"/>
          <w:color w:val="191919"/>
          <w:sz w:val="24"/>
          <w:shd w:val="clear" w:color="auto" w:fill="FFFFFF"/>
        </w:rPr>
        <w:t>通学生自评的方式，让学生对作业的完成情况进行反思，并通过设立错题收集的方式，帮助学生巩固知识，培养举一反三的数学学习习惯。</w:t>
      </w:r>
      <w:r>
        <w:rPr>
          <w:rFonts w:hint="eastAsia" w:ascii="楷体" w:hAnsi="楷体" w:eastAsia="楷体" w:cs="楷体"/>
          <w:sz w:val="24"/>
        </w:rPr>
        <w:t>本课时的作业批阅方式预设为部分学生面批，非面批的学生辅以评语作为补充。在交流与展评作业时，通过预设问题引导学生归纳总结探究的方法，梳理出同类问题探究的路径与规律等。</w:t>
      </w:r>
    </w:p>
    <w:p>
      <w:pPr>
        <w:spacing w:line="360" w:lineRule="auto"/>
        <w:ind w:right="-313" w:rightChars="-149"/>
        <w:jc w:val="center"/>
        <w:rPr>
          <w:rFonts w:ascii="宋体" w:hAnsi="宋体" w:cs="宋体"/>
          <w:b/>
          <w:bCs/>
          <w:sz w:val="24"/>
        </w:rPr>
      </w:pPr>
      <w:r>
        <w:rPr>
          <w:rFonts w:hint="eastAsia" w:ascii="仿宋" w:hAnsi="仿宋" w:eastAsia="仿宋" w:cs="仿宋"/>
          <w:sz w:val="28"/>
          <w:szCs w:val="36"/>
        </w:rPr>
        <w:drawing>
          <wp:anchor distT="0" distB="0" distL="114300" distR="114300" simplePos="0" relativeHeight="251673600" behindDoc="1" locked="0" layoutInCell="1" allowOverlap="1">
            <wp:simplePos x="0" y="0"/>
            <wp:positionH relativeFrom="column">
              <wp:posOffset>-963295</wp:posOffset>
            </wp:positionH>
            <wp:positionV relativeFrom="page">
              <wp:posOffset>18415</wp:posOffset>
            </wp:positionV>
            <wp:extent cx="1145540" cy="1136650"/>
            <wp:effectExtent l="0" t="0" r="12700" b="6350"/>
            <wp:wrapNone/>
            <wp:docPr id="33" name="图片 33"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87e4ce0bb8d878a354625496164f91f"/>
                    <pic:cNvPicPr>
                      <a:picLocks noChangeAspect="1"/>
                    </pic:cNvPicPr>
                  </pic:nvPicPr>
                  <pic:blipFill>
                    <a:blip r:embed="rId9"/>
                    <a:stretch>
                      <a:fillRect/>
                    </a:stretch>
                  </pic:blipFill>
                  <pic:spPr>
                    <a:xfrm>
                      <a:off x="0" y="0"/>
                      <a:ext cx="1145540" cy="1136650"/>
                    </a:xfrm>
                    <a:prstGeom prst="rect">
                      <a:avLst/>
                    </a:prstGeom>
                  </pic:spPr>
                </pic:pic>
              </a:graphicData>
            </a:graphic>
          </wp:anchor>
        </w:drawing>
      </w:r>
      <w:r>
        <w:rPr>
          <w:rFonts w:hint="eastAsia" w:ascii="仿宋" w:hAnsi="仿宋" w:eastAsia="仿宋" w:cs="仿宋"/>
          <w:sz w:val="28"/>
          <w:szCs w:val="36"/>
        </w:rPr>
        <w:drawing>
          <wp:anchor distT="0" distB="0" distL="114300" distR="114300" simplePos="0" relativeHeight="251670528" behindDoc="1" locked="0" layoutInCell="1" allowOverlap="1">
            <wp:simplePos x="0" y="0"/>
            <wp:positionH relativeFrom="column">
              <wp:posOffset>-1136015</wp:posOffset>
            </wp:positionH>
            <wp:positionV relativeFrom="page">
              <wp:posOffset>38735</wp:posOffset>
            </wp:positionV>
            <wp:extent cx="7548245" cy="10723880"/>
            <wp:effectExtent l="0" t="0" r="10795" b="5080"/>
            <wp:wrapNone/>
            <wp:docPr id="34" name="图片 34"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smuser\Desktop\a0e2ae8f8e24410db4dc1e0e8eda3dfb.jpga0e2ae8f8e24410db4dc1e0e8eda3dfb"/>
                    <pic:cNvPicPr>
                      <a:picLocks noChangeAspect="1"/>
                    </pic:cNvPicPr>
                  </pic:nvPicPr>
                  <pic:blipFill>
                    <a:blip r:embed="rId8"/>
                    <a:srcRect/>
                    <a:stretch>
                      <a:fillRect/>
                    </a:stretch>
                  </pic:blipFill>
                  <pic:spPr>
                    <a:xfrm>
                      <a:off x="0" y="0"/>
                      <a:ext cx="7548245" cy="10723880"/>
                    </a:xfrm>
                    <a:prstGeom prst="rect">
                      <a:avLst/>
                    </a:prstGeom>
                  </pic:spPr>
                </pic:pic>
              </a:graphicData>
            </a:graphic>
          </wp:anchor>
        </w:drawing>
      </w:r>
      <w:r>
        <w:rPr>
          <w:rFonts w:hint="eastAsia" w:ascii="宋体" w:hAnsi="宋体" w:cs="宋体"/>
          <w:b/>
          <w:bCs/>
          <w:sz w:val="24"/>
        </w:rPr>
        <w:t>第3课时 求一个数的百分之几是多少</w:t>
      </w:r>
    </w:p>
    <w:p>
      <w:pPr>
        <w:spacing w:line="360" w:lineRule="auto"/>
        <w:ind w:right="-313" w:rightChars="-149"/>
        <w:rPr>
          <w:rFonts w:ascii="宋体" w:hAnsi="宋体" w:eastAsia="宋体" w:cs="宋体"/>
          <w:b/>
          <w:bCs/>
          <w:sz w:val="24"/>
        </w:rPr>
      </w:pPr>
    </w:p>
    <w:p>
      <w:pPr>
        <w:spacing w:line="360" w:lineRule="auto"/>
        <w:ind w:right="-313" w:rightChars="-149"/>
        <w:rPr>
          <w:sz w:val="24"/>
        </w:rPr>
      </w:pPr>
      <w:r>
        <w:rPr>
          <w:rFonts w:hint="eastAsia" w:ascii="宋体" w:hAnsi="宋体" w:cs="宋体"/>
          <w:b/>
          <w:bCs/>
          <w:sz w:val="24"/>
        </w:rPr>
        <w:t>一、</w:t>
      </w:r>
      <w:r>
        <w:rPr>
          <w:rFonts w:hint="eastAsia" w:ascii="宋体" w:hAnsi="宋体" w:eastAsia="宋体" w:cs="宋体"/>
          <w:b/>
          <w:bCs/>
          <w:sz w:val="24"/>
        </w:rPr>
        <w:t>作业目标</w:t>
      </w:r>
    </w:p>
    <w:p>
      <w:pPr>
        <w:spacing w:line="360" w:lineRule="auto"/>
        <w:ind w:left="-420" w:leftChars="-200" w:right="-313" w:rightChars="-149" w:firstLine="480" w:firstLineChars="200"/>
        <w:rPr>
          <w:sz w:val="24"/>
        </w:rPr>
      </w:pPr>
      <w:r>
        <w:rPr>
          <w:rFonts w:hint="eastAsia"/>
          <w:sz w:val="24"/>
        </w:rPr>
        <w:t>1.进一步巩固把百分数化成分数、小数的方法，能熟练解决一个数的百分之几是多少的问题，理解百分数实际问题中的数量关系。</w:t>
      </w:r>
    </w:p>
    <w:p>
      <w:pPr>
        <w:numPr>
          <w:ilvl w:val="0"/>
          <w:numId w:val="2"/>
        </w:numPr>
        <w:spacing w:line="360" w:lineRule="auto"/>
        <w:ind w:left="-420" w:leftChars="-200" w:right="-313" w:rightChars="-149" w:firstLine="480" w:firstLineChars="200"/>
        <w:rPr>
          <w:sz w:val="24"/>
        </w:rPr>
      </w:pPr>
      <w:r>
        <w:rPr>
          <w:rFonts w:hint="eastAsia"/>
          <w:sz w:val="24"/>
        </w:rPr>
        <w:t>结合富有时代感、学生感兴趣的的素材，在作业完成过程中深入体会百分数与生活的联系。</w:t>
      </w:r>
    </w:p>
    <w:p>
      <w:pPr>
        <w:numPr>
          <w:ilvl w:val="0"/>
          <w:numId w:val="2"/>
        </w:numPr>
        <w:spacing w:line="360" w:lineRule="auto"/>
        <w:ind w:left="-420" w:leftChars="-200" w:right="-313" w:rightChars="-149" w:firstLine="480" w:firstLineChars="200"/>
        <w:rPr>
          <w:sz w:val="24"/>
        </w:rPr>
      </w:pPr>
      <w:r>
        <w:rPr>
          <w:rFonts w:hint="eastAsia"/>
          <w:sz w:val="24"/>
        </w:rPr>
        <w:t>帮助学生积累丰富的问题解决经验，发展学生的思考力并培养学生问题解决能力。</w:t>
      </w:r>
    </w:p>
    <w:p>
      <w:pPr>
        <w:numPr>
          <w:ilvl w:val="0"/>
          <w:numId w:val="3"/>
        </w:numPr>
        <w:spacing w:line="360" w:lineRule="auto"/>
        <w:ind w:right="-313" w:rightChars="-149"/>
        <w:rPr>
          <w:rFonts w:ascii="宋体" w:hAnsi="宋体" w:eastAsia="宋体" w:cs="宋体"/>
          <w:b/>
          <w:bCs/>
          <w:sz w:val="24"/>
        </w:rPr>
      </w:pPr>
      <w:r>
        <mc:AlternateContent>
          <mc:Choice Requires="wpg">
            <w:drawing>
              <wp:anchor distT="0" distB="0" distL="114300" distR="114300" simplePos="0" relativeHeight="251735040" behindDoc="0" locked="0" layoutInCell="1" allowOverlap="1">
                <wp:simplePos x="0" y="0"/>
                <wp:positionH relativeFrom="column">
                  <wp:posOffset>-537210</wp:posOffset>
                </wp:positionH>
                <wp:positionV relativeFrom="paragraph">
                  <wp:posOffset>283845</wp:posOffset>
                </wp:positionV>
                <wp:extent cx="4812665" cy="2600960"/>
                <wp:effectExtent l="13970" t="13970" r="19685" b="36830"/>
                <wp:wrapNone/>
                <wp:docPr id="381" name="组合 381" descr="7b0a202020202274657874626f78223a20227b5c2263617465676f72795f69645c223a31303531322c5c2269645c223a32303334323230337d220a7d0a"/>
                <wp:cNvGraphicFramePr/>
                <a:graphic xmlns:a="http://schemas.openxmlformats.org/drawingml/2006/main">
                  <a:graphicData uri="http://schemas.microsoft.com/office/word/2010/wordprocessingGroup">
                    <wpg:wgp>
                      <wpg:cNvGrpSpPr/>
                      <wpg:grpSpPr>
                        <a:xfrm>
                          <a:off x="0" y="0"/>
                          <a:ext cx="4812665" cy="2600960"/>
                          <a:chOff x="6608" y="3163"/>
                          <a:chExt cx="5651" cy="4266"/>
                        </a:xfrm>
                        <a:effectLst/>
                      </wpg:grpSpPr>
                      <wpg:grpSp>
                        <wpg:cNvPr id="382" name="图形 66"/>
                        <wpg:cNvGrpSpPr/>
                        <wpg:grpSpPr>
                          <a:xfrm>
                            <a:off x="6608" y="3163"/>
                            <a:ext cx="5651" cy="4266"/>
                            <a:chOff x="4196501" y="2008382"/>
                            <a:chExt cx="3588270" cy="2709213"/>
                          </a:xfrm>
                          <a:effectLst/>
                        </wpg:grpSpPr>
                        <wps:wsp>
                          <wps:cNvPr id="383" name="任意多边形: 形状 68"/>
                          <wps:cNvSpPr/>
                          <wps:spPr>
                            <a:xfrm rot="-3378501">
                              <a:off x="7176767" y="4082745"/>
                              <a:ext cx="419082" cy="339075"/>
                            </a:xfrm>
                            <a:custGeom>
                              <a:avLst/>
                              <a:gdLst>
                                <a:gd name="connsiteX0" fmla="*/ 419082 w 419082"/>
                                <a:gd name="connsiteY0" fmla="*/ 169538 h 339075"/>
                                <a:gd name="connsiteX1" fmla="*/ 209541 w 419082"/>
                                <a:gd name="connsiteY1" fmla="*/ 339076 h 339075"/>
                                <a:gd name="connsiteX2" fmla="*/ 0 w 419082"/>
                                <a:gd name="connsiteY2" fmla="*/ 169538 h 339075"/>
                                <a:gd name="connsiteX3" fmla="*/ 209541 w 419082"/>
                                <a:gd name="connsiteY3" fmla="*/ 0 h 339075"/>
                                <a:gd name="connsiteX4" fmla="*/ 419082 w 419082"/>
                                <a:gd name="connsiteY4" fmla="*/ 169538 h 3390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82" h="339075">
                                  <a:moveTo>
                                    <a:pt x="419082" y="169538"/>
                                  </a:moveTo>
                                  <a:cubicBezTo>
                                    <a:pt x="419082" y="263171"/>
                                    <a:pt x="325268" y="339076"/>
                                    <a:pt x="209541" y="339076"/>
                                  </a:cubicBezTo>
                                  <a:cubicBezTo>
                                    <a:pt x="93815" y="339076"/>
                                    <a:pt x="0" y="263171"/>
                                    <a:pt x="0" y="169538"/>
                                  </a:cubicBezTo>
                                  <a:cubicBezTo>
                                    <a:pt x="0" y="75905"/>
                                    <a:pt x="93815" y="0"/>
                                    <a:pt x="209541" y="0"/>
                                  </a:cubicBezTo>
                                  <a:cubicBezTo>
                                    <a:pt x="325268" y="0"/>
                                    <a:pt x="419082" y="75905"/>
                                    <a:pt x="419082" y="169538"/>
                                  </a:cubicBezTo>
                                  <a:close/>
                                </a:path>
                              </a:pathLst>
                            </a:custGeom>
                            <a:noFill/>
                            <a:ln w="28574" cap="flat">
                              <a:solidFill>
                                <a:srgbClr val="FF8373"/>
                              </a:solidFill>
                              <a:prstDash val="solid"/>
                              <a:miter/>
                            </a:ln>
                            <a:effectLst/>
                          </wps:spPr>
                          <wps:bodyPr rtlCol="0" anchor="ctr" anchorCtr="0"/>
                        </wps:wsp>
                        <wps:wsp>
                          <wps:cNvPr id="384" name="任意多边形: 形状 69"/>
                          <wps:cNvSpPr/>
                          <wps:spPr>
                            <a:xfrm rot="-686956">
                              <a:off x="7175143" y="4085497"/>
                              <a:ext cx="419099" cy="339089"/>
                            </a:xfrm>
                            <a:custGeom>
                              <a:avLst/>
                              <a:gdLst>
                                <a:gd name="connsiteX0" fmla="*/ 419100 w 419099"/>
                                <a:gd name="connsiteY0" fmla="*/ 169545 h 339089"/>
                                <a:gd name="connsiteX1" fmla="*/ 209550 w 419099"/>
                                <a:gd name="connsiteY1" fmla="*/ 339090 h 339089"/>
                                <a:gd name="connsiteX2" fmla="*/ 0 w 419099"/>
                                <a:gd name="connsiteY2" fmla="*/ 169545 h 339089"/>
                                <a:gd name="connsiteX3" fmla="*/ 209550 w 419099"/>
                                <a:gd name="connsiteY3" fmla="*/ 0 h 339089"/>
                                <a:gd name="connsiteX4" fmla="*/ 419100 w 419099"/>
                                <a:gd name="connsiteY4" fmla="*/ 169545 h 33908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99" h="339089">
                                  <a:moveTo>
                                    <a:pt x="419100" y="169545"/>
                                  </a:moveTo>
                                  <a:cubicBezTo>
                                    <a:pt x="419100" y="263182"/>
                                    <a:pt x="325281" y="339090"/>
                                    <a:pt x="209550" y="339090"/>
                                  </a:cubicBezTo>
                                  <a:cubicBezTo>
                                    <a:pt x="93818" y="339090"/>
                                    <a:pt x="0" y="263182"/>
                                    <a:pt x="0" y="169545"/>
                                  </a:cubicBezTo>
                                  <a:cubicBezTo>
                                    <a:pt x="0" y="75908"/>
                                    <a:pt x="93818" y="0"/>
                                    <a:pt x="209550" y="0"/>
                                  </a:cubicBezTo>
                                  <a:cubicBezTo>
                                    <a:pt x="325281" y="0"/>
                                    <a:pt x="419100" y="75908"/>
                                    <a:pt x="419100" y="169545"/>
                                  </a:cubicBezTo>
                                  <a:close/>
                                </a:path>
                              </a:pathLst>
                            </a:custGeom>
                            <a:noFill/>
                            <a:ln w="28575" cap="flat">
                              <a:solidFill>
                                <a:srgbClr val="F8B62D"/>
                              </a:solidFill>
                              <a:prstDash val="solid"/>
                              <a:miter/>
                            </a:ln>
                            <a:effectLst/>
                          </wps:spPr>
                          <wps:bodyPr rtlCol="0" anchor="ctr" anchorCtr="0"/>
                        </wps:wsp>
                        <wps:wsp>
                          <wps:cNvPr id="385" name="任意多边形: 形状 70"/>
                          <wps:cNvSpPr/>
                          <wps:spPr>
                            <a:xfrm rot="-3599956">
                              <a:off x="7512571" y="4500557"/>
                              <a:ext cx="192400" cy="236214"/>
                            </a:xfrm>
                            <a:custGeom>
                              <a:avLst/>
                              <a:gdLst>
                                <a:gd name="connsiteX0" fmla="*/ 192401 w 192400"/>
                                <a:gd name="connsiteY0" fmla="*/ 118107 h 236214"/>
                                <a:gd name="connsiteX1" fmla="*/ 96200 w 192400"/>
                                <a:gd name="connsiteY1" fmla="*/ 236215 h 236214"/>
                                <a:gd name="connsiteX2" fmla="*/ 0 w 192400"/>
                                <a:gd name="connsiteY2" fmla="*/ 118107 h 236214"/>
                                <a:gd name="connsiteX3" fmla="*/ 96200 w 192400"/>
                                <a:gd name="connsiteY3" fmla="*/ 0 h 236214"/>
                                <a:gd name="connsiteX4" fmla="*/ 192401 w 192400"/>
                                <a:gd name="connsiteY4" fmla="*/ 118107 h 23621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400" h="236214">
                                  <a:moveTo>
                                    <a:pt x="192401" y="118107"/>
                                  </a:moveTo>
                                  <a:cubicBezTo>
                                    <a:pt x="192401" y="183336"/>
                                    <a:pt x="149330" y="236215"/>
                                    <a:pt x="96200" y="236215"/>
                                  </a:cubicBezTo>
                                  <a:cubicBezTo>
                                    <a:pt x="43070" y="236215"/>
                                    <a:pt x="0" y="183336"/>
                                    <a:pt x="0" y="118107"/>
                                  </a:cubicBezTo>
                                  <a:cubicBezTo>
                                    <a:pt x="0" y="52878"/>
                                    <a:pt x="43070" y="0"/>
                                    <a:pt x="96200" y="0"/>
                                  </a:cubicBezTo>
                                  <a:cubicBezTo>
                                    <a:pt x="149330" y="0"/>
                                    <a:pt x="192401" y="52878"/>
                                    <a:pt x="192401" y="118107"/>
                                  </a:cubicBezTo>
                                  <a:close/>
                                </a:path>
                              </a:pathLst>
                            </a:custGeom>
                            <a:noFill/>
                            <a:ln w="28574" cap="flat">
                              <a:solidFill>
                                <a:srgbClr val="F8B62D"/>
                              </a:solidFill>
                              <a:prstDash val="solid"/>
                              <a:miter/>
                            </a:ln>
                            <a:effectLst/>
                          </wps:spPr>
                          <wps:bodyPr rtlCol="0" anchor="ctr" anchorCtr="0"/>
                        </wps:wsp>
                        <wps:wsp>
                          <wps:cNvPr id="386" name="任意多边形: 形状 71"/>
                          <wps:cNvSpPr/>
                          <wps:spPr>
                            <a:xfrm rot="-1481034">
                              <a:off x="7502659" y="4546150"/>
                              <a:ext cx="211449" cy="171445"/>
                            </a:xfrm>
                            <a:custGeom>
                              <a:avLst/>
                              <a:gdLst>
                                <a:gd name="connsiteX0" fmla="*/ 211449 w 211449"/>
                                <a:gd name="connsiteY0" fmla="*/ 85722 h 171445"/>
                                <a:gd name="connsiteX1" fmla="*/ 105724 w 211449"/>
                                <a:gd name="connsiteY1" fmla="*/ 171445 h 171445"/>
                                <a:gd name="connsiteX2" fmla="*/ 0 w 211449"/>
                                <a:gd name="connsiteY2" fmla="*/ 85722 h 171445"/>
                                <a:gd name="connsiteX3" fmla="*/ 105724 w 211449"/>
                                <a:gd name="connsiteY3" fmla="*/ 0 h 171445"/>
                                <a:gd name="connsiteX4" fmla="*/ 211449 w 211449"/>
                                <a:gd name="connsiteY4" fmla="*/ 85722 h 17144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1449" h="171445">
                                  <a:moveTo>
                                    <a:pt x="211449" y="85722"/>
                                  </a:moveTo>
                                  <a:cubicBezTo>
                                    <a:pt x="211449" y="133066"/>
                                    <a:pt x="164115" y="171445"/>
                                    <a:pt x="105724" y="171445"/>
                                  </a:cubicBezTo>
                                  <a:cubicBezTo>
                                    <a:pt x="47334" y="171445"/>
                                    <a:pt x="0" y="133066"/>
                                    <a:pt x="0" y="85722"/>
                                  </a:cubicBezTo>
                                  <a:cubicBezTo>
                                    <a:pt x="0" y="38379"/>
                                    <a:pt x="47334" y="0"/>
                                    <a:pt x="105724" y="0"/>
                                  </a:cubicBezTo>
                                  <a:cubicBezTo>
                                    <a:pt x="164115" y="0"/>
                                    <a:pt x="211449" y="38379"/>
                                    <a:pt x="211449" y="85722"/>
                                  </a:cubicBezTo>
                                  <a:close/>
                                </a:path>
                              </a:pathLst>
                            </a:custGeom>
                            <a:noFill/>
                            <a:ln w="28574" cap="flat">
                              <a:solidFill>
                                <a:srgbClr val="FF8373"/>
                              </a:solidFill>
                              <a:prstDash val="solid"/>
                              <a:miter/>
                            </a:ln>
                            <a:effectLst/>
                          </wps:spPr>
                          <wps:bodyPr rtlCol="0" anchor="ctr" anchorCtr="0"/>
                        </wps:wsp>
                        <wps:wsp>
                          <wps:cNvPr id="387" name="任意多边形: 形状 72"/>
                          <wps:cNvSpPr/>
                          <wps:spPr>
                            <a:xfrm>
                              <a:off x="4448084" y="2137989"/>
                              <a:ext cx="3300106" cy="2353782"/>
                            </a:xfrm>
                            <a:custGeom>
                              <a:avLst/>
                              <a:gdLst>
                                <a:gd name="connsiteX0" fmla="*/ 2708047 w 3300106"/>
                                <a:gd name="connsiteY0" fmla="*/ 382325 h 2353782"/>
                                <a:gd name="connsiteX1" fmla="*/ 2137500 w 3300106"/>
                                <a:gd name="connsiteY1" fmla="*/ 13708 h 2353782"/>
                                <a:gd name="connsiteX2" fmla="*/ 1387882 w 3300106"/>
                                <a:gd name="connsiteY2" fmla="*/ 197540 h 2353782"/>
                                <a:gd name="connsiteX3" fmla="*/ 709702 w 3300106"/>
                                <a:gd name="connsiteY3" fmla="*/ 326128 h 2353782"/>
                                <a:gd name="connsiteX4" fmla="*/ 397282 w 3300106"/>
                                <a:gd name="connsiteY4" fmla="*/ 806188 h 2353782"/>
                                <a:gd name="connsiteX5" fmla="*/ 48667 w 3300106"/>
                                <a:gd name="connsiteY5" fmla="*/ 1686298 h 2353782"/>
                                <a:gd name="connsiteX6" fmla="*/ 807810 w 3300106"/>
                                <a:gd name="connsiteY6" fmla="*/ 2052058 h 2353782"/>
                                <a:gd name="connsiteX7" fmla="*/ 1036410 w 3300106"/>
                                <a:gd name="connsiteY7" fmla="*/ 2164453 h 2353782"/>
                                <a:gd name="connsiteX8" fmla="*/ 1882230 w 3300106"/>
                                <a:gd name="connsiteY8" fmla="*/ 2320663 h 2353782"/>
                                <a:gd name="connsiteX9" fmla="*/ 2431822 w 3300106"/>
                                <a:gd name="connsiteY9" fmla="*/ 1968238 h 2353782"/>
                                <a:gd name="connsiteX10" fmla="*/ 2503260 w 3300106"/>
                                <a:gd name="connsiteY10" fmla="*/ 1966333 h 2353782"/>
                                <a:gd name="connsiteX11" fmla="*/ 2764245 w 3300106"/>
                                <a:gd name="connsiteY11" fmla="*/ 1748210 h 2353782"/>
                                <a:gd name="connsiteX12" fmla="*/ 3298597 w 3300106"/>
                                <a:gd name="connsiteY12" fmla="*/ 1139563 h 2353782"/>
                                <a:gd name="connsiteX13" fmla="*/ 2708047 w 3300106"/>
                                <a:gd name="connsiteY13" fmla="*/ 382325 h 23537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300106" h="2353782">
                                  <a:moveTo>
                                    <a:pt x="2708047" y="382325"/>
                                  </a:moveTo>
                                  <a:cubicBezTo>
                                    <a:pt x="2708047" y="382325"/>
                                    <a:pt x="2502308" y="72763"/>
                                    <a:pt x="2137500" y="13708"/>
                                  </a:cubicBezTo>
                                  <a:cubicBezTo>
                                    <a:pt x="1673632" y="-61540"/>
                                    <a:pt x="1387882" y="197540"/>
                                    <a:pt x="1387882" y="197540"/>
                                  </a:cubicBezTo>
                                  <a:cubicBezTo>
                                    <a:pt x="1387882" y="197540"/>
                                    <a:pt x="1036410" y="117530"/>
                                    <a:pt x="709702" y="326128"/>
                                  </a:cubicBezTo>
                                  <a:cubicBezTo>
                                    <a:pt x="416332" y="513770"/>
                                    <a:pt x="397282" y="806188"/>
                                    <a:pt x="397282" y="806188"/>
                                  </a:cubicBezTo>
                                  <a:cubicBezTo>
                                    <a:pt x="397282" y="806188"/>
                                    <a:pt x="-165645" y="1038598"/>
                                    <a:pt x="48667" y="1686298"/>
                                  </a:cubicBezTo>
                                  <a:cubicBezTo>
                                    <a:pt x="172492" y="2061583"/>
                                    <a:pt x="588735" y="2079680"/>
                                    <a:pt x="807810" y="2052058"/>
                                  </a:cubicBezTo>
                                  <a:cubicBezTo>
                                    <a:pt x="787807" y="2122543"/>
                                    <a:pt x="864960" y="2190170"/>
                                    <a:pt x="1036410" y="2164453"/>
                                  </a:cubicBezTo>
                                  <a:cubicBezTo>
                                    <a:pt x="1156425" y="2269228"/>
                                    <a:pt x="1430745" y="2421628"/>
                                    <a:pt x="1882230" y="2320663"/>
                                  </a:cubicBezTo>
                                  <a:cubicBezTo>
                                    <a:pt x="2200365" y="2249225"/>
                                    <a:pt x="2356575" y="2091110"/>
                                    <a:pt x="2431822" y="1968238"/>
                                  </a:cubicBezTo>
                                  <a:cubicBezTo>
                                    <a:pt x="2455635" y="1970143"/>
                                    <a:pt x="2479447" y="1969190"/>
                                    <a:pt x="2503260" y="1966333"/>
                                  </a:cubicBezTo>
                                  <a:cubicBezTo>
                                    <a:pt x="2628037" y="1948235"/>
                                    <a:pt x="2725192" y="1861558"/>
                                    <a:pt x="2764245" y="1748210"/>
                                  </a:cubicBezTo>
                                  <a:cubicBezTo>
                                    <a:pt x="2988083" y="1677725"/>
                                    <a:pt x="3276690" y="1514848"/>
                                    <a:pt x="3298597" y="1139563"/>
                                  </a:cubicBezTo>
                                  <a:cubicBezTo>
                                    <a:pt x="3334792" y="479480"/>
                                    <a:pt x="2708047" y="382325"/>
                                    <a:pt x="2708047" y="382325"/>
                                  </a:cubicBezTo>
                                  <a:close/>
                                </a:path>
                              </a:pathLst>
                            </a:custGeom>
                            <a:noFill/>
                            <a:ln w="28575" cap="flat">
                              <a:solidFill>
                                <a:srgbClr val="FF8373"/>
                              </a:solidFill>
                              <a:prstDash val="solid"/>
                              <a:miter/>
                            </a:ln>
                            <a:effectLst/>
                          </wps:spPr>
                          <wps:bodyPr rtlCol="0" anchor="ctr" anchorCtr="0"/>
                        </wps:wsp>
                        <wps:wsp>
                          <wps:cNvPr id="388" name="任意多边形: 形状 73"/>
                          <wps:cNvSpPr/>
                          <wps:spPr>
                            <a:xfrm>
                              <a:off x="4410533" y="2173719"/>
                              <a:ext cx="3374238" cy="2302785"/>
                            </a:xfrm>
                            <a:custGeom>
                              <a:avLst/>
                              <a:gdLst>
                                <a:gd name="connsiteX0" fmla="*/ 2837992 w 3374238"/>
                                <a:gd name="connsiteY0" fmla="*/ 446608 h 2302785"/>
                                <a:gd name="connsiteX1" fmla="*/ 2296019 w 3374238"/>
                                <a:gd name="connsiteY1" fmla="*/ 32271 h 2302785"/>
                                <a:gd name="connsiteX2" fmla="*/ 1521637 w 3374238"/>
                                <a:gd name="connsiteY2" fmla="*/ 147523 h 2302785"/>
                                <a:gd name="connsiteX3" fmla="*/ 824406 w 3374238"/>
                                <a:gd name="connsiteY3" fmla="*/ 213246 h 2302785"/>
                                <a:gd name="connsiteX4" fmla="*/ 464361 w 3374238"/>
                                <a:gd name="connsiteY4" fmla="*/ 659968 h 2302785"/>
                                <a:gd name="connsiteX5" fmla="*/ 30021 w 3374238"/>
                                <a:gd name="connsiteY5" fmla="*/ 1499121 h 2302785"/>
                                <a:gd name="connsiteX6" fmla="*/ 767256 w 3374238"/>
                                <a:gd name="connsiteY6" fmla="*/ 1986801 h 2302785"/>
                                <a:gd name="connsiteX7" fmla="*/ 978712 w 3374238"/>
                                <a:gd name="connsiteY7" fmla="*/ 2083956 h 2302785"/>
                                <a:gd name="connsiteX8" fmla="*/ 1006334 w 3374238"/>
                                <a:gd name="connsiteY8" fmla="*/ 2081098 h 2302785"/>
                                <a:gd name="connsiteX9" fmla="*/ 1823579 w 3374238"/>
                                <a:gd name="connsiteY9" fmla="*/ 2289696 h 2302785"/>
                                <a:gd name="connsiteX10" fmla="*/ 2411272 w 3374238"/>
                                <a:gd name="connsiteY10" fmla="*/ 1989658 h 2302785"/>
                                <a:gd name="connsiteX11" fmla="*/ 2483661 w 3374238"/>
                                <a:gd name="connsiteY11" fmla="*/ 1993468 h 2302785"/>
                                <a:gd name="connsiteX12" fmla="*/ 2767507 w 3374238"/>
                                <a:gd name="connsiteY12" fmla="*/ 1801063 h 2302785"/>
                                <a:gd name="connsiteX13" fmla="*/ 3363772 w 3374238"/>
                                <a:gd name="connsiteY13" fmla="*/ 1246708 h 2302785"/>
                                <a:gd name="connsiteX14" fmla="*/ 2837992 w 3374238"/>
                                <a:gd name="connsiteY14" fmla="*/ 446608 h 23027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74238" h="2302785">
                                  <a:moveTo>
                                    <a:pt x="2837992" y="446608"/>
                                  </a:moveTo>
                                  <a:cubicBezTo>
                                    <a:pt x="2837992" y="446608"/>
                                    <a:pt x="2658922" y="122758"/>
                                    <a:pt x="2296019" y="32271"/>
                                  </a:cubicBezTo>
                                  <a:cubicBezTo>
                                    <a:pt x="1835009" y="-82982"/>
                                    <a:pt x="1521637" y="147523"/>
                                    <a:pt x="1521637" y="147523"/>
                                  </a:cubicBezTo>
                                  <a:cubicBezTo>
                                    <a:pt x="1521637" y="147523"/>
                                    <a:pt x="1173974" y="37033"/>
                                    <a:pt x="824406" y="213246"/>
                                  </a:cubicBezTo>
                                  <a:cubicBezTo>
                                    <a:pt x="510081" y="372313"/>
                                    <a:pt x="464361" y="659968"/>
                                    <a:pt x="464361" y="659968"/>
                                  </a:cubicBezTo>
                                  <a:cubicBezTo>
                                    <a:pt x="464361" y="659968"/>
                                    <a:pt x="-139524" y="842848"/>
                                    <a:pt x="30021" y="1499121"/>
                                  </a:cubicBezTo>
                                  <a:cubicBezTo>
                                    <a:pt x="144321" y="1943938"/>
                                    <a:pt x="542466" y="1995373"/>
                                    <a:pt x="767256" y="1986801"/>
                                  </a:cubicBezTo>
                                  <a:cubicBezTo>
                                    <a:pt x="815834" y="2049666"/>
                                    <a:pt x="892987" y="2088718"/>
                                    <a:pt x="978712" y="2083956"/>
                                  </a:cubicBezTo>
                                  <a:cubicBezTo>
                                    <a:pt x="988237" y="2083003"/>
                                    <a:pt x="997762" y="2082051"/>
                                    <a:pt x="1006334" y="2081098"/>
                                  </a:cubicBezTo>
                                  <a:cubicBezTo>
                                    <a:pt x="1117777" y="2195398"/>
                                    <a:pt x="1357807" y="2348751"/>
                                    <a:pt x="1823579" y="2289696"/>
                                  </a:cubicBezTo>
                                  <a:cubicBezTo>
                                    <a:pt x="2151239" y="2247786"/>
                                    <a:pt x="2323642" y="2104911"/>
                                    <a:pt x="2411272" y="1989658"/>
                                  </a:cubicBezTo>
                                  <a:cubicBezTo>
                                    <a:pt x="2435084" y="1993468"/>
                                    <a:pt x="2458897" y="1995373"/>
                                    <a:pt x="2483661" y="1993468"/>
                                  </a:cubicBezTo>
                                  <a:cubicBezTo>
                                    <a:pt x="2611297" y="1986801"/>
                                    <a:pt x="2717977" y="1909648"/>
                                    <a:pt x="2767507" y="1801063"/>
                                  </a:cubicBezTo>
                                  <a:cubicBezTo>
                                    <a:pt x="3000869" y="1751533"/>
                                    <a:pt x="3307574" y="1616278"/>
                                    <a:pt x="3363772" y="1246708"/>
                                  </a:cubicBezTo>
                                  <a:cubicBezTo>
                                    <a:pt x="3461879" y="598056"/>
                                    <a:pt x="2837992" y="446608"/>
                                    <a:pt x="2837992" y="446608"/>
                                  </a:cubicBezTo>
                                  <a:close/>
                                </a:path>
                              </a:pathLst>
                            </a:custGeom>
                            <a:noFill/>
                            <a:ln w="28575" cap="flat">
                              <a:solidFill>
                                <a:srgbClr val="FFF421"/>
                              </a:solidFill>
                              <a:prstDash val="solid"/>
                              <a:miter/>
                            </a:ln>
                            <a:effectLst/>
                          </wps:spPr>
                          <wps:bodyPr rtlCol="0" anchor="ctr" anchorCtr="0"/>
                        </wps:wsp>
                        <wps:wsp>
                          <wps:cNvPr id="389" name="任意多边形: 形状 74"/>
                          <wps:cNvSpPr/>
                          <wps:spPr>
                            <a:xfrm>
                              <a:off x="4196501" y="2008382"/>
                              <a:ext cx="3315444" cy="2307847"/>
                            </a:xfrm>
                            <a:custGeom>
                              <a:avLst/>
                              <a:gdLst>
                                <a:gd name="connsiteX0" fmla="*/ 2756135 w 3315630"/>
                                <a:gd name="connsiteY0" fmla="*/ 408071 h 2307072"/>
                                <a:gd name="connsiteX1" fmla="*/ 2203685 w 3315630"/>
                                <a:gd name="connsiteY1" fmla="*/ 21356 h 2307072"/>
                                <a:gd name="connsiteX2" fmla="*/ 1446447 w 3315630"/>
                                <a:gd name="connsiteY2" fmla="*/ 170899 h 2307072"/>
                                <a:gd name="connsiteX3" fmla="*/ 762552 w 3315630"/>
                                <a:gd name="connsiteY3" fmla="*/ 268054 h 2307072"/>
                                <a:gd name="connsiteX4" fmla="*/ 429177 w 3315630"/>
                                <a:gd name="connsiteY4" fmla="*/ 728111 h 2307072"/>
                                <a:gd name="connsiteX5" fmla="*/ 40557 w 3315630"/>
                                <a:gd name="connsiteY5" fmla="*/ 1580599 h 2307072"/>
                                <a:gd name="connsiteX6" fmla="*/ 789222 w 3315630"/>
                                <a:gd name="connsiteY6" fmla="*/ 2031131 h 2307072"/>
                                <a:gd name="connsiteX7" fmla="*/ 1001630 w 3315630"/>
                                <a:gd name="connsiteY7" fmla="*/ 2117809 h 2307072"/>
                                <a:gd name="connsiteX8" fmla="*/ 1028300 w 3315630"/>
                                <a:gd name="connsiteY8" fmla="*/ 2113999 h 2307072"/>
                                <a:gd name="connsiteX9" fmla="*/ 1842687 w 3315630"/>
                                <a:gd name="connsiteY9" fmla="*/ 2283544 h 2307072"/>
                                <a:gd name="connsiteX10" fmla="*/ 2407520 w 3315630"/>
                                <a:gd name="connsiteY10" fmla="*/ 1959694 h 2307072"/>
                                <a:gd name="connsiteX11" fmla="*/ 2478958 w 3315630"/>
                                <a:gd name="connsiteY11" fmla="*/ 1960646 h 2307072"/>
                                <a:gd name="connsiteX12" fmla="*/ 2749468 w 3315630"/>
                                <a:gd name="connsiteY12" fmla="*/ 1756811 h 2307072"/>
                                <a:gd name="connsiteX13" fmla="*/ 3310490 w 3315630"/>
                                <a:gd name="connsiteY13" fmla="*/ 1180549 h 2307072"/>
                                <a:gd name="connsiteX14" fmla="*/ 2756135 w 3315630"/>
                                <a:gd name="connsiteY14" fmla="*/ 408071 h 23070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15630" h="2307072">
                                  <a:moveTo>
                                    <a:pt x="2756135" y="408071"/>
                                  </a:moveTo>
                                  <a:cubicBezTo>
                                    <a:pt x="2756135" y="408071"/>
                                    <a:pt x="2564683" y="94699"/>
                                    <a:pt x="2203685" y="21356"/>
                                  </a:cubicBezTo>
                                  <a:cubicBezTo>
                                    <a:pt x="1743627" y="-71989"/>
                                    <a:pt x="1446447" y="170899"/>
                                    <a:pt x="1446447" y="170899"/>
                                  </a:cubicBezTo>
                                  <a:cubicBezTo>
                                    <a:pt x="1446447" y="170899"/>
                                    <a:pt x="1098785" y="77554"/>
                                    <a:pt x="762552" y="268054"/>
                                  </a:cubicBezTo>
                                  <a:cubicBezTo>
                                    <a:pt x="460610" y="440456"/>
                                    <a:pt x="429177" y="728111"/>
                                    <a:pt x="429177" y="728111"/>
                                  </a:cubicBezTo>
                                  <a:cubicBezTo>
                                    <a:pt x="429177" y="728111"/>
                                    <a:pt x="-156610" y="936709"/>
                                    <a:pt x="40557" y="1580599"/>
                                  </a:cubicBezTo>
                                  <a:cubicBezTo>
                                    <a:pt x="173907" y="2015891"/>
                                    <a:pt x="568242" y="2049229"/>
                                    <a:pt x="789222" y="2031131"/>
                                  </a:cubicBezTo>
                                  <a:cubicBezTo>
                                    <a:pt x="839705" y="2091139"/>
                                    <a:pt x="917810" y="2126381"/>
                                    <a:pt x="1001630" y="2117809"/>
                                  </a:cubicBezTo>
                                  <a:cubicBezTo>
                                    <a:pt x="1011155" y="2116856"/>
                                    <a:pt x="1019727" y="2114951"/>
                                    <a:pt x="1028300" y="2113999"/>
                                  </a:cubicBezTo>
                                  <a:cubicBezTo>
                                    <a:pt x="1143552" y="2222584"/>
                                    <a:pt x="1387392" y="2363554"/>
                                    <a:pt x="1842687" y="2283544"/>
                                  </a:cubicBezTo>
                                  <a:cubicBezTo>
                                    <a:pt x="2163680" y="2227346"/>
                                    <a:pt x="2326557" y="2077804"/>
                                    <a:pt x="2407520" y="1959694"/>
                                  </a:cubicBezTo>
                                  <a:cubicBezTo>
                                    <a:pt x="2430380" y="1962551"/>
                                    <a:pt x="2455145" y="1962551"/>
                                    <a:pt x="2478958" y="1960646"/>
                                  </a:cubicBezTo>
                                  <a:cubicBezTo>
                                    <a:pt x="2604687" y="1948264"/>
                                    <a:pt x="2705652" y="1866349"/>
                                    <a:pt x="2749468" y="1756811"/>
                                  </a:cubicBezTo>
                                  <a:cubicBezTo>
                                    <a:pt x="2977115" y="1696804"/>
                                    <a:pt x="3272390" y="1548214"/>
                                    <a:pt x="3310490" y="1180549"/>
                                  </a:cubicBezTo>
                                  <a:cubicBezTo>
                                    <a:pt x="3378118" y="529991"/>
                                    <a:pt x="2756135" y="408071"/>
                                    <a:pt x="2756135" y="408071"/>
                                  </a:cubicBezTo>
                                  <a:close/>
                                </a:path>
                              </a:pathLst>
                            </a:custGeom>
                            <a:noFill/>
                            <a:ln w="28575" cap="flat">
                              <a:solidFill>
                                <a:srgbClr val="F8B62D"/>
                              </a:solidFill>
                              <a:prstDash val="solid"/>
                              <a:miter/>
                            </a:ln>
                            <a:effectLst/>
                          </wps:spPr>
                          <wps:bodyPr rtlCol="0" anchor="ctr" anchorCtr="0"/>
                        </wps:wsp>
                        <wps:wsp>
                          <wps:cNvPr id="390" name="任意多边形: 形状 75"/>
                          <wps:cNvSpPr/>
                          <wps:spPr>
                            <a:xfrm rot="-2179740">
                              <a:off x="7163922" y="4065511"/>
                              <a:ext cx="419085" cy="339077"/>
                            </a:xfrm>
                            <a:custGeom>
                              <a:avLst/>
                              <a:gdLst>
                                <a:gd name="connsiteX0" fmla="*/ 419085 w 419085"/>
                                <a:gd name="connsiteY0" fmla="*/ 169539 h 339077"/>
                                <a:gd name="connsiteX1" fmla="*/ 209543 w 419085"/>
                                <a:gd name="connsiteY1" fmla="*/ 339078 h 339077"/>
                                <a:gd name="connsiteX2" fmla="*/ 0 w 419085"/>
                                <a:gd name="connsiteY2" fmla="*/ 169539 h 339077"/>
                                <a:gd name="connsiteX3" fmla="*/ 209543 w 419085"/>
                                <a:gd name="connsiteY3" fmla="*/ 0 h 339077"/>
                                <a:gd name="connsiteX4" fmla="*/ 419085 w 419085"/>
                                <a:gd name="connsiteY4" fmla="*/ 169539 h 33907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85" h="339077">
                                  <a:moveTo>
                                    <a:pt x="419085" y="169539"/>
                                  </a:moveTo>
                                  <a:cubicBezTo>
                                    <a:pt x="419085" y="263173"/>
                                    <a:pt x="325270" y="339078"/>
                                    <a:pt x="209543" y="339078"/>
                                  </a:cubicBezTo>
                                  <a:cubicBezTo>
                                    <a:pt x="93815" y="339078"/>
                                    <a:pt x="0" y="263173"/>
                                    <a:pt x="0" y="169539"/>
                                  </a:cubicBezTo>
                                  <a:cubicBezTo>
                                    <a:pt x="0" y="75905"/>
                                    <a:pt x="93815" y="0"/>
                                    <a:pt x="209543" y="0"/>
                                  </a:cubicBezTo>
                                  <a:cubicBezTo>
                                    <a:pt x="325270" y="0"/>
                                    <a:pt x="419085" y="75905"/>
                                    <a:pt x="419085" y="169539"/>
                                  </a:cubicBezTo>
                                  <a:close/>
                                </a:path>
                              </a:pathLst>
                            </a:custGeom>
                            <a:noFill/>
                            <a:ln w="28574" cap="flat">
                              <a:solidFill>
                                <a:srgbClr val="FFF421"/>
                              </a:solidFill>
                              <a:prstDash val="solid"/>
                              <a:miter/>
                            </a:ln>
                            <a:effectLst/>
                          </wps:spPr>
                          <wps:bodyPr rtlCol="0" anchor="ctr" anchorCtr="0"/>
                        </wps:wsp>
                        <wps:wsp>
                          <wps:cNvPr id="391" name="任意多边形: 形状 76"/>
                          <wps:cNvSpPr/>
                          <wps:spPr>
                            <a:xfrm rot="-1669547">
                              <a:off x="7493557" y="4519311"/>
                              <a:ext cx="205746" cy="177170"/>
                            </a:xfrm>
                            <a:custGeom>
                              <a:avLst/>
                              <a:gdLst>
                                <a:gd name="connsiteX0" fmla="*/ 205747 w 205746"/>
                                <a:gd name="connsiteY0" fmla="*/ 88585 h 177170"/>
                                <a:gd name="connsiteX1" fmla="*/ 102873 w 205746"/>
                                <a:gd name="connsiteY1" fmla="*/ 177171 h 177170"/>
                                <a:gd name="connsiteX2" fmla="*/ 0 w 205746"/>
                                <a:gd name="connsiteY2" fmla="*/ 88585 h 177170"/>
                                <a:gd name="connsiteX3" fmla="*/ 102873 w 205746"/>
                                <a:gd name="connsiteY3" fmla="*/ 0 h 177170"/>
                                <a:gd name="connsiteX4" fmla="*/ 205747 w 205746"/>
                                <a:gd name="connsiteY4" fmla="*/ 88585 h 17717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5746" h="177170">
                                  <a:moveTo>
                                    <a:pt x="205747" y="88585"/>
                                  </a:moveTo>
                                  <a:cubicBezTo>
                                    <a:pt x="205747" y="137510"/>
                                    <a:pt x="159689" y="177171"/>
                                    <a:pt x="102873" y="177171"/>
                                  </a:cubicBezTo>
                                  <a:cubicBezTo>
                                    <a:pt x="46058" y="177171"/>
                                    <a:pt x="0" y="137509"/>
                                    <a:pt x="0" y="88585"/>
                                  </a:cubicBezTo>
                                  <a:cubicBezTo>
                                    <a:pt x="0" y="39661"/>
                                    <a:pt x="46058" y="0"/>
                                    <a:pt x="102873" y="0"/>
                                  </a:cubicBezTo>
                                  <a:cubicBezTo>
                                    <a:pt x="159689" y="0"/>
                                    <a:pt x="205747" y="39661"/>
                                    <a:pt x="205747" y="88585"/>
                                  </a:cubicBezTo>
                                  <a:close/>
                                </a:path>
                              </a:pathLst>
                            </a:custGeom>
                            <a:noFill/>
                            <a:ln w="28576" cap="flat">
                              <a:solidFill>
                                <a:srgbClr val="FFF421"/>
                              </a:solidFill>
                              <a:prstDash val="solid"/>
                              <a:miter/>
                            </a:ln>
                            <a:effectLst/>
                          </wps:spPr>
                          <wps:txbx>
                            <w:txbxContent>
                              <w:p>
                                <w:pPr>
                                  <w:jc w:val="center"/>
                                </w:pPr>
                              </w:p>
                            </w:txbxContent>
                          </wps:txbx>
                          <wps:bodyPr rtlCol="0" anchor="ctr" anchorCtr="0"/>
                        </wps:wsp>
                      </wpg:grpSp>
                      <wps:wsp>
                        <wps:cNvPr id="392" name="文本框 12"/>
                        <wps:cNvSpPr txBox="1"/>
                        <wps:spPr>
                          <a:xfrm>
                            <a:off x="7334" y="4036"/>
                            <a:ext cx="4358" cy="2385"/>
                          </a:xfrm>
                          <a:prstGeom prst="rect">
                            <a:avLst/>
                          </a:prstGeom>
                          <a:noFill/>
                          <a:ln>
                            <a:noFill/>
                          </a:ln>
                          <a:effectLst/>
                        </wps:spPr>
                        <wps:txbx>
                          <w:txbxContent>
                            <w:p>
                              <w:pPr>
                                <w:spacing w:line="240" w:lineRule="exact"/>
                                <w:ind w:right="-162" w:rightChars="-77" w:firstLine="420" w:firstLineChars="200"/>
                                <w:jc w:val="left"/>
                                <w:rPr>
                                  <w:rFonts w:ascii="楷体" w:hAnsi="楷体" w:eastAsia="楷体" w:cs="楷体"/>
                                  <w:szCs w:val="21"/>
                                </w:rPr>
                              </w:pPr>
                              <w:r>
                                <w:rPr>
                                  <w:rFonts w:hint="eastAsia" w:ascii="楷体" w:hAnsi="楷体" w:eastAsia="楷体" w:cs="楷体"/>
                                  <w:szCs w:val="21"/>
                                </w:rPr>
                                <w:t>同学们？你们知道哪些人获得了共和国勋章吗？</w:t>
                              </w:r>
                            </w:p>
                            <w:p>
                              <w:pPr>
                                <w:spacing w:line="240" w:lineRule="exact"/>
                                <w:ind w:right="-162" w:rightChars="-77" w:firstLine="420" w:firstLineChars="200"/>
                                <w:jc w:val="left"/>
                                <w:rPr>
                                  <w:rFonts w:ascii="楷体" w:hAnsi="楷体" w:eastAsia="楷体" w:cs="楷体"/>
                                  <w:szCs w:val="21"/>
                                </w:rPr>
                              </w:pPr>
                              <w:r>
                                <w:rPr>
                                  <w:rFonts w:hint="eastAsia" w:ascii="楷体" w:hAnsi="楷体" w:eastAsia="楷体" w:cs="楷体"/>
                                  <w:szCs w:val="21"/>
                                </w:rPr>
                                <w:t>他们是孙家栋、袁隆平、屠呦呦、钟南山……这些平凡却伟大的共和国勋章获得者都在不同领域为国家做出了巨大贡献。</w:t>
                              </w:r>
                            </w:p>
                            <w:p>
                              <w:pPr>
                                <w:spacing w:line="240" w:lineRule="exact"/>
                                <w:ind w:right="-162" w:rightChars="-77" w:firstLine="420" w:firstLineChars="200"/>
                                <w:jc w:val="left"/>
                                <w:rPr>
                                  <w:rFonts w:ascii="楷体" w:hAnsi="楷体" w:eastAsia="楷体" w:cs="楷体"/>
                                  <w:szCs w:val="21"/>
                                </w:rPr>
                              </w:pPr>
                              <w:r>
                                <w:rPr>
                                  <w:rFonts w:hint="eastAsia" w:ascii="楷体" w:hAnsi="楷体" w:eastAsia="楷体" w:cs="楷体"/>
                                  <w:szCs w:val="21"/>
                                </w:rPr>
                                <w:t>下面我们就进入他们的工作领域去了解各自的卓越成就，并和数学课堂上学习过的百分数来一次相会，摘取属于我们自己的智慧勋章！</w:t>
                              </w:r>
                            </w:p>
                            <w:p/>
                            <w:p/>
                          </w:txbxContent>
                        </wps:txbx>
                        <wps:bodyPr wrap="square" rtlCol="0" anchor="t">
                          <a:noAutofit/>
                        </wps:bodyPr>
                      </wps:wsp>
                    </wpg:wgp>
                  </a:graphicData>
                </a:graphic>
              </wp:anchor>
            </w:drawing>
          </mc:Choice>
          <mc:Fallback>
            <w:pict>
              <v:group id="_x0000_s1026" o:spid="_x0000_s1026" o:spt="203" alt="7b0a202020202274657874626f78223a20227b5c2263617465676f72795f69645c223a31303531322c5c2269645c223a32303334323230337d220a7d0a" style="position:absolute;left:0pt;margin-left:-42.3pt;margin-top:22.35pt;height:204.8pt;width:378.95pt;z-index:251735040;mso-width-relative:page;mso-height-relative:page;" coordorigin="6608,3163" coordsize="5651,4266" o:gfxdata="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&#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">
                <o:lock v:ext="edit" aspectratio="f"/>
                <v:group id="图形 66" o:spid="_x0000_s1026" o:spt="203" style="position:absolute;left:6608;top:3163;height:4266;width:5651;" coordorigin="4196501,2008382" coordsize="3588270,2709213" o:gfxdata="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hPLhr0AAADcAAAADwAAAAAAAAABACAAAAAiAAAAZHJzL2Rvd25yZXYueG1s&#10;UEsBAhQAFAAAAAgAh07iQDMvBZ47AAAAOQAAABUAAAAAAAAAAQAgAAAADAEAAGRycy9ncm91cHNo&#10;YXBleG1sLnhtbFBLBQYAAAAABgAGAGABAADJAwAAAAA=&#10;">
                  <o:lock v:ext="edit" aspectratio="f"/>
                  <v:shape id="任意多边形: 形状 68" o:spid="_x0000_s1026" o:spt="100" style="position:absolute;left:7176767;top:4082745;height:339075;width:419082;rotation:-3690224f;v-text-anchor:middle;" filled="f" stroked="t" coordsize="419082,339075" o:gfxdata="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y2N4&#10;wAAAANwAAAAPAAAAAAAAAAEAIAAAACIAAABkcnMvZG93bnJldi54bWxQSwECFAAUAAAACACHTuJA&#10;My8FnjsAAAA5AAAAEAAAAAAAAAABACAAAAAPAQAAZHJzL3NoYXBleG1sLnhtbFBLBQYAAAAABgAG&#10;AFsBAAC5AwAAAAA=&#10;" path="m419082,169538c419082,263171,325268,339076,209541,339076c93815,339076,0,263171,0,169538c0,75905,93815,0,209541,0c325268,0,419082,75905,419082,169538xe">
                    <v:path o:connectlocs="419082,169538;209541,339076;0,169538;209541,0;419082,169538" o:connectangles="0,0,0,0,0"/>
                    <v:fill on="f" focussize="0,0"/>
                    <v:stroke weight="2.24992125984252pt" color="#FF8373" joinstyle="miter"/>
                    <v:imagedata o:title=""/>
                    <o:lock v:ext="edit" aspectratio="f"/>
                  </v:shape>
                  <v:shape id="任意多边形: 形状 69" o:spid="_x0000_s1026" o:spt="100" style="position:absolute;left:7175143;top:4085497;height:339089;width:419099;rotation:-750339f;v-text-anchor:middle;" filled="f" stroked="t" coordsize="419099,339089" o:gfxdata="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iGoMC8AAAA&#10;3AAAAA8AAAAAAAAAAQAgAAAAIgAAAGRycy9kb3ducmV2LnhtbFBLAQIUABQAAAAIAIdO4kAzLwWe&#10;OwAAADkAAAAQAAAAAAAAAAEAIAAAAAsBAABkcnMvc2hhcGV4bWwueG1sUEsFBgAAAAAGAAYAWwEA&#10;ALUDAAAAAA==&#10;" path="m419100,169545c419100,263182,325281,339090,209550,339090c93818,339090,0,263182,0,169545c0,75908,93818,0,209550,0c325281,0,419100,75908,419100,169545xe">
                    <v:path o:connectlocs="419100,169545;209550,339090;0,169545;209550,0;419100,169545" o:connectangles="0,0,0,0,0"/>
                    <v:fill on="f" focussize="0,0"/>
                    <v:stroke weight="2.25pt" color="#F8B62D" joinstyle="miter"/>
                    <v:imagedata o:title=""/>
                    <o:lock v:ext="edit" aspectratio="f"/>
                  </v:shape>
                  <v:shape id="任意多边形: 形状 70" o:spid="_x0000_s1026" o:spt="100" style="position:absolute;left:7512571;top:4500557;height:236214;width:192400;rotation:-3932112f;v-text-anchor:middle;" filled="f" stroked="t" coordsize="192400,236214" o:gfxdata="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dOtL4A&#10;AADcAAAADwAAAAAAAAABACAAAAAiAAAAZHJzL2Rvd25yZXYueG1sUEsBAhQAFAAAAAgAh07iQDMv&#10;BZ47AAAAOQAAABAAAAAAAAAAAQAgAAAADQEAAGRycy9zaGFwZXhtbC54bWxQSwUGAAAAAAYABgBb&#10;AQAAtwMAAAAA&#10;" path="m192401,118107c192401,183336,149330,236215,96200,236215c43070,236215,0,183336,0,118107c0,52878,43070,0,96200,0c149330,0,192401,52878,192401,118107xe">
                    <v:path o:connectlocs="192401,118107;96200,236215;0,118107;96200,0;192401,118107" o:connectangles="0,0,0,0,0"/>
                    <v:fill on="f" focussize="0,0"/>
                    <v:stroke weight="2.24992125984252pt" color="#F8B62D" joinstyle="miter"/>
                    <v:imagedata o:title=""/>
                    <o:lock v:ext="edit" aspectratio="f"/>
                  </v:shape>
                  <v:shape id="任意多边形: 形状 71" o:spid="_x0000_s1026" o:spt="100" style="position:absolute;left:7502659;top:4546150;height:171445;width:211449;rotation:-1617684f;v-text-anchor:middle;" filled="f" stroked="t" coordsize="211449,171445" o:gfxdata="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mtPkW/&#10;AAAA3AAAAA8AAAAAAAAAAQAgAAAAIgAAAGRycy9kb3ducmV2LnhtbFBLAQIUABQAAAAIAIdO4kAz&#10;LwWeOwAAADkAAAAQAAAAAAAAAAEAIAAAAA4BAABkcnMvc2hhcGV4bWwueG1sUEsFBgAAAAAGAAYA&#10;WwEAALgDAAAAAA==&#10;" path="m211449,85722c211449,133066,164115,171445,105724,171445c47334,171445,0,133066,0,85722c0,38379,47334,0,105724,0c164115,0,211449,38379,211449,85722xe">
                    <v:path o:connectlocs="211449,85722;105724,171445;0,85722;105724,0;211449,85722" o:connectangles="0,0,0,0,0"/>
                    <v:fill on="f" focussize="0,0"/>
                    <v:stroke weight="2.24992125984252pt" color="#FF8373" joinstyle="miter"/>
                    <v:imagedata o:title=""/>
                    <o:lock v:ext="edit" aspectratio="f"/>
                  </v:shape>
                  <v:shape id="任意多边形: 形状 72" o:spid="_x0000_s1026" o:spt="100" style="position:absolute;left:4448084;top:2137989;height:2353782;width:3300106;v-text-anchor:middle;" filled="f" stroked="t" coordsize="3300106,2353782" o:gfxdata="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UJ7yr4A&#10;AADcAAAADwAAAAAAAAABACAAAAAiAAAAZHJzL2Rvd25yZXYueG1sUEsBAhQAFAAAAAgAh07iQDMv&#10;BZ47AAAAOQAAABAAAAAAAAAAAQAgAAAADQEAAGRycy9zaGFwZXhtbC54bWxQSwUGAAAAAAYABgBb&#10;AQAAtwMAAAAA&#10;" path="m2708047,382325c2708047,382325,2502308,72763,2137500,13708c1673632,-61540,1387882,197540,1387882,197540c1387882,197540,1036410,117530,709702,326128c416332,513770,397282,806188,397282,806188c397282,806188,-165645,1038598,48667,1686298c172492,2061583,588735,2079680,807810,2052058c787807,2122543,864960,2190170,1036410,2164453c1156425,2269228,1430745,2421628,1882230,2320663c2200365,2249225,2356575,2091110,2431822,1968238c2455635,1970143,2479447,1969190,2503260,1966333c2628037,1948235,2725192,1861558,2764245,1748210c2988083,1677725,3276690,1514848,3298597,1139563c3334792,479480,2708047,382325,2708047,382325xe">
                    <v:path o:connectlocs="2708047,382325;2137500,13708;1387882,197540;709702,326128;397282,806188;48667,1686298;807810,2052058;1036410,2164453;1882230,2320663;2431822,1968238;2503260,1966333;2764245,1748210;3298597,1139563;2708047,382325" o:connectangles="0,0,0,0,0,0,0,0,0,0,0,0,0,0"/>
                    <v:fill on="f" focussize="0,0"/>
                    <v:stroke weight="2.25pt" color="#FF8373" joinstyle="miter"/>
                    <v:imagedata o:title=""/>
                    <o:lock v:ext="edit" aspectratio="f"/>
                  </v:shape>
                  <v:shape id="任意多边形: 形状 73" o:spid="_x0000_s1026" o:spt="100" style="position:absolute;left:4410533;top:2173719;height:2302785;width:3374238;v-text-anchor:middle;" filled="f" stroked="t" coordsize="3374238,2302785" o:gfxdata="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TxFuvQAA&#10;ANwAAAAPAAAAAAAAAAEAIAAAACIAAABkcnMvZG93bnJldi54bWxQSwECFAAUAAAACACHTuJAMy8F&#10;njsAAAA5AAAAEAAAAAAAAAABACAAAAAMAQAAZHJzL3NoYXBleG1sLnhtbFBLBQYAAAAABgAGAFsB&#10;AAC2AwAAAAA=&#10;" path="m2837992,446608c2837992,446608,2658922,122758,2296019,32271c1835009,-82982,1521637,147523,1521637,147523c1521637,147523,1173974,37033,824406,213246c510081,372313,464361,659968,464361,659968c464361,659968,-139524,842848,30021,1499121c144321,1943938,542466,1995373,767256,1986801c815834,2049666,892987,2088718,978712,2083956c988237,2083003,997762,2082051,1006334,2081098c1117777,2195398,1357807,2348751,1823579,2289696c2151239,2247786,2323642,2104911,2411272,1989658c2435084,1993468,2458897,1995373,2483661,1993468c2611297,1986801,2717977,1909648,2767507,1801063c3000869,1751533,3307574,1616278,3363772,1246708c3461879,598056,2837992,446608,2837992,446608xe">
                    <v:path o:connectlocs="2837992,446608;2296019,32271;1521637,147523;824406,213246;464361,659968;30021,1499121;767256,1986801;978712,2083956;1006334,2081098;1823579,2289696;2411272,1989658;2483661,1993468;2767507,1801063;3363772,1246708;2837992,446608" o:connectangles="0,0,0,0,0,0,0,0,0,0,0,0,0,0,0"/>
                    <v:fill on="f" focussize="0,0"/>
                    <v:stroke weight="2.25pt" color="#FFF421" joinstyle="miter"/>
                    <v:imagedata o:title=""/>
                    <o:lock v:ext="edit" aspectratio="f"/>
                  </v:shape>
                  <v:shape id="任意多边形: 形状 74" o:spid="_x0000_s1026" o:spt="100" style="position:absolute;left:4196501;top:2008382;height:2307847;width:3315444;v-text-anchor:middle;" filled="f" stroked="t" coordsize="3315630,2307072" o:gfxdata="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XBGXvQAA&#10;ANwAAAAPAAAAAAAAAAEAIAAAACIAAABkcnMvZG93bnJldi54bWxQSwECFAAUAAAACACHTuJAMy8F&#10;njsAAAA5AAAAEAAAAAAAAAABACAAAAAMAQAAZHJzL3NoYXBleG1sLnhtbFBLBQYAAAAABgAGAFsB&#10;AAC2AwAAAAA=&#10;" path="m2756135,408071c2756135,408071,2564683,94699,2203685,21356c1743627,-71989,1446447,170899,1446447,170899c1446447,170899,1098785,77554,762552,268054c460610,440456,429177,728111,429177,728111c429177,728111,-156610,936709,40557,1580599c173907,2015891,568242,2049229,789222,2031131c839705,2091139,917810,2126381,1001630,2117809c1011155,2116856,1019727,2114951,1028300,2113999c1143552,2222584,1387392,2363554,1842687,2283544c2163680,2227346,2326557,2077804,2407520,1959694c2430380,1962551,2455145,1962551,2478958,1960646c2604687,1948264,2705652,1866349,2749468,1756811c2977115,1696804,3272390,1548214,3310490,1180549c3378118,529991,2756135,408071,2756135,408071xe">
                    <v:path o:connectlocs="2755980,408208;2203561,21363;1446365,170956;762509,268144;429152,728355;40554,1581129;789177,2031813;1001573,2118520;1028242,2114709;1842583,2284311;2407384,1960352;2478818,1961304;2749313,1757401;3310304,1180945;2755980,408208" o:connectangles="0,0,0,0,0,0,0,0,0,0,0,0,0,0,0"/>
                    <v:fill on="f" focussize="0,0"/>
                    <v:stroke weight="2.25pt" color="#F8B62D" joinstyle="miter"/>
                    <v:imagedata o:title=""/>
                    <o:lock v:ext="edit" aspectratio="f"/>
                  </v:shape>
                  <v:shape id="任意多边形: 形状 75" o:spid="_x0000_s1026" o:spt="100" style="position:absolute;left:7163922;top:4065511;height:339077;width:419085;rotation:-2380857f;v-text-anchor:middle;" filled="f" stroked="t" coordsize="419085,339077" o:gfxdata="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Ylf68AAAA&#10;3AAAAA8AAAAAAAAAAQAgAAAAIgAAAGRycy9kb3ducmV2LnhtbFBLAQIUABQAAAAIAIdO4kAzLwWe&#10;OwAAADkAAAAQAAAAAAAAAAEAIAAAAAsBAABkcnMvc2hhcGV4bWwueG1sUEsFBgAAAAAGAAYAWwEA&#10;ALUDAAAAAA==&#10;" path="m419085,169539c419085,263173,325270,339078,209543,339078c93815,339078,0,263173,0,169539c0,75905,93815,0,209543,0c325270,0,419085,75905,419085,169539xe">
                    <v:path o:connectlocs="419085,169539;209543,339078;0,169539;209543,0;419085,169539" o:connectangles="0,0,0,0,0"/>
                    <v:fill on="f" focussize="0,0"/>
                    <v:stroke weight="2.24992125984252pt" color="#FFF421" joinstyle="miter"/>
                    <v:imagedata o:title=""/>
                    <o:lock v:ext="edit" aspectratio="f"/>
                  </v:shape>
                  <v:shape id="任意多边形: 形状 76" o:spid="_x0000_s1026" o:spt="100" style="position:absolute;left:7493557;top:4519311;height:177170;width:205746;rotation:-1823591f;v-text-anchor:middle;" filled="f" stroked="t" coordsize="205746,177170" o:gfxdata="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njls&#10;wAAAANwAAAAPAAAAAAAAAAEAIAAAACIAAABkcnMvZG93bnJldi54bWxQSwECFAAUAAAACACHTuJA&#10;My8FnjsAAAA5AAAAEAAAAAAAAAABACAAAAAPAQAAZHJzL3NoYXBleG1sLnhtbFBLBQYAAAAABgAG&#10;AFsBAAC5AwAAAAA=&#10;" path="m205747,88585c205747,137510,159689,177171,102873,177171c46058,177171,0,137509,0,88585c0,39661,46058,0,102873,0c159689,0,205747,39661,205747,88585xe">
                    <v:path textboxrect="0,0,205746,177170" o:connectlocs="205747,88585;102873,177171;0,88585;102873,0;205747,88585" o:connectangles="0,0,0,0,0"/>
                    <v:fill on="f" focussize="0,0"/>
                    <v:stroke weight="2.25007874015748pt" color="#FFF421" joinstyle="miter"/>
                    <v:imagedata o:title=""/>
                    <o:lock v:ext="edit" aspectratio="f"/>
                    <v:textbox>
                      <w:txbxContent>
                        <w:p>
                          <w:pPr>
                            <w:jc w:val="center"/>
                          </w:pPr>
                        </w:p>
                      </w:txbxContent>
                    </v:textbox>
                  </v:shape>
                </v:group>
                <v:shape id="文本框 12" o:spid="_x0000_s1026" o:spt="202" type="#_x0000_t202" style="position:absolute;left:7334;top:4036;height:2385;width:4358;" filled="f" stroked="f" coordsize="21600,21600" o:gfxdata="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F7Y5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spacing w:line="240" w:lineRule="exact"/>
                          <w:ind w:right="-162" w:rightChars="-77" w:firstLine="420" w:firstLineChars="200"/>
                          <w:jc w:val="left"/>
                          <w:rPr>
                            <w:rFonts w:ascii="楷体" w:hAnsi="楷体" w:eastAsia="楷体" w:cs="楷体"/>
                            <w:szCs w:val="21"/>
                          </w:rPr>
                        </w:pPr>
                        <w:r>
                          <w:rPr>
                            <w:rFonts w:hint="eastAsia" w:ascii="楷体" w:hAnsi="楷体" w:eastAsia="楷体" w:cs="楷体"/>
                            <w:szCs w:val="21"/>
                          </w:rPr>
                          <w:t>同学们？你们知道哪些人获得了共和国勋章吗？</w:t>
                        </w:r>
                      </w:p>
                      <w:p>
                        <w:pPr>
                          <w:spacing w:line="240" w:lineRule="exact"/>
                          <w:ind w:right="-162" w:rightChars="-77" w:firstLine="420" w:firstLineChars="200"/>
                          <w:jc w:val="left"/>
                          <w:rPr>
                            <w:rFonts w:ascii="楷体" w:hAnsi="楷体" w:eastAsia="楷体" w:cs="楷体"/>
                            <w:szCs w:val="21"/>
                          </w:rPr>
                        </w:pPr>
                        <w:r>
                          <w:rPr>
                            <w:rFonts w:hint="eastAsia" w:ascii="楷体" w:hAnsi="楷体" w:eastAsia="楷体" w:cs="楷体"/>
                            <w:szCs w:val="21"/>
                          </w:rPr>
                          <w:t>他们是孙家栋、袁隆平、屠呦呦、钟南山……这些平凡却伟大的共和国勋章获得者都在不同领域为国家做出了巨大贡献。</w:t>
                        </w:r>
                      </w:p>
                      <w:p>
                        <w:pPr>
                          <w:spacing w:line="240" w:lineRule="exact"/>
                          <w:ind w:right="-162" w:rightChars="-77" w:firstLine="420" w:firstLineChars="200"/>
                          <w:jc w:val="left"/>
                          <w:rPr>
                            <w:rFonts w:ascii="楷体" w:hAnsi="楷体" w:eastAsia="楷体" w:cs="楷体"/>
                            <w:szCs w:val="21"/>
                          </w:rPr>
                        </w:pPr>
                        <w:r>
                          <w:rPr>
                            <w:rFonts w:hint="eastAsia" w:ascii="楷体" w:hAnsi="楷体" w:eastAsia="楷体" w:cs="楷体"/>
                            <w:szCs w:val="21"/>
                          </w:rPr>
                          <w:t>下面我们就进入他们的工作领域去了解各自的卓越成就，并和数学课堂上学习过的百分数来一次相会，摘取属于我们自己的智慧勋章！</w:t>
                        </w:r>
                      </w:p>
                      <w:p/>
                      <w:p/>
                    </w:txbxContent>
                  </v:textbox>
                </v:shape>
              </v:group>
            </w:pict>
          </mc:Fallback>
        </mc:AlternateContent>
      </w:r>
      <w:r>
        <w:rPr>
          <w:rFonts w:hint="eastAsia" w:ascii="宋体" w:hAnsi="宋体" w:eastAsia="宋体" w:cs="宋体"/>
          <w:b/>
          <w:bCs/>
          <w:sz w:val="24"/>
        </w:rPr>
        <w:t>作业设计方案</w:t>
      </w: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p>
    <w:p>
      <w:pPr>
        <w:spacing w:line="360" w:lineRule="auto"/>
        <w:ind w:left="480" w:right="-313" w:rightChars="-149"/>
        <w:rPr>
          <w:sz w:val="24"/>
        </w:rPr>
      </w:pPr>
      <w:r>
        <w:rPr>
          <w:rFonts w:hint="eastAsia" w:ascii="宋体" w:hAnsi="宋体" w:eastAsia="宋体" w:cs="宋体"/>
          <w:b/>
          <w:bCs/>
          <w:sz w:val="24"/>
        </w:rPr>
        <w:drawing>
          <wp:anchor distT="0" distB="0" distL="114935" distR="114935" simplePos="0" relativeHeight="251773952" behindDoc="0" locked="0" layoutInCell="1" allowOverlap="1">
            <wp:simplePos x="0" y="0"/>
            <wp:positionH relativeFrom="column">
              <wp:posOffset>4459605</wp:posOffset>
            </wp:positionH>
            <wp:positionV relativeFrom="paragraph">
              <wp:posOffset>77470</wp:posOffset>
            </wp:positionV>
            <wp:extent cx="1231900" cy="1404620"/>
            <wp:effectExtent l="0" t="0" r="6350" b="5080"/>
            <wp:wrapSquare wrapText="bothSides"/>
            <wp:docPr id="201" name="图片 201" descr="1a2a4d8fd733ff21e0c3ebe31b16a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1a2a4d8fd733ff21e0c3ebe31b16a7b"/>
                    <pic:cNvPicPr>
                      <a:picLocks noChangeAspect="1"/>
                    </pic:cNvPicPr>
                  </pic:nvPicPr>
                  <pic:blipFill>
                    <a:blip r:embed="rId31"/>
                    <a:srcRect l="322" t="-4280" r="-322" b="4280"/>
                    <a:stretch>
                      <a:fillRect/>
                    </a:stretch>
                  </pic:blipFill>
                  <pic:spPr>
                    <a:xfrm>
                      <a:off x="0" y="0"/>
                      <a:ext cx="1231900" cy="1404620"/>
                    </a:xfrm>
                    <a:prstGeom prst="ellipse">
                      <a:avLst/>
                    </a:prstGeom>
                  </pic:spPr>
                </pic:pic>
              </a:graphicData>
            </a:graphic>
          </wp:anchor>
        </w:drawing>
      </w:r>
    </w:p>
    <w:p>
      <w:pPr>
        <w:spacing w:line="360" w:lineRule="auto"/>
        <w:ind w:right="-313" w:rightChars="-149"/>
        <w:rPr>
          <w:sz w:val="24"/>
        </w:rPr>
      </w:pPr>
    </w:p>
    <w:p>
      <w:pPr>
        <w:spacing w:line="360" w:lineRule="auto"/>
        <w:ind w:right="-313" w:rightChars="-149"/>
        <w:rPr>
          <w:sz w:val="24"/>
        </w:rPr>
      </w:pPr>
    </w:p>
    <w:p>
      <w:pPr>
        <w:spacing w:line="360" w:lineRule="auto"/>
        <w:ind w:right="-313" w:rightChars="-149" w:firstLine="482" w:firstLineChars="200"/>
        <w:jc w:val="left"/>
        <w:rPr>
          <w:b/>
          <w:bCs/>
          <w:sz w:val="24"/>
        </w:rPr>
      </w:pPr>
    </w:p>
    <w:p>
      <w:pPr>
        <w:spacing w:line="360" w:lineRule="auto"/>
        <w:ind w:right="-313" w:rightChars="-149" w:firstLine="482" w:firstLineChars="200"/>
        <w:jc w:val="left"/>
        <w:rPr>
          <w:b/>
          <w:bCs/>
          <w:sz w:val="24"/>
        </w:rPr>
      </w:pPr>
    </w:p>
    <w:p>
      <w:pPr>
        <w:spacing w:line="360" w:lineRule="auto"/>
        <w:ind w:right="-313" w:rightChars="-149"/>
        <w:jc w:val="left"/>
        <w:rPr>
          <w:b/>
          <w:bCs/>
          <w:sz w:val="24"/>
        </w:rPr>
      </w:pPr>
    </w:p>
    <w:p>
      <w:pPr>
        <w:spacing w:line="360" w:lineRule="auto"/>
        <w:ind w:right="-313" w:rightChars="-149" w:firstLine="480" w:firstLineChars="200"/>
        <w:jc w:val="left"/>
        <w:rPr>
          <w:rFonts w:ascii="宋体" w:hAnsi="宋体" w:eastAsia="宋体" w:cs="宋体"/>
          <w:b/>
          <w:bCs/>
          <w:sz w:val="24"/>
        </w:rPr>
      </w:pPr>
      <w:r>
        <w:rPr>
          <w:rFonts w:hint="eastAsia" w:ascii="宋体" w:hAnsi="宋体" w:eastAsia="宋体" w:cs="宋体"/>
          <w:sz w:val="24"/>
        </w:rPr>
        <w:drawing>
          <wp:anchor distT="0" distB="0" distL="114300" distR="114300" simplePos="0" relativeHeight="251774976" behindDoc="0" locked="0" layoutInCell="1" allowOverlap="1">
            <wp:simplePos x="0" y="0"/>
            <wp:positionH relativeFrom="column">
              <wp:posOffset>-347345</wp:posOffset>
            </wp:positionH>
            <wp:positionV relativeFrom="paragraph">
              <wp:posOffset>17780</wp:posOffset>
            </wp:positionV>
            <wp:extent cx="1363345" cy="1115060"/>
            <wp:effectExtent l="0" t="0" r="8255" b="8890"/>
            <wp:wrapSquare wrapText="bothSides"/>
            <wp:docPr id="232" name="图片 232" descr="2f584317e545dde23070123b63508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2f584317e545dde23070123b63508b6"/>
                    <pic:cNvPicPr>
                      <a:picLocks noChangeAspect="1"/>
                    </pic:cNvPicPr>
                  </pic:nvPicPr>
                  <pic:blipFill>
                    <a:blip r:embed="rId32"/>
                    <a:stretch>
                      <a:fillRect/>
                    </a:stretch>
                  </pic:blipFill>
                  <pic:spPr>
                    <a:xfrm flipH="1">
                      <a:off x="0" y="0"/>
                      <a:ext cx="1363345" cy="1115060"/>
                    </a:xfrm>
                    <a:prstGeom prst="ellipse">
                      <a:avLst/>
                    </a:prstGeom>
                  </pic:spPr>
                </pic:pic>
              </a:graphicData>
            </a:graphic>
          </wp:anchor>
        </w:drawing>
      </w:r>
      <w:r>
        <w:rPr>
          <w:rFonts w:hint="eastAsia"/>
          <w:b/>
          <w:bCs/>
          <w:sz w:val="24"/>
        </w:rPr>
        <w:t>【第一枚医学勋章：屠呦呦------世界上第一个发现青蒿素的医学家，</w:t>
      </w:r>
      <w:r>
        <w:rPr>
          <w:rFonts w:hint="eastAsia" w:ascii="宋体" w:hAnsi="宋体" w:cs="宋体"/>
          <w:b/>
          <w:bCs/>
          <w:sz w:val="24"/>
        </w:rPr>
        <w:t>获得诺贝尔奖。</w:t>
      </w:r>
      <w:r>
        <w:rPr>
          <w:rFonts w:hint="eastAsia"/>
          <w:b/>
          <w:bCs/>
          <w:sz w:val="24"/>
        </w:rPr>
        <w:t>】</w:t>
      </w:r>
    </w:p>
    <w:p>
      <w:pPr>
        <w:spacing w:line="360" w:lineRule="auto"/>
        <w:ind w:right="-313" w:rightChars="-149" w:firstLine="480" w:firstLineChars="200"/>
        <w:rPr>
          <w:rFonts w:ascii="宋体" w:hAnsi="宋体" w:eastAsia="宋体" w:cs="宋体"/>
          <w:sz w:val="24"/>
        </w:rPr>
      </w:pPr>
      <w:r>
        <w:rPr>
          <w:rFonts w:hint="eastAsia" w:ascii="宋体" w:hAnsi="宋体" w:eastAsia="宋体" w:cs="宋体"/>
          <w:sz w:val="24"/>
        </w:rPr>
        <w:t xml:space="preserve">1. 青蒿素是由一种名为青蒿的植物自然产生的，植物所含青蒿素只占很小的比例，至多0.8%。  </w:t>
      </w:r>
    </w:p>
    <w:p>
      <w:pPr>
        <w:spacing w:line="360" w:lineRule="auto"/>
        <w:ind w:right="-313" w:rightChars="-149" w:firstLine="480" w:firstLineChars="200"/>
        <w:rPr>
          <w:rFonts w:ascii="宋体" w:hAnsi="宋体" w:eastAsia="宋体" w:cs="宋体"/>
          <w:sz w:val="24"/>
        </w:rPr>
      </w:pPr>
      <w:r>
        <w:rPr>
          <w:rFonts w:hint="eastAsia" w:ascii="宋体" w:hAnsi="宋体" w:eastAsia="宋体" w:cs="宋体"/>
          <w:sz w:val="24"/>
        </w:rPr>
        <w:t>2. 实验的过程漫长而复杂，光调查收集这一个过程，屠呦呦和她的团队便筛选了2000余个中草药方，从中整理出了640种抗疟药方集，约占筛选药方的32%。</w:t>
      </w:r>
    </w:p>
    <w:p>
      <w:pPr>
        <w:spacing w:line="360" w:lineRule="auto"/>
        <w:ind w:right="-313" w:rightChars="-149" w:firstLine="480" w:firstLineChars="200"/>
        <w:rPr>
          <w:rFonts w:ascii="宋体" w:hAnsi="宋体" w:eastAsia="宋体" w:cs="宋体"/>
          <w:sz w:val="24"/>
        </w:rPr>
      </w:pPr>
      <w:r>
        <w:rPr>
          <w:rFonts w:hint="eastAsia" w:ascii="宋体" w:hAnsi="宋体" w:eastAsia="宋体" w:cs="宋体"/>
          <w:sz w:val="24"/>
        </w:rPr>
        <w:t>3. 屠呦呦课题组1971年在第191次低沸点实验中发现了抗疟效果为100%的青蒿提取物。</w:t>
      </w:r>
    </w:p>
    <w:p>
      <w:pPr>
        <w:spacing w:line="360" w:lineRule="auto"/>
        <w:ind w:right="-313" w:rightChars="-149" w:firstLine="480" w:firstLineChars="200"/>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38464" behindDoc="0" locked="0" layoutInCell="1" allowOverlap="1">
                <wp:simplePos x="0" y="0"/>
                <wp:positionH relativeFrom="column">
                  <wp:posOffset>2541905</wp:posOffset>
                </wp:positionH>
                <wp:positionV relativeFrom="paragraph">
                  <wp:posOffset>1245235</wp:posOffset>
                </wp:positionV>
                <wp:extent cx="365760" cy="278130"/>
                <wp:effectExtent l="0" t="0" r="0" b="0"/>
                <wp:wrapNone/>
                <wp:docPr id="234" name="文本框 234"/>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0.15pt;margin-top:98.05pt;height:21.9pt;width:28.8pt;z-index:251838464;mso-width-relative:page;mso-height-relative:page;" filled="f" stroked="f" coordsize="21600,21600" o:gfxdata="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0XGjh3AAAAAsBAAAPAAAAAAAAAAEAIAAAACIA&#10;AABkcnMvZG93bnJldi54bWxQSwECFAAUAAAACACHTuJAxJ8k+j4CAABpBAAADgAAAAAAAAABACAA&#10;AAArAQAAZHJzL2Uyb0RvYy54bWxQSwUGAAAAAAYABgBZAQAA2wUAAAAA&#10;">
                <v:fill on="f" focussize="0,0"/>
                <v:stroke on="f" weight="0.5pt"/>
                <v:imagedata o:title=""/>
                <o:lock v:ext="edit" aspectratio="f"/>
                <v:textbox>
                  <w:txbxContent>
                    <w:p>
                      <w:pPr>
                        <w:rPr>
                          <w:sz w:val="24"/>
                        </w:rPr>
                      </w:pPr>
                      <w:r>
                        <w:rPr>
                          <w:rFonts w:hint="eastAsia"/>
                          <w:sz w:val="24"/>
                        </w:rPr>
                        <w:t>10</w:t>
                      </w:r>
                    </w:p>
                  </w:txbxContent>
                </v:textbox>
              </v:shape>
            </w:pict>
          </mc:Fallback>
        </mc:AlternateContent>
      </w:r>
      <w:r>
        <w:rPr>
          <w:rFonts w:hint="eastAsia" w:ascii="宋体" w:hAnsi="宋体" w:eastAsia="宋体" w:cs="宋体"/>
          <w:sz w:val="24"/>
        </w:rPr>
        <w:t>4. 自2000年以来，疟疾的死亡率已在全球降低了47%以上，而在世卫组织非洲区域则降低了54%。</w:t>
      </w:r>
    </w:p>
    <w:p>
      <w:pPr>
        <w:tabs>
          <w:tab w:val="left" w:pos="426"/>
        </w:tabs>
        <w:spacing w:line="360" w:lineRule="auto"/>
        <w:ind w:right="-313" w:rightChars="-149" w:firstLine="560" w:firstLineChars="200"/>
        <w:rPr>
          <w:rFonts w:ascii="宋体" w:hAnsi="宋体" w:eastAsia="宋体" w:cs="宋体"/>
          <w:sz w:val="24"/>
        </w:rPr>
      </w:pPr>
      <w:r>
        <w:rPr>
          <w:rFonts w:hint="eastAsia" w:ascii="仿宋" w:hAnsi="仿宋" w:eastAsia="仿宋" w:cs="仿宋"/>
          <w:sz w:val="28"/>
          <w:szCs w:val="36"/>
        </w:rPr>
        <w:drawing>
          <wp:anchor distT="0" distB="0" distL="114300" distR="114300" simplePos="0" relativeHeight="251819008" behindDoc="1" locked="0" layoutInCell="1" allowOverlap="1">
            <wp:simplePos x="0" y="0"/>
            <wp:positionH relativeFrom="column">
              <wp:posOffset>-1143635</wp:posOffset>
            </wp:positionH>
            <wp:positionV relativeFrom="page">
              <wp:posOffset>38735</wp:posOffset>
            </wp:positionV>
            <wp:extent cx="7548245" cy="10723880"/>
            <wp:effectExtent l="0" t="0" r="10795" b="5080"/>
            <wp:wrapNone/>
            <wp:docPr id="539" name="图片 539"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539" descr="C:\Users\smuser\Desktop\a0e2ae8f8e24410db4dc1e0e8eda3dfb.jpga0e2ae8f8e24410db4dc1e0e8eda3dfb"/>
                    <pic:cNvPicPr>
                      <a:picLocks noChangeAspect="1"/>
                    </pic:cNvPicPr>
                  </pic:nvPicPr>
                  <pic:blipFill>
                    <a:blip r:embed="rId8"/>
                    <a:srcRect/>
                    <a:stretch>
                      <a:fillRect/>
                    </a:stretch>
                  </pic:blipFill>
                  <pic:spPr>
                    <a:xfrm>
                      <a:off x="0" y="0"/>
                      <a:ext cx="7548245" cy="10723880"/>
                    </a:xfrm>
                    <a:prstGeom prst="rect">
                      <a:avLst/>
                    </a:prstGeom>
                  </pic:spPr>
                </pic:pic>
              </a:graphicData>
            </a:graphic>
          </wp:anchor>
        </w:drawing>
      </w:r>
      <w:r>
        <w:rPr>
          <w:rFonts w:hint="eastAsia" w:ascii="宋体" w:hAnsi="宋体" w:eastAsia="宋体" w:cs="宋体"/>
          <w:sz w:val="24"/>
        </w:rPr>
        <w:t>请将上述材料中出现的百分数改写成小数、分数或整数。</w:t>
      </w:r>
    </w:p>
    <w:tbl>
      <w:tblPr>
        <w:tblStyle w:val="6"/>
        <w:tblW w:w="0" w:type="auto"/>
        <w:tblInd w:w="6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5"/>
        <w:gridCol w:w="1005"/>
        <w:gridCol w:w="1005"/>
        <w:gridCol w:w="1050"/>
        <w:gridCol w:w="1080"/>
        <w:gridCol w:w="1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5" w:type="dxa"/>
          </w:tcPr>
          <w:p>
            <w:pPr>
              <w:tabs>
                <w:tab w:val="left" w:pos="426"/>
              </w:tabs>
              <w:spacing w:line="360" w:lineRule="auto"/>
              <w:ind w:right="-313" w:rightChars="-149"/>
              <w:rPr>
                <w:rFonts w:ascii="宋体" w:hAnsi="宋体" w:cs="宋体"/>
                <w:b/>
                <w:bCs/>
                <w:sz w:val="24"/>
              </w:rPr>
            </w:pPr>
            <w:r>
              <w:rPr>
                <w:rFonts w:hint="eastAsia" w:ascii="宋体" w:hAnsi="宋体" w:cs="宋体"/>
                <w:b/>
                <w:bCs/>
                <w:sz w:val="24"/>
              </w:rPr>
              <w:t>百分数</w:t>
            </w:r>
          </w:p>
        </w:tc>
        <w:tc>
          <w:tcPr>
            <w:tcW w:w="1005" w:type="dxa"/>
          </w:tcPr>
          <w:p>
            <w:pPr>
              <w:tabs>
                <w:tab w:val="left" w:pos="426"/>
              </w:tabs>
              <w:spacing w:line="360" w:lineRule="auto"/>
              <w:ind w:right="-313" w:rightChars="-149"/>
              <w:rPr>
                <w:rFonts w:ascii="宋体" w:hAnsi="宋体" w:cs="宋体"/>
                <w:b/>
                <w:bCs/>
                <w:sz w:val="24"/>
              </w:rPr>
            </w:pPr>
            <w:r>
              <w:rPr>
                <w:rFonts w:hint="eastAsia"/>
                <w:sz w:val="24"/>
              </w:rPr>
              <w:t>0.8%</w:t>
            </w:r>
          </w:p>
        </w:tc>
        <w:tc>
          <w:tcPr>
            <w:tcW w:w="1005" w:type="dxa"/>
          </w:tcPr>
          <w:p>
            <w:pPr>
              <w:tabs>
                <w:tab w:val="left" w:pos="426"/>
              </w:tabs>
              <w:spacing w:line="360" w:lineRule="auto"/>
              <w:ind w:right="-313" w:rightChars="-149"/>
              <w:rPr>
                <w:rFonts w:ascii="宋体" w:hAnsi="宋体" w:cs="宋体"/>
                <w:b/>
                <w:bCs/>
                <w:sz w:val="24"/>
              </w:rPr>
            </w:pPr>
            <w:r>
              <w:rPr>
                <w:rFonts w:hint="eastAsia"/>
                <w:sz w:val="24"/>
              </w:rPr>
              <w:t>32%</w:t>
            </w:r>
          </w:p>
        </w:tc>
        <w:tc>
          <w:tcPr>
            <w:tcW w:w="1050" w:type="dxa"/>
          </w:tcPr>
          <w:p>
            <w:pPr>
              <w:tabs>
                <w:tab w:val="left" w:pos="426"/>
              </w:tabs>
              <w:spacing w:line="360" w:lineRule="auto"/>
              <w:ind w:right="-313" w:rightChars="-149"/>
              <w:rPr>
                <w:rFonts w:ascii="宋体" w:hAnsi="宋体" w:cs="宋体"/>
                <w:b/>
                <w:bCs/>
                <w:sz w:val="24"/>
              </w:rPr>
            </w:pPr>
            <w:r>
              <w:rPr>
                <w:rFonts w:hint="eastAsia"/>
                <w:sz w:val="24"/>
              </w:rPr>
              <w:t>100%</w:t>
            </w:r>
          </w:p>
        </w:tc>
        <w:tc>
          <w:tcPr>
            <w:tcW w:w="1080" w:type="dxa"/>
          </w:tcPr>
          <w:p>
            <w:pPr>
              <w:tabs>
                <w:tab w:val="left" w:pos="426"/>
              </w:tabs>
              <w:spacing w:line="360" w:lineRule="auto"/>
              <w:ind w:right="-313" w:rightChars="-149"/>
              <w:rPr>
                <w:rFonts w:ascii="宋体" w:hAnsi="宋体" w:cs="宋体"/>
                <w:b/>
                <w:bCs/>
                <w:sz w:val="24"/>
              </w:rPr>
            </w:pPr>
            <w:r>
              <w:rPr>
                <w:rFonts w:hint="eastAsia"/>
                <w:sz w:val="24"/>
              </w:rPr>
              <w:t>47%</w:t>
            </w:r>
          </w:p>
        </w:tc>
        <w:tc>
          <w:tcPr>
            <w:tcW w:w="1140" w:type="dxa"/>
          </w:tcPr>
          <w:p>
            <w:pPr>
              <w:tabs>
                <w:tab w:val="left" w:pos="426"/>
              </w:tabs>
              <w:spacing w:line="360" w:lineRule="auto"/>
              <w:ind w:right="-313" w:rightChars="-149"/>
              <w:rPr>
                <w:rFonts w:ascii="宋体" w:hAnsi="宋体" w:cs="宋体"/>
                <w:b/>
                <w:bCs/>
                <w:sz w:val="24"/>
              </w:rPr>
            </w:pPr>
            <w:r>
              <w:rPr>
                <w:rFonts w:hint="eastAsia"/>
                <w:sz w:val="24"/>
              </w:rPr>
              <w:t>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5" w:type="dxa"/>
          </w:tcPr>
          <w:p>
            <w:pPr>
              <w:tabs>
                <w:tab w:val="left" w:pos="426"/>
              </w:tabs>
              <w:spacing w:line="360" w:lineRule="auto"/>
              <w:ind w:right="-313" w:rightChars="-149"/>
              <w:rPr>
                <w:rFonts w:ascii="宋体" w:hAnsi="宋体" w:cs="宋体"/>
                <w:b/>
                <w:bCs/>
                <w:sz w:val="24"/>
              </w:rPr>
            </w:pPr>
            <w:r>
              <w:rPr>
                <w:rFonts w:hint="eastAsia" w:ascii="宋体" w:hAnsi="宋体" w:cs="宋体"/>
                <w:b/>
                <w:bCs/>
                <w:sz w:val="24"/>
              </w:rPr>
              <w:t>改写成</w:t>
            </w:r>
          </w:p>
        </w:tc>
        <w:tc>
          <w:tcPr>
            <w:tcW w:w="1005" w:type="dxa"/>
          </w:tcPr>
          <w:p>
            <w:pPr>
              <w:tabs>
                <w:tab w:val="left" w:pos="426"/>
              </w:tabs>
              <w:spacing w:line="360" w:lineRule="auto"/>
              <w:ind w:right="-313" w:rightChars="-149"/>
              <w:rPr>
                <w:rFonts w:ascii="宋体" w:hAnsi="宋体" w:cs="宋体"/>
                <w:b/>
                <w:bCs/>
                <w:sz w:val="24"/>
              </w:rPr>
            </w:pPr>
          </w:p>
        </w:tc>
        <w:tc>
          <w:tcPr>
            <w:tcW w:w="1005" w:type="dxa"/>
          </w:tcPr>
          <w:p>
            <w:pPr>
              <w:tabs>
                <w:tab w:val="left" w:pos="426"/>
              </w:tabs>
              <w:spacing w:line="360" w:lineRule="auto"/>
              <w:ind w:right="-313" w:rightChars="-149"/>
              <w:rPr>
                <w:rFonts w:ascii="宋体" w:hAnsi="宋体" w:cs="宋体"/>
                <w:b/>
                <w:bCs/>
                <w:sz w:val="24"/>
              </w:rPr>
            </w:pPr>
          </w:p>
        </w:tc>
        <w:tc>
          <w:tcPr>
            <w:tcW w:w="1050" w:type="dxa"/>
          </w:tcPr>
          <w:p>
            <w:pPr>
              <w:tabs>
                <w:tab w:val="left" w:pos="426"/>
              </w:tabs>
              <w:spacing w:line="360" w:lineRule="auto"/>
              <w:ind w:right="-313" w:rightChars="-149"/>
              <w:rPr>
                <w:rFonts w:ascii="宋体" w:hAnsi="宋体" w:cs="宋体"/>
                <w:b/>
                <w:bCs/>
                <w:sz w:val="24"/>
              </w:rPr>
            </w:pPr>
          </w:p>
        </w:tc>
        <w:tc>
          <w:tcPr>
            <w:tcW w:w="1080" w:type="dxa"/>
          </w:tcPr>
          <w:p>
            <w:pPr>
              <w:tabs>
                <w:tab w:val="left" w:pos="426"/>
              </w:tabs>
              <w:spacing w:line="360" w:lineRule="auto"/>
              <w:ind w:right="-313" w:rightChars="-149"/>
              <w:rPr>
                <w:rFonts w:ascii="宋体" w:hAnsi="宋体" w:cs="宋体"/>
                <w:b/>
                <w:bCs/>
                <w:sz w:val="24"/>
              </w:rPr>
            </w:pPr>
          </w:p>
        </w:tc>
        <w:tc>
          <w:tcPr>
            <w:tcW w:w="1140" w:type="dxa"/>
          </w:tcPr>
          <w:p>
            <w:pPr>
              <w:tabs>
                <w:tab w:val="left" w:pos="426"/>
              </w:tabs>
              <w:spacing w:line="360" w:lineRule="auto"/>
              <w:ind w:right="-313" w:rightChars="-149"/>
              <w:rPr>
                <w:rFonts w:ascii="宋体" w:hAnsi="宋体" w:cs="宋体"/>
                <w:b/>
                <w:bCs/>
                <w:sz w:val="24"/>
              </w:rPr>
            </w:pPr>
          </w:p>
        </w:tc>
      </w:tr>
    </w:tbl>
    <w:p>
      <w:pPr>
        <w:tabs>
          <w:tab w:val="left" w:pos="426"/>
        </w:tabs>
        <w:spacing w:line="360" w:lineRule="auto"/>
        <w:ind w:right="-313" w:rightChars="-149" w:firstLine="482" w:firstLineChars="200"/>
        <w:rPr>
          <w:rFonts w:ascii="宋体" w:hAnsi="宋体" w:cs="宋体"/>
          <w:b/>
          <w:bCs/>
          <w:sz w:val="24"/>
        </w:rPr>
      </w:pPr>
    </w:p>
    <w:p>
      <w:pPr>
        <w:spacing w:line="360" w:lineRule="auto"/>
        <w:ind w:right="-313" w:rightChars="-149"/>
        <w:jc w:val="left"/>
        <w:rPr>
          <w:b/>
          <w:bCs/>
          <w:sz w:val="24"/>
        </w:rPr>
      </w:pPr>
    </w:p>
    <w:p>
      <w:pPr>
        <w:spacing w:line="360" w:lineRule="auto"/>
        <w:ind w:right="-313" w:rightChars="-149" w:firstLine="482" w:firstLineChars="200"/>
        <w:jc w:val="left"/>
        <w:rPr>
          <w:b/>
          <w:bCs/>
          <w:sz w:val="24"/>
        </w:rPr>
      </w:pPr>
      <w:r>
        <w:rPr>
          <w:rFonts w:hint="eastAsia"/>
          <w:b/>
          <w:bCs/>
          <w:sz w:val="24"/>
        </w:rPr>
        <w:drawing>
          <wp:anchor distT="0" distB="0" distL="114300" distR="114300" simplePos="0" relativeHeight="251776000" behindDoc="0" locked="0" layoutInCell="1" allowOverlap="1">
            <wp:simplePos x="0" y="0"/>
            <wp:positionH relativeFrom="column">
              <wp:posOffset>-273050</wp:posOffset>
            </wp:positionH>
            <wp:positionV relativeFrom="paragraph">
              <wp:posOffset>143510</wp:posOffset>
            </wp:positionV>
            <wp:extent cx="1356995" cy="1697990"/>
            <wp:effectExtent l="0" t="0" r="14605" b="16510"/>
            <wp:wrapSquare wrapText="bothSides"/>
            <wp:docPr id="246" name="图片 246" descr="07301885fbc72c3ef05445e4f31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07301885fbc72c3ef05445e4f31e012"/>
                    <pic:cNvPicPr>
                      <a:picLocks noChangeAspect="1"/>
                    </pic:cNvPicPr>
                  </pic:nvPicPr>
                  <pic:blipFill>
                    <a:blip r:embed="rId33"/>
                    <a:stretch>
                      <a:fillRect/>
                    </a:stretch>
                  </pic:blipFill>
                  <pic:spPr>
                    <a:xfrm>
                      <a:off x="0" y="0"/>
                      <a:ext cx="1356995" cy="1697990"/>
                    </a:xfrm>
                    <a:prstGeom prst="ellipse">
                      <a:avLst/>
                    </a:prstGeom>
                  </pic:spPr>
                </pic:pic>
              </a:graphicData>
            </a:graphic>
          </wp:anchor>
        </w:drawing>
      </w:r>
    </w:p>
    <w:p>
      <w:pPr>
        <w:spacing w:line="360" w:lineRule="auto"/>
        <w:ind w:right="-313" w:rightChars="-149" w:firstLine="482" w:firstLineChars="200"/>
        <w:jc w:val="left"/>
        <w:rPr>
          <w:b/>
          <w:bCs/>
          <w:sz w:val="24"/>
        </w:rPr>
      </w:pPr>
      <w:r>
        <w:rPr>
          <w:rFonts w:hint="eastAsia"/>
          <w:b/>
          <w:bCs/>
          <w:sz w:val="24"/>
        </w:rPr>
        <w:t>【第二枚农业勋章：袁隆平------农业科学家，被誉为“杂交水稻之父”。】</w:t>
      </w:r>
    </w:p>
    <w:p>
      <w:pPr>
        <w:spacing w:line="360" w:lineRule="auto"/>
        <w:ind w:right="-313" w:rightChars="-149" w:firstLine="480" w:firstLineChars="200"/>
        <w:jc w:val="left"/>
        <w:rPr>
          <w:rFonts w:ascii="宋体" w:hAnsi="宋体" w:eastAsia="宋体" w:cs="宋体"/>
          <w:sz w:val="24"/>
        </w:rPr>
      </w:pPr>
      <w:r>
        <w:rPr>
          <w:rFonts w:hint="eastAsia" w:ascii="宋体" w:hAnsi="宋体" w:eastAsia="宋体" w:cs="宋体"/>
          <w:sz w:val="24"/>
        </w:rPr>
        <w:t>1. 农技人员做种子发芽试验，200粒杂交水稻种子,这批种子的发芽率是97％,有（       ）粒种子发芽。</w:t>
      </w:r>
    </w:p>
    <w:p>
      <w:pPr>
        <w:spacing w:line="360" w:lineRule="auto"/>
        <w:ind w:right="-313" w:rightChars="-149" w:firstLine="480" w:firstLineChars="200"/>
        <w:jc w:val="left"/>
        <w:rPr>
          <w:rFonts w:ascii="宋体" w:hAnsi="宋体" w:eastAsia="宋体" w:cs="宋体"/>
          <w:sz w:val="24"/>
        </w:rPr>
      </w:pPr>
      <w:r>
        <w:rPr>
          <w:rFonts w:hint="eastAsia" w:ascii="宋体" w:hAnsi="宋体" w:eastAsia="宋体" w:cs="宋体"/>
          <w:sz w:val="24"/>
        </w:rPr>
        <w:t>2. 目前国内的水稻种植面积约5亿亩，而杂交稻的种植面积约占全国水稻种植面积的45%，杂交水稻的种植面积约是（       ）亿亩。</w:t>
      </w:r>
    </w:p>
    <w:p>
      <w:pPr>
        <w:spacing w:line="360" w:lineRule="auto"/>
        <w:ind w:right="-313" w:rightChars="-149" w:firstLine="480" w:firstLineChars="200"/>
        <w:jc w:val="left"/>
        <w:rPr>
          <w:rFonts w:ascii="宋体" w:hAnsi="宋体" w:eastAsia="宋体" w:cs="宋体"/>
          <w:sz w:val="24"/>
        </w:rPr>
      </w:pPr>
      <w:r>
        <w:rPr>
          <w:rFonts w:hint="eastAsia" w:ascii="宋体" w:hAnsi="宋体" w:eastAsia="宋体" w:cs="宋体"/>
          <w:sz w:val="24"/>
        </w:rPr>
        <w:t>3. 某示范田实收显示</w:t>
      </w:r>
      <w:r>
        <w:rPr>
          <w:rFonts w:hint="eastAsia" w:ascii="宋体" w:hAnsi="宋体" w:eastAsia="宋体" w:cs="宋体"/>
          <w:color w:val="333333"/>
          <w:sz w:val="24"/>
          <w:shd w:val="clear" w:color="auto" w:fill="FFFFFF"/>
        </w:rPr>
        <w:t>每穗能结穗粒270粒，结实率90%，那每穗总粒数是</w:t>
      </w:r>
      <w:r>
        <w:rPr>
          <w:rFonts w:hint="eastAsia" w:ascii="宋体" w:hAnsi="宋体" w:eastAsia="宋体" w:cs="宋体"/>
          <w:sz w:val="24"/>
        </w:rPr>
        <w:t>（       ）粒。</w:t>
      </w:r>
    </w:p>
    <w:p>
      <w:pPr>
        <w:spacing w:line="360" w:lineRule="auto"/>
        <w:ind w:right="-313" w:rightChars="-149"/>
        <w:jc w:val="left"/>
        <w:rPr>
          <w:sz w:val="24"/>
        </w:rPr>
      </w:pPr>
    </w:p>
    <w:p>
      <w:pPr>
        <w:spacing w:line="360" w:lineRule="auto"/>
        <w:ind w:right="-313" w:rightChars="-149" w:firstLine="482" w:firstLineChars="200"/>
        <w:jc w:val="left"/>
        <w:rPr>
          <w:b/>
          <w:bCs/>
          <w:sz w:val="24"/>
        </w:rPr>
      </w:pPr>
    </w:p>
    <w:p>
      <w:pPr>
        <w:spacing w:line="360" w:lineRule="auto"/>
        <w:ind w:right="-313" w:rightChars="-149" w:firstLine="482" w:firstLineChars="200"/>
        <w:jc w:val="left"/>
        <w:rPr>
          <w:b/>
          <w:bCs/>
          <w:sz w:val="24"/>
        </w:rPr>
      </w:pPr>
      <w:r>
        <w:rPr>
          <w:rFonts w:hint="eastAsia"/>
          <w:b/>
          <w:bCs/>
          <w:sz w:val="24"/>
        </w:rPr>
        <w:drawing>
          <wp:anchor distT="0" distB="0" distL="114300" distR="114300" simplePos="0" relativeHeight="251777024" behindDoc="0" locked="0" layoutInCell="1" allowOverlap="1">
            <wp:simplePos x="0" y="0"/>
            <wp:positionH relativeFrom="column">
              <wp:posOffset>-250825</wp:posOffset>
            </wp:positionH>
            <wp:positionV relativeFrom="paragraph">
              <wp:posOffset>26670</wp:posOffset>
            </wp:positionV>
            <wp:extent cx="1152525" cy="1810385"/>
            <wp:effectExtent l="0" t="0" r="9525" b="18415"/>
            <wp:wrapSquare wrapText="bothSides"/>
            <wp:docPr id="311" name="图片 311" descr="dbc89ccf9fc528d8eaf367c3cd4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descr="dbc89ccf9fc528d8eaf367c3cd43020"/>
                    <pic:cNvPicPr>
                      <a:picLocks noChangeAspect="1"/>
                    </pic:cNvPicPr>
                  </pic:nvPicPr>
                  <pic:blipFill>
                    <a:blip r:embed="rId34"/>
                    <a:stretch>
                      <a:fillRect/>
                    </a:stretch>
                  </pic:blipFill>
                  <pic:spPr>
                    <a:xfrm>
                      <a:off x="0" y="0"/>
                      <a:ext cx="1152525" cy="1810385"/>
                    </a:xfrm>
                    <a:prstGeom prst="ellipse">
                      <a:avLst/>
                    </a:prstGeom>
                  </pic:spPr>
                </pic:pic>
              </a:graphicData>
            </a:graphic>
          </wp:anchor>
        </w:drawing>
      </w:r>
      <w:r>
        <w:rPr>
          <w:rFonts w:hint="eastAsia"/>
          <w:b/>
          <w:bCs/>
          <w:sz w:val="24"/>
        </w:rPr>
        <w:t>【第三枚健康勋章：钟南山院士------抗疫英雄第一人提示：疫情防控期，记得勤洗手，常通风，营养要均衡。】</w:t>
      </w:r>
    </w:p>
    <w:p>
      <w:pPr>
        <w:numPr>
          <w:ilvl w:val="0"/>
          <w:numId w:val="4"/>
        </w:numPr>
        <w:spacing w:line="360" w:lineRule="auto"/>
        <w:ind w:right="-313" w:rightChars="-149" w:firstLine="480" w:firstLineChars="200"/>
        <w:jc w:val="left"/>
        <w:rPr>
          <w:rFonts w:ascii="宋体" w:hAnsi="宋体" w:eastAsia="宋体" w:cs="宋体"/>
          <w:sz w:val="24"/>
        </w:rPr>
      </w:pPr>
      <w:r>
        <w:rPr>
          <w:rFonts w:hint="eastAsia" w:ascii="宋体" w:hAnsi="宋体" w:eastAsia="宋体" w:cs="宋体"/>
          <w:sz w:val="24"/>
        </w:rPr>
        <w:t>蛋白质是人体必须的营养物质。牛奶中蛋白质含量约为3%，鸡蛋中蛋白质含量约为</w:t>
      </w:r>
      <m:oMath>
        <m:f>
          <m:fPr>
            <m:ctrlPr>
              <w:rPr>
                <w:rFonts w:hint="eastAsia" w:ascii="Cambria Math" w:hAnsi="Cambria Math" w:eastAsia="宋体" w:cs="宋体"/>
                <w:i/>
                <w:sz w:val="24"/>
              </w:rPr>
            </m:ctrlPr>
          </m:fPr>
          <m:num>
            <m:r>
              <m:rPr/>
              <w:rPr>
                <w:rFonts w:hint="eastAsia" w:ascii="Cambria Math" w:hAnsi="Cambria Math" w:eastAsia="宋体" w:cs="宋体"/>
                <w:sz w:val="24"/>
              </w:rPr>
              <m:t>3</m:t>
            </m:r>
            <m:ctrlPr>
              <w:rPr>
                <w:rFonts w:hint="eastAsia" w:ascii="Cambria Math" w:hAnsi="Cambria Math" w:eastAsia="宋体" w:cs="宋体"/>
                <w:i/>
                <w:sz w:val="24"/>
              </w:rPr>
            </m:ctrlPr>
          </m:num>
          <m:den>
            <m:r>
              <m:rPr/>
              <w:rPr>
                <w:rFonts w:hint="eastAsia" w:ascii="Cambria Math" w:hAnsi="Cambria Math" w:eastAsia="宋体" w:cs="宋体"/>
                <w:sz w:val="24"/>
              </w:rPr>
              <m:t>25</m:t>
            </m:r>
            <m:ctrlPr>
              <w:rPr>
                <w:rFonts w:hint="eastAsia" w:ascii="Cambria Math" w:hAnsi="Cambria Math" w:eastAsia="宋体" w:cs="宋体"/>
                <w:i/>
                <w:sz w:val="24"/>
              </w:rPr>
            </m:ctrlPr>
          </m:den>
        </m:f>
      </m:oMath>
      <w:r>
        <w:rPr>
          <w:rFonts w:hint="eastAsia" w:ascii="宋体" w:hAnsi="宋体" w:eastAsia="宋体" w:cs="宋体"/>
          <w:sz w:val="24"/>
        </w:rPr>
        <w:t xml:space="preserve"> ，豌豆中蛋白质含量约为</w:t>
      </w:r>
      <m:oMath>
        <m:f>
          <m:fPr>
            <m:ctrlPr>
              <w:rPr>
                <w:rFonts w:hint="eastAsia" w:ascii="Cambria Math" w:hAnsi="Cambria Math" w:eastAsia="宋体" w:cs="宋体"/>
                <w:i/>
                <w:sz w:val="24"/>
              </w:rPr>
            </m:ctrlPr>
          </m:fPr>
          <m:num>
            <m:r>
              <m:rPr/>
              <w:rPr>
                <w:rFonts w:hint="eastAsia" w:ascii="Cambria Math" w:hAnsi="Cambria Math" w:eastAsia="宋体" w:cs="宋体"/>
                <w:sz w:val="24"/>
              </w:rPr>
              <m:t>1</m:t>
            </m:r>
            <m:ctrlPr>
              <w:rPr>
                <w:rFonts w:hint="eastAsia" w:ascii="Cambria Math" w:hAnsi="Cambria Math" w:eastAsia="宋体" w:cs="宋体"/>
                <w:i/>
                <w:sz w:val="24"/>
              </w:rPr>
            </m:ctrlPr>
          </m:num>
          <m:den>
            <m:r>
              <m:rPr/>
              <w:rPr>
                <w:rFonts w:hint="eastAsia" w:ascii="Cambria Math" w:hAnsi="Cambria Math" w:eastAsia="宋体" w:cs="宋体"/>
                <w:sz w:val="24"/>
              </w:rPr>
              <m:t>4</m:t>
            </m:r>
            <m:ctrlPr>
              <w:rPr>
                <w:rFonts w:hint="eastAsia" w:ascii="Cambria Math" w:hAnsi="Cambria Math" w:eastAsia="宋体" w:cs="宋体"/>
                <w:i/>
                <w:sz w:val="24"/>
              </w:rPr>
            </m:ctrlPr>
          </m:den>
        </m:f>
      </m:oMath>
      <w:r>
        <w:rPr>
          <w:rFonts w:hint="eastAsia" w:ascii="宋体" w:hAnsi="宋体" w:eastAsia="宋体" w:cs="宋体"/>
          <w:sz w:val="24"/>
        </w:rPr>
        <w:t xml:space="preserve"> 。哪种食物中蛋白质含量最高？</w:t>
      </w:r>
    </w:p>
    <w:p>
      <w:pPr>
        <w:spacing w:line="360" w:lineRule="auto"/>
        <w:ind w:right="-313" w:rightChars="-149"/>
        <w:jc w:val="left"/>
        <w:rPr>
          <w:rFonts w:ascii="宋体" w:hAnsi="宋体" w:eastAsia="宋体" w:cs="宋体"/>
          <w:sz w:val="24"/>
        </w:rPr>
      </w:pPr>
    </w:p>
    <w:p>
      <w:pPr>
        <w:spacing w:line="360" w:lineRule="auto"/>
        <w:ind w:right="-313" w:rightChars="-149" w:firstLine="480" w:firstLineChars="200"/>
        <w:jc w:val="left"/>
        <w:rPr>
          <w:rFonts w:ascii="宋体" w:hAnsi="宋体" w:eastAsia="宋体" w:cs="宋体"/>
          <w:sz w:val="24"/>
        </w:rPr>
      </w:pPr>
    </w:p>
    <w:p>
      <w:pPr>
        <w:spacing w:line="360" w:lineRule="auto"/>
        <w:ind w:right="-313" w:rightChars="-149" w:firstLine="480" w:firstLineChars="200"/>
        <w:jc w:val="left"/>
        <w:rPr>
          <w:rFonts w:ascii="宋体" w:hAnsi="宋体" w:eastAsia="宋体" w:cs="宋体"/>
          <w:sz w:val="24"/>
        </w:rPr>
      </w:pPr>
    </w:p>
    <w:p>
      <w:pPr>
        <w:spacing w:line="360" w:lineRule="auto"/>
        <w:ind w:right="-313" w:rightChars="-149" w:firstLine="480" w:firstLineChars="200"/>
        <w:jc w:val="left"/>
        <w:rPr>
          <w:rFonts w:ascii="宋体" w:hAnsi="宋体" w:eastAsia="宋体" w:cs="宋体"/>
          <w:sz w:val="24"/>
        </w:rPr>
      </w:pPr>
      <w:r>
        <w:rPr>
          <w:rFonts w:hint="eastAsia" w:ascii="宋体" w:hAnsi="宋体" w:eastAsia="宋体" w:cs="宋体"/>
          <w:sz w:val="24"/>
        </w:rPr>
        <w:t>2.阳光小学要将浓度为40%的消毒液500克（消毒液由水和消毒药配比而制成），稀释成浓度为5%的消毒液用来喷洒教室，需要加水多少克？</w:t>
      </w:r>
    </w:p>
    <w:p>
      <w:pPr>
        <w:spacing w:line="360" w:lineRule="auto"/>
        <w:ind w:right="-313" w:rightChars="-149"/>
        <w:jc w:val="left"/>
        <w:rPr>
          <w:b/>
          <w:bCs/>
          <w:sz w:val="24"/>
        </w:rPr>
      </w:pPr>
    </w:p>
    <w:p>
      <w:pPr>
        <w:spacing w:line="360" w:lineRule="auto"/>
        <w:ind w:right="-313" w:rightChars="-149" w:firstLine="480" w:firstLineChars="200"/>
        <w:jc w:val="left"/>
        <w:rPr>
          <w:b/>
          <w:bCs/>
          <w:sz w:val="24"/>
        </w:rPr>
      </w:pPr>
      <w:r>
        <w:rPr>
          <w:rFonts w:hint="eastAsia" w:ascii="楷体" w:hAnsi="楷体" w:eastAsia="楷体" w:cs="楷体"/>
          <w:sz w:val="24"/>
        </w:rPr>
        <mc:AlternateContent>
          <mc:Choice Requires="wps">
            <w:drawing>
              <wp:anchor distT="0" distB="0" distL="114300" distR="114300" simplePos="0" relativeHeight="251839488" behindDoc="0" locked="0" layoutInCell="1" allowOverlap="1">
                <wp:simplePos x="0" y="0"/>
                <wp:positionH relativeFrom="column">
                  <wp:posOffset>2503805</wp:posOffset>
                </wp:positionH>
                <wp:positionV relativeFrom="paragraph">
                  <wp:posOffset>822325</wp:posOffset>
                </wp:positionV>
                <wp:extent cx="365760" cy="278130"/>
                <wp:effectExtent l="0" t="0" r="0" b="0"/>
                <wp:wrapNone/>
                <wp:docPr id="235" name="文本框 235"/>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15pt;margin-top:64.75pt;height:21.9pt;width:28.8pt;z-index:251839488;mso-width-relative:page;mso-height-relative:page;" filled="f" stroked="f" coordsize="21600,21600" o:gfxdata="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uISG9wAAAALAQAADwAAAAAAAAABACAAAAAi&#10;AAAAZHJzL2Rvd25yZXYueG1sUEsBAhQAFAAAAAgAh07iQEmQPMw/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11</w:t>
                      </w:r>
                    </w:p>
                  </w:txbxContent>
                </v:textbox>
              </v:shape>
            </w:pict>
          </mc:Fallback>
        </mc:AlternateContent>
      </w:r>
    </w:p>
    <w:p>
      <w:pPr>
        <w:spacing w:line="360" w:lineRule="auto"/>
        <w:ind w:right="-313" w:rightChars="-149"/>
        <w:jc w:val="left"/>
        <w:rPr>
          <w:b/>
          <w:bCs/>
          <w:sz w:val="24"/>
        </w:rPr>
      </w:pPr>
      <w:r>
        <w:rPr>
          <w:rFonts w:hint="eastAsia"/>
          <w:sz w:val="24"/>
        </w:rPr>
        <w:drawing>
          <wp:anchor distT="0" distB="0" distL="114300" distR="114300" simplePos="0" relativeHeight="251778048" behindDoc="0" locked="0" layoutInCell="1" allowOverlap="1">
            <wp:simplePos x="0" y="0"/>
            <wp:positionH relativeFrom="column">
              <wp:posOffset>-311785</wp:posOffset>
            </wp:positionH>
            <wp:positionV relativeFrom="paragraph">
              <wp:posOffset>388620</wp:posOffset>
            </wp:positionV>
            <wp:extent cx="1258570" cy="1584325"/>
            <wp:effectExtent l="0" t="0" r="17780" b="15875"/>
            <wp:wrapSquare wrapText="bothSides"/>
            <wp:docPr id="405" name="图片 405" descr="b4543c230e02e710ab84d3a7f870a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405" descr="b4543c230e02e710ab84d3a7f870a4b"/>
                    <pic:cNvPicPr>
                      <a:picLocks noChangeAspect="1"/>
                    </pic:cNvPicPr>
                  </pic:nvPicPr>
                  <pic:blipFill>
                    <a:blip r:embed="rId35"/>
                    <a:stretch>
                      <a:fillRect/>
                    </a:stretch>
                  </pic:blipFill>
                  <pic:spPr>
                    <a:xfrm>
                      <a:off x="0" y="0"/>
                      <a:ext cx="1258570" cy="1584325"/>
                    </a:xfrm>
                    <a:prstGeom prst="ellipse">
                      <a:avLst/>
                    </a:prstGeom>
                  </pic:spPr>
                </pic:pic>
              </a:graphicData>
            </a:graphic>
          </wp:anchor>
        </w:drawing>
      </w:r>
      <w:r>
        <w:rPr>
          <w:rFonts w:hint="eastAsia"/>
          <w:b/>
          <w:bCs/>
          <w:sz w:val="24"/>
        </w:rPr>
        <w:t>【第四枚航天勋章：孙家栋------中国卫星之父，“ 两弹一星”及探月工程总设计</w:t>
      </w:r>
      <w:r>
        <w:rPr>
          <w:rFonts w:hint="eastAsia" w:ascii="仿宋" w:hAnsi="仿宋" w:eastAsia="仿宋" w:cs="仿宋"/>
          <w:sz w:val="28"/>
          <w:szCs w:val="36"/>
        </w:rPr>
        <w:drawing>
          <wp:anchor distT="0" distB="0" distL="114300" distR="114300" simplePos="0" relativeHeight="251820032" behindDoc="1" locked="0" layoutInCell="1" allowOverlap="1">
            <wp:simplePos x="0" y="0"/>
            <wp:positionH relativeFrom="column">
              <wp:posOffset>-2222500</wp:posOffset>
            </wp:positionH>
            <wp:positionV relativeFrom="page">
              <wp:posOffset>38735</wp:posOffset>
            </wp:positionV>
            <wp:extent cx="7548245" cy="10723880"/>
            <wp:effectExtent l="0" t="0" r="10795" b="5080"/>
            <wp:wrapNone/>
            <wp:docPr id="541" name="图片 541"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541" descr="C:\Users\smuser\Desktop\a0e2ae8f8e24410db4dc1e0e8eda3dfb.jpga0e2ae8f8e24410db4dc1e0e8eda3dfb"/>
                    <pic:cNvPicPr>
                      <a:picLocks noChangeAspect="1"/>
                    </pic:cNvPicPr>
                  </pic:nvPicPr>
                  <pic:blipFill>
                    <a:blip r:embed="rId8"/>
                    <a:srcRect/>
                    <a:stretch>
                      <a:fillRect/>
                    </a:stretch>
                  </pic:blipFill>
                  <pic:spPr>
                    <a:xfrm>
                      <a:off x="0" y="0"/>
                      <a:ext cx="7548245" cy="10723880"/>
                    </a:xfrm>
                    <a:prstGeom prst="rect">
                      <a:avLst/>
                    </a:prstGeom>
                  </pic:spPr>
                </pic:pic>
              </a:graphicData>
            </a:graphic>
          </wp:anchor>
        </w:drawing>
      </w:r>
      <w:r>
        <w:rPr>
          <w:rFonts w:hint="eastAsia"/>
          <w:b/>
          <w:bCs/>
          <w:sz w:val="24"/>
        </w:rPr>
        <w:t>师。】</w:t>
      </w:r>
    </w:p>
    <w:p>
      <w:pPr>
        <w:spacing w:line="360" w:lineRule="auto"/>
        <w:ind w:right="-313" w:rightChars="-149" w:firstLine="480" w:firstLineChars="200"/>
        <w:jc w:val="left"/>
        <w:rPr>
          <w:sz w:val="24"/>
        </w:rPr>
      </w:pPr>
      <w:r>
        <w:rPr>
          <w:rFonts w:hint="eastAsia"/>
          <w:sz w:val="24"/>
        </w:rPr>
        <w:t>2020年6月23日，北斗三号最后一颗全球组网卫星在西昌卫星发射中心点火升空。同学们，</w:t>
      </w:r>
      <w:r>
        <w:rPr>
          <w:sz w:val="24"/>
        </w:rPr>
        <w:t>目前在轨卫星数量</w:t>
      </w:r>
      <w:r>
        <w:rPr>
          <w:rFonts w:hint="eastAsia"/>
          <w:sz w:val="24"/>
        </w:rPr>
        <w:t>总和中，</w:t>
      </w:r>
      <w:r>
        <w:rPr>
          <w:sz w:val="24"/>
        </w:rPr>
        <w:t>美国占比约56%，超越世界其他所有国家的总和</w:t>
      </w:r>
      <w:r>
        <w:rPr>
          <w:rFonts w:hint="eastAsia"/>
          <w:sz w:val="24"/>
        </w:rPr>
        <w:t>。你想知道太空中有多少颗“星”是中国制造的吗？请完成下表。</w:t>
      </w:r>
    </w:p>
    <w:tbl>
      <w:tblPr>
        <w:tblStyle w:val="6"/>
        <w:tblpPr w:leftFromText="180" w:rightFromText="180" w:vertAnchor="text" w:horzAnchor="page" w:tblpX="2895" w:tblpY="35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52"/>
        <w:gridCol w:w="1520"/>
        <w:gridCol w:w="2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52" w:type="dxa"/>
            <w:vAlign w:val="center"/>
          </w:tcPr>
          <w:p>
            <w:pPr>
              <w:spacing w:line="360" w:lineRule="auto"/>
              <w:ind w:right="-313" w:rightChars="-149"/>
              <w:jc w:val="center"/>
              <w:rPr>
                <w:sz w:val="24"/>
              </w:rPr>
            </w:pPr>
            <w:r>
              <w:rPr>
                <w:rFonts w:hint="eastAsia"/>
                <w:sz w:val="24"/>
              </w:rPr>
              <w:t>国家</w:t>
            </w:r>
          </w:p>
        </w:tc>
        <w:tc>
          <w:tcPr>
            <w:tcW w:w="1520" w:type="dxa"/>
            <w:vAlign w:val="center"/>
          </w:tcPr>
          <w:p>
            <w:pPr>
              <w:spacing w:line="360" w:lineRule="auto"/>
              <w:ind w:right="-313" w:rightChars="-149"/>
              <w:jc w:val="center"/>
              <w:rPr>
                <w:sz w:val="24"/>
              </w:rPr>
            </w:pPr>
            <w:r>
              <w:rPr>
                <w:rFonts w:hint="eastAsia"/>
                <w:sz w:val="24"/>
              </w:rPr>
              <w:t>卫星/颗</w:t>
            </w:r>
          </w:p>
        </w:tc>
        <w:tc>
          <w:tcPr>
            <w:tcW w:w="2870" w:type="dxa"/>
            <w:vAlign w:val="center"/>
          </w:tcPr>
          <w:p>
            <w:pPr>
              <w:spacing w:line="360" w:lineRule="auto"/>
              <w:ind w:right="-313" w:rightChars="-149" w:firstLine="240" w:firstLineChars="100"/>
              <w:jc w:val="center"/>
              <w:rPr>
                <w:sz w:val="24"/>
              </w:rPr>
            </w:pPr>
            <w:r>
              <w:rPr>
                <w:rFonts w:hint="eastAsia"/>
                <w:sz w:val="24"/>
              </w:rPr>
              <w:t>占卫星总数的百分之几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52" w:type="dxa"/>
            <w:vAlign w:val="center"/>
          </w:tcPr>
          <w:p>
            <w:pPr>
              <w:spacing w:line="360" w:lineRule="auto"/>
              <w:ind w:right="-313" w:rightChars="-149"/>
              <w:jc w:val="center"/>
              <w:rPr>
                <w:sz w:val="24"/>
              </w:rPr>
            </w:pPr>
            <w:r>
              <w:rPr>
                <w:rFonts w:hint="eastAsia"/>
                <w:sz w:val="24"/>
              </w:rPr>
              <w:t>美国</w:t>
            </w:r>
          </w:p>
        </w:tc>
        <w:tc>
          <w:tcPr>
            <w:tcW w:w="1520" w:type="dxa"/>
            <w:vAlign w:val="center"/>
          </w:tcPr>
          <w:p>
            <w:pPr>
              <w:spacing w:line="360" w:lineRule="auto"/>
              <w:ind w:right="-313" w:rightChars="-149"/>
              <w:jc w:val="center"/>
              <w:rPr>
                <w:sz w:val="24"/>
              </w:rPr>
            </w:pPr>
          </w:p>
        </w:tc>
        <w:tc>
          <w:tcPr>
            <w:tcW w:w="2870" w:type="dxa"/>
            <w:vAlign w:val="center"/>
          </w:tcPr>
          <w:p>
            <w:pPr>
              <w:spacing w:line="360" w:lineRule="auto"/>
              <w:ind w:right="-313" w:rightChars="-149"/>
              <w:jc w:val="center"/>
              <w:rPr>
                <w:sz w:val="24"/>
              </w:rPr>
            </w:pPr>
            <w:r>
              <w:rPr>
                <w:rFonts w:hint="eastAsia"/>
                <w:sz w:val="24"/>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52" w:type="dxa"/>
            <w:vAlign w:val="center"/>
          </w:tcPr>
          <w:p>
            <w:pPr>
              <w:spacing w:line="360" w:lineRule="auto"/>
              <w:ind w:right="-313" w:rightChars="-149"/>
              <w:jc w:val="center"/>
              <w:rPr>
                <w:sz w:val="24"/>
                <w:highlight w:val="yellow"/>
              </w:rPr>
            </w:pPr>
            <w:r>
              <w:rPr>
                <w:rFonts w:hint="eastAsia"/>
                <w:sz w:val="24"/>
              </w:rPr>
              <w:t>中国</w:t>
            </w:r>
          </w:p>
        </w:tc>
        <w:tc>
          <w:tcPr>
            <w:tcW w:w="1520" w:type="dxa"/>
            <w:vAlign w:val="center"/>
          </w:tcPr>
          <w:p>
            <w:pPr>
              <w:spacing w:line="360" w:lineRule="auto"/>
              <w:ind w:right="-313" w:rightChars="-149"/>
              <w:jc w:val="center"/>
              <w:rPr>
                <w:sz w:val="24"/>
                <w:highlight w:val="yellow"/>
              </w:rPr>
            </w:pPr>
          </w:p>
        </w:tc>
        <w:tc>
          <w:tcPr>
            <w:tcW w:w="2870" w:type="dxa"/>
            <w:vAlign w:val="center"/>
          </w:tcPr>
          <w:p>
            <w:pPr>
              <w:spacing w:line="360" w:lineRule="auto"/>
              <w:ind w:right="-313" w:rightChars="-149"/>
              <w:jc w:val="center"/>
              <w:rPr>
                <w:sz w:val="24"/>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52" w:type="dxa"/>
            <w:vAlign w:val="center"/>
          </w:tcPr>
          <w:p>
            <w:pPr>
              <w:spacing w:line="360" w:lineRule="auto"/>
              <w:ind w:right="-313" w:rightChars="-149"/>
              <w:jc w:val="center"/>
              <w:rPr>
                <w:sz w:val="24"/>
              </w:rPr>
            </w:pPr>
            <w:r>
              <w:rPr>
                <w:rFonts w:hint="eastAsia"/>
                <w:sz w:val="24"/>
              </w:rPr>
              <w:t>俄罗斯</w:t>
            </w:r>
          </w:p>
        </w:tc>
        <w:tc>
          <w:tcPr>
            <w:tcW w:w="1520" w:type="dxa"/>
            <w:vAlign w:val="center"/>
          </w:tcPr>
          <w:p>
            <w:pPr>
              <w:spacing w:line="360" w:lineRule="auto"/>
              <w:ind w:right="-313" w:rightChars="-149"/>
              <w:jc w:val="center"/>
              <w:rPr>
                <w:sz w:val="24"/>
              </w:rPr>
            </w:pPr>
          </w:p>
        </w:tc>
        <w:tc>
          <w:tcPr>
            <w:tcW w:w="2870" w:type="dxa"/>
            <w:vAlign w:val="center"/>
          </w:tcPr>
          <w:p>
            <w:pPr>
              <w:spacing w:line="360" w:lineRule="auto"/>
              <w:ind w:right="-313" w:rightChars="-149"/>
              <w:jc w:val="center"/>
              <w:rPr>
                <w:sz w:val="24"/>
              </w:rPr>
            </w:pPr>
            <w:r>
              <w:rPr>
                <w:rFonts w:hint="eastAsia"/>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52" w:type="dxa"/>
            <w:vAlign w:val="center"/>
          </w:tcPr>
          <w:p>
            <w:pPr>
              <w:spacing w:line="360" w:lineRule="auto"/>
              <w:ind w:right="-313" w:rightChars="-149"/>
              <w:jc w:val="center"/>
              <w:rPr>
                <w:sz w:val="24"/>
              </w:rPr>
            </w:pPr>
            <w:r>
              <w:rPr>
                <w:rFonts w:hint="eastAsia"/>
                <w:sz w:val="24"/>
              </w:rPr>
              <w:t>其它国家</w:t>
            </w:r>
          </w:p>
        </w:tc>
        <w:tc>
          <w:tcPr>
            <w:tcW w:w="1520" w:type="dxa"/>
            <w:vAlign w:val="center"/>
          </w:tcPr>
          <w:p>
            <w:pPr>
              <w:spacing w:line="360" w:lineRule="auto"/>
              <w:ind w:right="-313" w:rightChars="-149"/>
              <w:jc w:val="center"/>
              <w:rPr>
                <w:sz w:val="24"/>
              </w:rPr>
            </w:pPr>
            <w:r>
              <w:rPr>
                <w:rFonts w:hint="eastAsia"/>
                <w:sz w:val="24"/>
              </w:rPr>
              <w:t>858</w:t>
            </w:r>
          </w:p>
        </w:tc>
        <w:tc>
          <w:tcPr>
            <w:tcW w:w="2870" w:type="dxa"/>
            <w:vAlign w:val="center"/>
          </w:tcPr>
          <w:p>
            <w:pPr>
              <w:spacing w:line="360" w:lineRule="auto"/>
              <w:ind w:right="-313" w:rightChars="-149"/>
              <w:jc w:val="center"/>
              <w:rPr>
                <w:sz w:val="24"/>
              </w:rPr>
            </w:pPr>
            <w:r>
              <w:rPr>
                <w:rFonts w:hint="eastAsia"/>
                <w:sz w:val="24"/>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52" w:type="dxa"/>
            <w:vAlign w:val="center"/>
          </w:tcPr>
          <w:p>
            <w:pPr>
              <w:spacing w:line="360" w:lineRule="auto"/>
              <w:ind w:right="-313" w:rightChars="-149"/>
              <w:jc w:val="center"/>
              <w:rPr>
                <w:sz w:val="24"/>
              </w:rPr>
            </w:pPr>
            <w:r>
              <w:rPr>
                <w:rFonts w:hint="eastAsia"/>
                <w:sz w:val="24"/>
              </w:rPr>
              <w:t>总计</w:t>
            </w:r>
          </w:p>
        </w:tc>
        <w:tc>
          <w:tcPr>
            <w:tcW w:w="1520" w:type="dxa"/>
            <w:vAlign w:val="center"/>
          </w:tcPr>
          <w:p>
            <w:pPr>
              <w:spacing w:line="360" w:lineRule="auto"/>
              <w:ind w:right="-313" w:rightChars="-149"/>
              <w:jc w:val="center"/>
              <w:rPr>
                <w:sz w:val="24"/>
              </w:rPr>
            </w:pPr>
          </w:p>
        </w:tc>
        <w:tc>
          <w:tcPr>
            <w:tcW w:w="2870" w:type="dxa"/>
            <w:vAlign w:val="center"/>
          </w:tcPr>
          <w:p>
            <w:pPr>
              <w:spacing w:line="360" w:lineRule="auto"/>
              <w:ind w:right="-313" w:rightChars="-149"/>
              <w:jc w:val="center"/>
              <w:rPr>
                <w:sz w:val="24"/>
              </w:rPr>
            </w:pPr>
            <w:r>
              <w:rPr>
                <w:rFonts w:hint="eastAsia"/>
                <w:sz w:val="24"/>
              </w:rPr>
              <w:t>100%</w:t>
            </w:r>
          </w:p>
        </w:tc>
      </w:tr>
    </w:tbl>
    <w:p>
      <w:pPr>
        <w:spacing w:line="360" w:lineRule="auto"/>
        <w:ind w:right="-313" w:rightChars="-149"/>
        <w:jc w:val="left"/>
        <w:rPr>
          <w:sz w:val="24"/>
        </w:rPr>
      </w:pPr>
    </w:p>
    <w:p>
      <w:pPr>
        <w:spacing w:line="360" w:lineRule="auto"/>
        <w:ind w:right="-313" w:rightChars="-149"/>
        <w:jc w:val="left"/>
        <w:rPr>
          <w:sz w:val="24"/>
        </w:rPr>
      </w:pPr>
    </w:p>
    <w:p>
      <w:pPr>
        <w:spacing w:line="360" w:lineRule="auto"/>
        <w:ind w:right="-313" w:rightChars="-149"/>
        <w:jc w:val="left"/>
        <w:rPr>
          <w:sz w:val="24"/>
        </w:rPr>
      </w:pPr>
    </w:p>
    <w:p>
      <w:pPr>
        <w:spacing w:line="360" w:lineRule="auto"/>
        <w:ind w:right="-313" w:rightChars="-149"/>
        <w:jc w:val="left"/>
        <w:rPr>
          <w:sz w:val="24"/>
        </w:rPr>
      </w:pPr>
    </w:p>
    <w:p>
      <w:pPr>
        <w:spacing w:line="360" w:lineRule="auto"/>
        <w:ind w:right="-313" w:rightChars="-149"/>
        <w:jc w:val="left"/>
        <w:rPr>
          <w:sz w:val="24"/>
        </w:rPr>
      </w:pPr>
    </w:p>
    <w:p>
      <w:pPr>
        <w:spacing w:line="360" w:lineRule="auto"/>
        <w:ind w:right="-313" w:rightChars="-149"/>
        <w:jc w:val="left"/>
        <w:rPr>
          <w:sz w:val="24"/>
        </w:rPr>
      </w:pPr>
    </w:p>
    <w:p>
      <w:pPr>
        <w:spacing w:line="360" w:lineRule="auto"/>
        <w:ind w:right="-313" w:rightChars="-149"/>
        <w:jc w:val="left"/>
        <w:rPr>
          <w:sz w:val="24"/>
        </w:rPr>
      </w:pPr>
    </w:p>
    <w:p>
      <w:pPr>
        <w:spacing w:line="360" w:lineRule="auto"/>
        <w:ind w:right="-313" w:rightChars="-149"/>
        <w:jc w:val="left"/>
        <w:rPr>
          <w:sz w:val="24"/>
        </w:rPr>
      </w:pPr>
    </w:p>
    <w:p>
      <w:pPr>
        <w:spacing w:line="360" w:lineRule="auto"/>
        <w:ind w:right="-313" w:rightChars="-149"/>
        <w:jc w:val="left"/>
        <w:rPr>
          <w:sz w:val="24"/>
        </w:rPr>
      </w:pPr>
    </w:p>
    <w:tbl>
      <w:tblPr>
        <w:tblStyle w:val="6"/>
        <w:tblpPr w:leftFromText="180" w:rightFromText="180" w:vertAnchor="text" w:horzAnchor="page" w:tblpX="1884" w:tblpY="3223"/>
        <w:tblOverlap w:val="never"/>
        <w:tblW w:w="82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54"/>
        <w:gridCol w:w="1860"/>
        <w:gridCol w:w="2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54" w:type="dxa"/>
          </w:tcPr>
          <w:p>
            <w:pPr>
              <w:spacing w:line="360" w:lineRule="auto"/>
              <w:ind w:right="-313" w:rightChars="-149"/>
              <w:jc w:val="left"/>
              <w:rPr>
                <w:rFonts w:ascii="Calibri" w:hAnsi="Calibri" w:eastAsia="宋体" w:cs="Times New Roman"/>
                <w:b/>
                <w:bCs/>
                <w:sz w:val="24"/>
              </w:rPr>
            </w:pPr>
            <w:r>
              <w:rPr>
                <w:rFonts w:hint="eastAsia"/>
                <w:b/>
                <w:bCs/>
                <w:sz w:val="24"/>
              </w:rPr>
              <w:t xml:space="preserve">      知识回顾</w:t>
            </w:r>
          </w:p>
        </w:tc>
        <w:tc>
          <w:tcPr>
            <w:tcW w:w="1860" w:type="dxa"/>
          </w:tcPr>
          <w:p>
            <w:pPr>
              <w:spacing w:line="360" w:lineRule="auto"/>
              <w:ind w:right="-313" w:rightChars="-149" w:firstLine="482" w:firstLineChars="200"/>
              <w:jc w:val="left"/>
              <w:rPr>
                <w:sz w:val="24"/>
              </w:rPr>
            </w:pPr>
            <w:r>
              <w:rPr>
                <w:rFonts w:hint="eastAsia"/>
                <w:b/>
                <w:bCs/>
                <w:sz w:val="24"/>
              </w:rPr>
              <w:t>自我评价</w:t>
            </w:r>
          </w:p>
        </w:tc>
        <w:tc>
          <w:tcPr>
            <w:tcW w:w="2717" w:type="dxa"/>
          </w:tcPr>
          <w:p>
            <w:pPr>
              <w:spacing w:line="360" w:lineRule="auto"/>
              <w:ind w:right="-313" w:rightChars="-149"/>
              <w:jc w:val="left"/>
              <w:rPr>
                <w:sz w:val="24"/>
              </w:rPr>
            </w:pPr>
            <w:r>
              <w:rPr>
                <w:rFonts w:hint="eastAsia"/>
                <w:b/>
                <w:bCs/>
                <w:sz w:val="24"/>
              </w:rPr>
              <w:t>自我反思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54"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我学会百分数化成分数、小数的方法</w:t>
            </w:r>
          </w:p>
        </w:tc>
        <w:tc>
          <w:tcPr>
            <w:tcW w:w="1860"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（会）智慧勋章＋1</w:t>
            </w:r>
          </w:p>
        </w:tc>
        <w:tc>
          <w:tcPr>
            <w:tcW w:w="2717"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（不会）我想说：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54"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我知道求一个数的百分之几用乘法计算</w:t>
            </w:r>
          </w:p>
        </w:tc>
        <w:tc>
          <w:tcPr>
            <w:tcW w:w="1860"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（知道）智慧勋章＋1</w:t>
            </w:r>
          </w:p>
        </w:tc>
        <w:tc>
          <w:tcPr>
            <w:tcW w:w="2717"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（不知道）我想说：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54"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我会解决求一个数的百分之几是多少的问题</w:t>
            </w:r>
          </w:p>
        </w:tc>
        <w:tc>
          <w:tcPr>
            <w:tcW w:w="1860"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（会）智慧勋章＋1</w:t>
            </w:r>
          </w:p>
        </w:tc>
        <w:tc>
          <w:tcPr>
            <w:tcW w:w="2717"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（不会）我想说：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54"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我能理解分析数量关系综合解决实际问题</w:t>
            </w:r>
          </w:p>
        </w:tc>
        <w:tc>
          <w:tcPr>
            <w:tcW w:w="1860"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（能）智慧勋章＋1</w:t>
            </w:r>
          </w:p>
        </w:tc>
        <w:tc>
          <w:tcPr>
            <w:tcW w:w="2717"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（不能）我想说：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54"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我有学习数学的快乐体验和成功感</w:t>
            </w:r>
          </w:p>
        </w:tc>
        <w:tc>
          <w:tcPr>
            <w:tcW w:w="1860"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（有）智慧勋章＋1</w:t>
            </w:r>
          </w:p>
        </w:tc>
        <w:tc>
          <w:tcPr>
            <w:tcW w:w="2717" w:type="dxa"/>
          </w:tcPr>
          <w:p>
            <w:pPr>
              <w:spacing w:line="360" w:lineRule="auto"/>
              <w:ind w:right="-313" w:rightChars="-149"/>
              <w:jc w:val="left"/>
              <w:rPr>
                <w:rFonts w:ascii="宋体" w:hAnsi="宋体" w:eastAsia="宋体" w:cs="宋体"/>
                <w:sz w:val="18"/>
                <w:szCs w:val="18"/>
              </w:rPr>
            </w:pPr>
            <w:r>
              <w:rPr>
                <w:rFonts w:hint="eastAsia" w:ascii="宋体" w:hAnsi="宋体" w:eastAsia="宋体" w:cs="宋体"/>
                <w:sz w:val="18"/>
                <w:szCs w:val="18"/>
              </w:rPr>
              <w:t>（没有）我想说：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31" w:type="dxa"/>
            <w:gridSpan w:val="3"/>
          </w:tcPr>
          <w:p>
            <w:pPr>
              <w:spacing w:line="360" w:lineRule="auto"/>
              <w:ind w:right="-313" w:rightChars="-149" w:firstLine="1680" w:firstLineChars="800"/>
              <w:jc w:val="left"/>
              <w:rPr>
                <w:rFonts w:ascii="宋体" w:hAnsi="宋体" w:eastAsia="宋体" w:cs="宋体"/>
                <w:sz w:val="18"/>
                <w:szCs w:val="18"/>
              </w:rPr>
            </w:pPr>
            <w:r>
              <w:rPr>
                <w:rFonts w:hint="eastAsia" w:ascii="宋体" w:hAnsi="宋体" w:eastAsia="宋体" w:cs="宋体"/>
                <w:szCs w:val="21"/>
              </w:rPr>
              <w:t>总结： 我获得了（    ）  枚智慧勋章。</w:t>
            </w:r>
            <w:r>
              <w:rPr>
                <w:rFonts w:hint="eastAsia" w:ascii="宋体" w:hAnsi="宋体" w:eastAsia="宋体" w:cs="宋体"/>
                <w:sz w:val="24"/>
              </w:rPr>
              <w:t xml:space="preserve"> </w:t>
            </w:r>
          </w:p>
        </w:tc>
      </w:tr>
    </w:tbl>
    <w:p>
      <w:pPr>
        <w:spacing w:line="360" w:lineRule="auto"/>
        <w:ind w:right="-313" w:rightChars="-149"/>
        <w:jc w:val="left"/>
        <w:rPr>
          <w:sz w:val="24"/>
        </w:rPr>
      </w:pPr>
    </w:p>
    <w:p>
      <w:pPr>
        <w:spacing w:line="360" w:lineRule="auto"/>
        <w:ind w:right="-313" w:rightChars="-149"/>
        <w:jc w:val="left"/>
        <w:rPr>
          <w:b/>
          <w:bCs/>
          <w:sz w:val="24"/>
        </w:rPr>
      </w:pPr>
      <w:r>
        <w:rPr>
          <w:sz w:val="24"/>
        </w:rPr>
        <mc:AlternateContent>
          <mc:Choice Requires="wps">
            <w:drawing>
              <wp:anchor distT="0" distB="0" distL="114300" distR="114300" simplePos="0" relativeHeight="251772928" behindDoc="0" locked="0" layoutInCell="1" allowOverlap="1">
                <wp:simplePos x="0" y="0"/>
                <wp:positionH relativeFrom="column">
                  <wp:posOffset>1007745</wp:posOffset>
                </wp:positionH>
                <wp:positionV relativeFrom="paragraph">
                  <wp:posOffset>50800</wp:posOffset>
                </wp:positionV>
                <wp:extent cx="4507865" cy="791845"/>
                <wp:effectExtent l="93345" t="5080" r="8890" b="193675"/>
                <wp:wrapNone/>
                <wp:docPr id="198" name="圆角矩形标注 198"/>
                <wp:cNvGraphicFramePr/>
                <a:graphic xmlns:a="http://schemas.openxmlformats.org/drawingml/2006/main">
                  <a:graphicData uri="http://schemas.microsoft.com/office/word/2010/wordprocessingShape">
                    <wps:wsp>
                      <wps:cNvSpPr/>
                      <wps:spPr>
                        <a:xfrm>
                          <a:off x="0" y="0"/>
                          <a:ext cx="4507865" cy="791845"/>
                        </a:xfrm>
                        <a:prstGeom prst="wedgeRoundRectCallout">
                          <a:avLst>
                            <a:gd name="adj1" fmla="val -51225"/>
                            <a:gd name="adj2" fmla="val 71651"/>
                            <a:gd name="adj3" fmla="val 16667"/>
                          </a:avLst>
                        </a:prstGeom>
                        <a:noFill/>
                        <a:ln w="9525" cap="flat" cmpd="sng">
                          <a:solidFill>
                            <a:srgbClr val="000000"/>
                          </a:solidFill>
                          <a:prstDash val="solid"/>
                          <a:miter/>
                          <a:headEnd type="none" w="med" len="med"/>
                          <a:tailEnd type="none" w="med" len="med"/>
                        </a:ln>
                      </wps:spPr>
                      <wps:txbx>
                        <w:txbxContent>
                          <w:p>
                            <w:pPr>
                              <w:spacing w:line="240" w:lineRule="atLeast"/>
                              <w:ind w:firstLine="480" w:firstLineChars="200"/>
                              <w:jc w:val="left"/>
                              <w:rPr>
                                <w:rFonts w:ascii="楷体" w:hAnsi="楷体" w:eastAsia="楷体" w:cs="楷体"/>
                                <w:sz w:val="24"/>
                              </w:rPr>
                            </w:pPr>
                            <w:r>
                              <w:rPr>
                                <w:rFonts w:hint="eastAsia" w:ascii="楷体" w:hAnsi="楷体" w:eastAsia="楷体" w:cs="楷体"/>
                                <w:sz w:val="24"/>
                              </w:rPr>
                              <w:t>同学们，请在“回顾反思评价表”中找到和自我评价对应的选项，在括号上打√，数一数你在今天的作业中你摘取了几枚属于自己的智慧勋章！</w:t>
                            </w:r>
                          </w:p>
                        </w:txbxContent>
                      </wps:txbx>
                      <wps:bodyPr upright="1"/>
                    </wps:wsp>
                  </a:graphicData>
                </a:graphic>
              </wp:anchor>
            </w:drawing>
          </mc:Choice>
          <mc:Fallback>
            <w:pict>
              <v:shape id="_x0000_s1026" o:spid="_x0000_s1026" o:spt="62" type="#_x0000_t62" style="position:absolute;left:0pt;margin-left:79.35pt;margin-top:4pt;height:62.35pt;width:354.95pt;z-index:251772928;mso-width-relative:page;mso-height-relative:page;" filled="f" stroked="t" coordsize="21600,21600" o:gfxdata="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XEZPh2QAAAAkBAAAP&#10;AAAAAAAAAAEAIAAAACIAAABkcnMvZG93bnJldi54bWxQSwECFAAUAAAACACHTuJANekXuFACAACX&#10;BAAADgAAAAAAAAABACAAAAAoAQAAZHJzL2Uyb0RvYy54bWxQSwUGAAAAAAYABgBZAQAA6gUAAAAA&#10;" adj="-265,26277,14400">
                <v:fill on="f" focussize="0,0"/>
                <v:stroke color="#000000" joinstyle="miter"/>
                <v:imagedata o:title=""/>
                <o:lock v:ext="edit" aspectratio="f"/>
                <v:textbox>
                  <w:txbxContent>
                    <w:p>
                      <w:pPr>
                        <w:spacing w:line="240" w:lineRule="atLeast"/>
                        <w:ind w:firstLine="480" w:firstLineChars="200"/>
                        <w:jc w:val="left"/>
                        <w:rPr>
                          <w:rFonts w:ascii="楷体" w:hAnsi="楷体" w:eastAsia="楷体" w:cs="楷体"/>
                          <w:sz w:val="24"/>
                        </w:rPr>
                      </w:pPr>
                      <w:r>
                        <w:rPr>
                          <w:rFonts w:hint="eastAsia" w:ascii="楷体" w:hAnsi="楷体" w:eastAsia="楷体" w:cs="楷体"/>
                          <w:sz w:val="24"/>
                        </w:rPr>
                        <w:t>同学们，请在“回顾反思评价表”中找到和自我评价对应的选项，在括号上打√，数一数你在今天的作业中你摘取了几枚属于自己的智慧勋章！</w:t>
                      </w:r>
                    </w:p>
                  </w:txbxContent>
                </v:textbox>
              </v:shape>
            </w:pict>
          </mc:Fallback>
        </mc:AlternateContent>
      </w:r>
      <w:r>
        <w:rPr>
          <w:rFonts w:hint="eastAsia"/>
          <w:sz w:val="24"/>
        </w:rPr>
        <w:drawing>
          <wp:anchor distT="0" distB="0" distL="114300" distR="114300" simplePos="0" relativeHeight="251771904" behindDoc="0" locked="0" layoutInCell="1" allowOverlap="1">
            <wp:simplePos x="0" y="0"/>
            <wp:positionH relativeFrom="column">
              <wp:posOffset>-519430</wp:posOffset>
            </wp:positionH>
            <wp:positionV relativeFrom="paragraph">
              <wp:posOffset>200660</wp:posOffset>
            </wp:positionV>
            <wp:extent cx="1219200" cy="991870"/>
            <wp:effectExtent l="0" t="0" r="0" b="17780"/>
            <wp:wrapNone/>
            <wp:docPr id="189" name="图片 189" descr="J(G}NT2_@VCHR[[~U]RW0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J(G}NT2_@VCHR[[~U]RW0GN"/>
                    <pic:cNvPicPr>
                      <a:picLocks noChangeAspect="1"/>
                    </pic:cNvPicPr>
                  </pic:nvPicPr>
                  <pic:blipFill>
                    <a:blip r:embed="rId36"/>
                    <a:stretch>
                      <a:fillRect/>
                    </a:stretch>
                  </pic:blipFill>
                  <pic:spPr>
                    <a:xfrm>
                      <a:off x="0" y="0"/>
                      <a:ext cx="1219200" cy="991870"/>
                    </a:xfrm>
                    <a:prstGeom prst="roundRect">
                      <a:avLst/>
                    </a:prstGeom>
                  </pic:spPr>
                </pic:pic>
              </a:graphicData>
            </a:graphic>
          </wp:anchor>
        </w:drawing>
      </w:r>
    </w:p>
    <w:p>
      <w:pPr>
        <w:spacing w:line="360" w:lineRule="auto"/>
        <w:ind w:right="-313" w:rightChars="-149"/>
        <w:jc w:val="left"/>
        <w:rPr>
          <w:b/>
          <w:bCs/>
          <w:sz w:val="24"/>
        </w:rPr>
      </w:pPr>
    </w:p>
    <w:p>
      <w:pPr>
        <w:spacing w:line="360" w:lineRule="auto"/>
        <w:ind w:right="-313" w:rightChars="-149"/>
        <w:jc w:val="left"/>
        <w:rPr>
          <w:b/>
          <w:bCs/>
          <w:sz w:val="24"/>
        </w:rPr>
      </w:pPr>
    </w:p>
    <w:p>
      <w:pPr>
        <w:spacing w:line="360" w:lineRule="auto"/>
        <w:ind w:right="-313" w:rightChars="-149"/>
        <w:jc w:val="left"/>
        <w:rPr>
          <w:b/>
          <w:bCs/>
          <w:sz w:val="24"/>
        </w:rPr>
      </w:pPr>
    </w:p>
    <w:p>
      <w:pPr>
        <w:spacing w:line="360" w:lineRule="auto"/>
        <w:ind w:right="-313" w:rightChars="-149"/>
        <w:jc w:val="left"/>
        <w:rPr>
          <w:b/>
          <w:bCs/>
          <w:sz w:val="24"/>
        </w:rPr>
      </w:pPr>
      <w:r>
        <w:rPr>
          <w:rFonts w:hint="eastAsia" w:ascii="楷体" w:hAnsi="楷体" w:eastAsia="楷体" w:cs="楷体"/>
          <w:sz w:val="24"/>
        </w:rPr>
        <mc:AlternateContent>
          <mc:Choice Requires="wps">
            <w:drawing>
              <wp:anchor distT="0" distB="0" distL="114300" distR="114300" simplePos="0" relativeHeight="251840512" behindDoc="0" locked="0" layoutInCell="1" allowOverlap="1">
                <wp:simplePos x="0" y="0"/>
                <wp:positionH relativeFrom="column">
                  <wp:posOffset>2511425</wp:posOffset>
                </wp:positionH>
                <wp:positionV relativeFrom="paragraph">
                  <wp:posOffset>3340735</wp:posOffset>
                </wp:positionV>
                <wp:extent cx="365760" cy="278130"/>
                <wp:effectExtent l="0" t="0" r="0" b="0"/>
                <wp:wrapNone/>
                <wp:docPr id="253" name="文本框 253"/>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75pt;margin-top:263.05pt;height:21.9pt;width:28.8pt;z-index:251840512;mso-width-relative:page;mso-height-relative:page;" filled="f" stroked="f" coordsize="21600,21600" o:gfxdata="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aVZ+U2wAAAAsBAAAPAAAAAAAAAAEAIAAAACIA&#10;AABkcnMvZG93bnJldi54bWxQSwECFAAUAAAACACHTuJAiewOpD8CAABpBAAADgAAAAAAAAABACAA&#10;AAAqAQAAZHJzL2Uyb0RvYy54bWxQSwUGAAAAAAYABgBZAQAA2wUAAAAA&#10;">
                <v:fill on="f" focussize="0,0"/>
                <v:stroke on="f" weight="0.5pt"/>
                <v:imagedata o:title=""/>
                <o:lock v:ext="edit" aspectratio="f"/>
                <v:textbox>
                  <w:txbxContent>
                    <w:p>
                      <w:pPr>
                        <w:rPr>
                          <w:sz w:val="24"/>
                        </w:rPr>
                      </w:pPr>
                      <w:r>
                        <w:rPr>
                          <w:rFonts w:hint="eastAsia"/>
                          <w:sz w:val="24"/>
                        </w:rPr>
                        <w:t>12</w:t>
                      </w:r>
                    </w:p>
                  </w:txbxContent>
                </v:textbox>
              </v:shape>
            </w:pict>
          </mc:Fallback>
        </mc:AlternateContent>
      </w:r>
    </w:p>
    <w:p>
      <w:pPr>
        <w:spacing w:line="360" w:lineRule="auto"/>
        <w:ind w:right="-313" w:rightChars="-149"/>
        <w:jc w:val="left"/>
        <w:rPr>
          <w:sz w:val="24"/>
        </w:rPr>
      </w:pPr>
      <w:r>
        <w:rPr>
          <w:rFonts w:hint="eastAsia"/>
          <w:b/>
          <w:bCs/>
          <w:sz w:val="24"/>
        </w:rPr>
        <w:drawing>
          <wp:anchor distT="0" distB="0" distL="114300" distR="114300" simplePos="0" relativeHeight="251671552" behindDoc="1" locked="0" layoutInCell="1" allowOverlap="1">
            <wp:simplePos x="0" y="0"/>
            <wp:positionH relativeFrom="column">
              <wp:posOffset>-1162050</wp:posOffset>
            </wp:positionH>
            <wp:positionV relativeFrom="page">
              <wp:posOffset>6985</wp:posOffset>
            </wp:positionV>
            <wp:extent cx="7548245" cy="10734040"/>
            <wp:effectExtent l="0" t="0" r="10795" b="10160"/>
            <wp:wrapNone/>
            <wp:docPr id="50" name="图片 50"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Users\smuser\Desktop\a0e2ae8f8e24410db4dc1e0e8eda3dfb.jpga0e2ae8f8e24410db4dc1e0e8eda3dfb"/>
                    <pic:cNvPicPr>
                      <a:picLocks noChangeAspect="1"/>
                    </pic:cNvPicPr>
                  </pic:nvPicPr>
                  <pic:blipFill>
                    <a:blip r:embed="rId8"/>
                    <a:srcRect/>
                    <a:stretch>
                      <a:fillRect/>
                    </a:stretch>
                  </pic:blipFill>
                  <pic:spPr>
                    <a:xfrm>
                      <a:off x="0" y="0"/>
                      <a:ext cx="7548245" cy="10734040"/>
                    </a:xfrm>
                    <a:prstGeom prst="rect">
                      <a:avLst/>
                    </a:prstGeom>
                  </pic:spPr>
                </pic:pic>
              </a:graphicData>
            </a:graphic>
          </wp:anchor>
        </w:drawing>
      </w:r>
      <w:r>
        <w:rPr>
          <w:rFonts w:hint="eastAsia"/>
          <w:b/>
          <w:bCs/>
          <w:sz w:val="24"/>
        </w:rPr>
        <w:t>三、设计理念阐述</w:t>
      </w:r>
      <w:r>
        <w:rPr>
          <w:rFonts w:hint="eastAsia"/>
          <w:sz w:val="24"/>
        </w:rPr>
        <w:t xml:space="preserve">    </w:t>
      </w:r>
    </w:p>
    <w:p>
      <w:pPr>
        <w:spacing w:line="360" w:lineRule="auto"/>
        <w:ind w:right="-92" w:rightChars="-44"/>
        <w:jc w:val="center"/>
        <w:rPr>
          <w:rFonts w:ascii="楷体" w:hAnsi="楷体" w:eastAsia="楷体" w:cs="楷体"/>
          <w:b/>
          <w:bCs/>
          <w:sz w:val="24"/>
        </w:rPr>
      </w:pPr>
      <w:r>
        <w:rPr>
          <w:rFonts w:hint="eastAsia" w:ascii="楷体" w:hAnsi="楷体" w:eastAsia="楷体" w:cs="楷体"/>
          <w:b/>
          <w:bCs/>
          <w:sz w:val="24"/>
        </w:rPr>
        <w:t>学科融合   重构作业</w:t>
      </w:r>
    </w:p>
    <w:p>
      <w:pPr>
        <w:spacing w:line="360" w:lineRule="auto"/>
        <w:ind w:right="-313" w:rightChars="-149" w:firstLine="480" w:firstLineChars="200"/>
        <w:rPr>
          <w:rFonts w:ascii="楷体" w:hAnsi="楷体" w:eastAsia="楷体" w:cs="楷体"/>
          <w:sz w:val="24"/>
        </w:rPr>
      </w:pPr>
      <w:r>
        <w:rPr>
          <w:rFonts w:hint="eastAsia" w:ascii="楷体" w:hAnsi="楷体" w:eastAsia="楷体" w:cs="楷体"/>
          <w:sz w:val="24"/>
        </w:rPr>
        <w:t>“求一个数的百分之几是多少”是人教版小学数学六年级上册第六单元《百分数（一）》的第三课时，在学生学习了百分数的意义和读、写法，百分数和分数、小数互化的基础上，进一步学习求一个数的百分之几十多少。结合课程视域作业观的基本理念和作业设计的基本策略，带着如何实现“教学---作业---评价”的系统整合的思考，此课时作业设计时从培养学生核心素养出发，立足新课程标准，全面考量学生知识发展水平和个体差异性，整体把握整体性，层次性，情境性，活动性，评价性，注重现实情景与知识的连接，重视作业难度应递进发展，确立以学生为本，新颖多样，面向全体，重视学以致用的数学作业观。主要有以下几点思考：</w:t>
      </w:r>
    </w:p>
    <w:p>
      <w:pPr>
        <w:spacing w:line="360" w:lineRule="auto"/>
        <w:ind w:right="-313" w:rightChars="-149" w:firstLine="482" w:firstLineChars="200"/>
        <w:jc w:val="left"/>
        <w:rPr>
          <w:rFonts w:ascii="楷体" w:hAnsi="楷体" w:eastAsia="楷体" w:cs="楷体"/>
          <w:b/>
          <w:bCs/>
          <w:sz w:val="24"/>
        </w:rPr>
      </w:pPr>
      <w:r>
        <w:rPr>
          <w:rFonts w:hint="eastAsia" w:ascii="楷体" w:hAnsi="楷体" w:eastAsia="楷体" w:cs="楷体"/>
          <w:b/>
          <w:bCs/>
          <w:sz w:val="24"/>
        </w:rPr>
        <w:t>一．以真实素材入题，感受数学与生活的紧密相连</w:t>
      </w:r>
    </w:p>
    <w:p>
      <w:pPr>
        <w:spacing w:line="360" w:lineRule="auto"/>
        <w:ind w:right="-313" w:rightChars="-149" w:firstLine="480" w:firstLineChars="200"/>
        <w:jc w:val="left"/>
        <w:rPr>
          <w:rFonts w:ascii="楷体" w:hAnsi="楷体" w:eastAsia="楷体" w:cs="楷体"/>
          <w:sz w:val="24"/>
        </w:rPr>
      </w:pPr>
      <w:r>
        <w:rPr>
          <w:rFonts w:hint="eastAsia" w:ascii="楷体" w:hAnsi="楷体" w:eastAsia="楷体" w:cs="楷体"/>
          <w:sz w:val="24"/>
        </w:rPr>
        <w:t>科学知识与基础数学是息息相关、密不可分的，选取“医学、农业、健康、航天”各领域与数学知识有关的信息和问题，在这些蕴涵着丰富的数学信息和大量的数学问题的现实情景中，有助于提高学生的应用意识。通过作业实施帮助学生利用刚学的数学知识解释和理解现实世界中的现象，尝试用数学方法予以解决实际问题。同时，学生作业时既能了解这些功勋者的事迹，增加民族自豪感进行爱国主义教育，又能在“青蒿素占比”、“发芽率和结实率”、“蛋白质含量和消毒液浓度”、“各国卫星颗数占比”等素材中应用数学知识解决生活中的数学问题，体会数学与其他学科之间、数学与生活之间的联系。</w:t>
      </w:r>
    </w:p>
    <w:p>
      <w:pPr>
        <w:spacing w:line="360" w:lineRule="auto"/>
        <w:ind w:right="-313" w:rightChars="-149"/>
        <w:jc w:val="left"/>
        <w:rPr>
          <w:rFonts w:ascii="楷体" w:hAnsi="楷体" w:eastAsia="楷体" w:cs="楷体"/>
          <w:b/>
          <w:bCs/>
          <w:sz w:val="24"/>
        </w:rPr>
      </w:pPr>
      <w:r>
        <w:rPr>
          <w:rFonts w:hint="eastAsia" w:ascii="楷体" w:hAnsi="楷体" w:eastAsia="楷体" w:cs="楷体"/>
          <w:b/>
          <w:bCs/>
          <w:sz w:val="24"/>
        </w:rPr>
        <w:t xml:space="preserve">    二、把握作业层次性，注重知识与技能的多维测评</w:t>
      </w:r>
    </w:p>
    <w:p>
      <w:pPr>
        <w:spacing w:line="360" w:lineRule="auto"/>
        <w:ind w:right="-313" w:rightChars="-149"/>
        <w:jc w:val="left"/>
        <w:rPr>
          <w:rFonts w:ascii="楷体" w:hAnsi="楷体" w:eastAsia="楷体" w:cs="楷体"/>
          <w:sz w:val="24"/>
        </w:rPr>
      </w:pPr>
      <w:r>
        <w:rPr>
          <w:rFonts w:hint="eastAsia" w:ascii="楷体" w:hAnsi="楷体" w:eastAsia="楷体" w:cs="楷体"/>
          <w:sz w:val="24"/>
        </w:rPr>
        <w:t xml:space="preserve">    作业，本质上是学生自主学习的过程。在课程视域下遵循有效的作业设计应注重层次性和多样性的教学理念，此课时作业从“夯实基础，应用能力，深化思维，综合拓展”四个维度全方位、多角度的测评学生对基础知识的巩固及基本技能的掌握。以“医学、农业、健康、航天”四大板块的专业领域的知识作引领，测评学生对百分数和分数、小数的互化、求一个数的百分之几是多少的数学知识的理解和掌握。</w:t>
      </w:r>
    </w:p>
    <w:p>
      <w:pPr>
        <w:spacing w:line="360" w:lineRule="auto"/>
        <w:ind w:right="-313" w:rightChars="-149" w:firstLine="480" w:firstLineChars="200"/>
        <w:jc w:val="left"/>
        <w:rPr>
          <w:rFonts w:ascii="楷体" w:hAnsi="楷体" w:eastAsia="楷体" w:cs="楷体"/>
          <w:sz w:val="24"/>
        </w:rPr>
      </w:pPr>
      <w:r>
        <w:rPr>
          <w:rFonts w:hint="eastAsia" w:ascii="楷体" w:hAnsi="楷体" w:eastAsia="楷体" w:cs="楷体"/>
          <w:sz w:val="24"/>
        </w:rPr>
        <w:t>第一部分联系医学知识的相关素材，考查学生对于百分数转化成小数或分数方</w:t>
      </w:r>
      <w:r>
        <w:rPr>
          <w:rFonts w:hint="eastAsia" w:ascii="楷体" w:hAnsi="楷体" w:eastAsia="楷体" w:cs="楷体"/>
          <w:sz w:val="24"/>
        </w:rPr>
        <w:drawing>
          <wp:anchor distT="0" distB="0" distL="114300" distR="114300" simplePos="0" relativeHeight="251672576" behindDoc="1" locked="0" layoutInCell="1" allowOverlap="1">
            <wp:simplePos x="0" y="0"/>
            <wp:positionH relativeFrom="column">
              <wp:posOffset>-1143000</wp:posOffset>
            </wp:positionH>
            <wp:positionV relativeFrom="page">
              <wp:posOffset>13335</wp:posOffset>
            </wp:positionV>
            <wp:extent cx="7548245" cy="10742930"/>
            <wp:effectExtent l="0" t="0" r="10795" b="1270"/>
            <wp:wrapNone/>
            <wp:docPr id="52" name="图片 52"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Users\smuser\Desktop\a0e2ae8f8e24410db4dc1e0e8eda3dfb.jpga0e2ae8f8e24410db4dc1e0e8eda3dfb"/>
                    <pic:cNvPicPr>
                      <a:picLocks noChangeAspect="1"/>
                    </pic:cNvPicPr>
                  </pic:nvPicPr>
                  <pic:blipFill>
                    <a:blip r:embed="rId8"/>
                    <a:srcRect/>
                    <a:stretch>
                      <a:fillRect/>
                    </a:stretch>
                  </pic:blipFill>
                  <pic:spPr>
                    <a:xfrm>
                      <a:off x="0" y="0"/>
                      <a:ext cx="7548245" cy="10742930"/>
                    </a:xfrm>
                    <a:prstGeom prst="rect">
                      <a:avLst/>
                    </a:prstGeom>
                  </pic:spPr>
                </pic:pic>
              </a:graphicData>
            </a:graphic>
          </wp:anchor>
        </w:drawing>
      </w:r>
      <w:r>
        <w:rPr>
          <w:rFonts w:hint="eastAsia" w:ascii="楷体" w:hAnsi="楷体" w:eastAsia="楷体" w:cs="楷体"/>
          <w:sz w:val="24"/>
        </w:rPr>
        <w:t>法的掌握，为求一个数的百分之几是多少铺垫伏笔。</w:t>
      </w:r>
    </w:p>
    <w:p>
      <w:pPr>
        <w:spacing w:line="360" w:lineRule="auto"/>
        <w:ind w:right="-313" w:rightChars="-149" w:firstLine="480" w:firstLineChars="200"/>
        <w:jc w:val="left"/>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41536" behindDoc="0" locked="0" layoutInCell="1" allowOverlap="1">
                <wp:simplePos x="0" y="0"/>
                <wp:positionH relativeFrom="column">
                  <wp:posOffset>2519045</wp:posOffset>
                </wp:positionH>
                <wp:positionV relativeFrom="paragraph">
                  <wp:posOffset>917575</wp:posOffset>
                </wp:positionV>
                <wp:extent cx="365760" cy="278130"/>
                <wp:effectExtent l="0" t="0" r="0" b="0"/>
                <wp:wrapNone/>
                <wp:docPr id="255" name="文本框 255"/>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72.25pt;height:21.9pt;width:28.8pt;z-index:251841536;mso-width-relative:page;mso-height-relative:page;" filled="f" stroked="f" coordsize="21600,21600" o:gfxdata="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RORjtNwAAAALAQAADwAAAAAAAAABACAAAAAi&#10;AAAAZHJzL2Rvd25yZXYueG1sUEsBAhQAFAAAAAgAh07iQKfNXhA/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13</w:t>
                      </w:r>
                    </w:p>
                  </w:txbxContent>
                </v:textbox>
              </v:shape>
            </w:pict>
          </mc:Fallback>
        </mc:AlternateContent>
      </w:r>
      <w:r>
        <w:rPr>
          <w:rFonts w:hint="eastAsia" w:ascii="楷体" w:hAnsi="楷体" w:eastAsia="楷体" w:cs="楷体"/>
          <w:sz w:val="24"/>
        </w:rPr>
        <w:t>第二部分结合农业知识的有关内容，考查学生对求一个数的百分之几的问题的</w:t>
      </w:r>
      <w:r>
        <w:rPr>
          <w:rFonts w:hint="eastAsia" w:ascii="仿宋" w:hAnsi="仿宋" w:eastAsia="仿宋" w:cs="仿宋"/>
          <w:sz w:val="28"/>
          <w:szCs w:val="36"/>
        </w:rPr>
        <w:drawing>
          <wp:anchor distT="0" distB="0" distL="114300" distR="114300" simplePos="0" relativeHeight="251736064" behindDoc="1" locked="0" layoutInCell="1" allowOverlap="1">
            <wp:simplePos x="0" y="0"/>
            <wp:positionH relativeFrom="column">
              <wp:posOffset>-1136650</wp:posOffset>
            </wp:positionH>
            <wp:positionV relativeFrom="page">
              <wp:posOffset>1905</wp:posOffset>
            </wp:positionV>
            <wp:extent cx="7548245" cy="10723880"/>
            <wp:effectExtent l="0" t="0" r="10795" b="5080"/>
            <wp:wrapNone/>
            <wp:docPr id="410" name="图片 410"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410" descr="C:\Users\smuser\Desktop\a0e2ae8f8e24410db4dc1e0e8eda3dfb.jpga0e2ae8f8e24410db4dc1e0e8eda3dfb"/>
                    <pic:cNvPicPr>
                      <a:picLocks noChangeAspect="1"/>
                    </pic:cNvPicPr>
                  </pic:nvPicPr>
                  <pic:blipFill>
                    <a:blip r:embed="rId8"/>
                    <a:srcRect/>
                    <a:stretch>
                      <a:fillRect/>
                    </a:stretch>
                  </pic:blipFill>
                  <pic:spPr>
                    <a:xfrm>
                      <a:off x="0" y="0"/>
                      <a:ext cx="7548245" cy="10723880"/>
                    </a:xfrm>
                    <a:prstGeom prst="rect">
                      <a:avLst/>
                    </a:prstGeom>
                  </pic:spPr>
                </pic:pic>
              </a:graphicData>
            </a:graphic>
          </wp:anchor>
        </w:drawing>
      </w:r>
      <w:r>
        <w:rPr>
          <w:rFonts w:hint="eastAsia" w:ascii="楷体" w:hAnsi="楷体" w:eastAsia="楷体" w:cs="楷体"/>
          <w:sz w:val="24"/>
        </w:rPr>
        <w:t>解决，设计了三个层次：首先考查学生对发芽率这样用于农业上的百分率的理解；然后考查对求一个数的百分之几是多少的实际问题的解决；最后考查学生对于知道总数中的一部分和部分占总体的百分比，求出总数是多少这类问题的逆向应用情况。</w:t>
      </w:r>
    </w:p>
    <w:p>
      <w:pPr>
        <w:spacing w:line="360" w:lineRule="auto"/>
        <w:ind w:right="-313" w:rightChars="-149" w:firstLine="480" w:firstLineChars="200"/>
        <w:jc w:val="left"/>
        <w:rPr>
          <w:rFonts w:ascii="楷体" w:hAnsi="楷体" w:eastAsia="楷体" w:cs="楷体"/>
          <w:sz w:val="24"/>
        </w:rPr>
      </w:pPr>
      <w:r>
        <w:rPr>
          <w:rFonts w:hint="eastAsia" w:ascii="楷体" w:hAnsi="楷体" w:eastAsia="楷体" w:cs="楷体"/>
          <w:sz w:val="24"/>
        </w:rPr>
        <w:t>第三部分利用公共健康的信息材料，通过生活中的百分数，体会百分数在生活中的广泛运用和实际意义，考查学生能理解相关的数量关系的从而解决问题。</w:t>
      </w:r>
    </w:p>
    <w:p>
      <w:pPr>
        <w:spacing w:line="360" w:lineRule="auto"/>
        <w:ind w:right="-313" w:rightChars="-149" w:firstLine="480" w:firstLineChars="200"/>
        <w:jc w:val="left"/>
        <w:rPr>
          <w:rFonts w:ascii="楷体" w:hAnsi="楷体" w:eastAsia="楷体" w:cs="楷体"/>
          <w:sz w:val="24"/>
        </w:rPr>
      </w:pPr>
      <w:r>
        <w:rPr>
          <w:rFonts w:hint="eastAsia" w:ascii="楷体" w:hAnsi="楷体" w:eastAsia="楷体" w:cs="楷体"/>
          <w:sz w:val="24"/>
        </w:rPr>
        <w:t>第四部分结合航天事业的伟大成就，以填表格的形式呈现信息，考查学生对数学信息的理解和问题的解决。通过先计算出总数再计算部分的解题过程，测评学生能否综合运用所学知识解决有关百分数的实际问题。</w:t>
      </w:r>
    </w:p>
    <w:p>
      <w:pPr>
        <w:spacing w:line="360" w:lineRule="auto"/>
        <w:ind w:right="-313" w:rightChars="-149"/>
        <w:jc w:val="left"/>
        <w:rPr>
          <w:rFonts w:ascii="楷体" w:hAnsi="楷体" w:eastAsia="楷体" w:cs="楷体"/>
          <w:b/>
          <w:bCs/>
          <w:sz w:val="24"/>
        </w:rPr>
      </w:pPr>
      <w:r>
        <w:rPr>
          <w:rFonts w:hint="eastAsia" w:ascii="楷体" w:hAnsi="楷体" w:eastAsia="楷体" w:cs="楷体"/>
          <w:b/>
          <w:bCs/>
          <w:sz w:val="24"/>
        </w:rPr>
        <w:t xml:space="preserve">    三、采用新颖的评价，激发学习与能力的内在驱动</w:t>
      </w:r>
    </w:p>
    <w:p>
      <w:pPr>
        <w:spacing w:line="360" w:lineRule="auto"/>
        <w:ind w:right="-313" w:rightChars="-149" w:firstLine="480"/>
        <w:jc w:val="left"/>
        <w:rPr>
          <w:rFonts w:ascii="楷体" w:hAnsi="楷体" w:eastAsia="楷体" w:cs="楷体"/>
          <w:sz w:val="24"/>
        </w:rPr>
      </w:pPr>
      <w:r>
        <w:rPr>
          <w:rFonts w:hint="eastAsia" w:ascii="楷体" w:hAnsi="楷体" w:eastAsia="楷体" w:cs="楷体"/>
          <w:sz w:val="24"/>
        </w:rPr>
        <w:t xml:space="preserve">依照“作业即评价任务”的思想，为达到“目标---内容---实施---反思改进”各环节的系统协调，处理好教学目标与内容任务的纵横关系，让学生在作业实施中不是输出自己原有所学，而是输入新的学习内容。此课时作业打破传统作业零散碎片化、孤立机械式的题题过模式，结合我国共和国勋章获得者各自领域的知识素材，创设集齐智慧勋章的数学活动，让做作业的过程真正成为学生学习的过程。在填写生活有趣的“ 回顾反思评价表”时，通过“知识回顾”、“自我评价”、“自我反思”三个部分多维度的思考，充分经历帮助学生学会自主学习。   </w:t>
      </w:r>
    </w:p>
    <w:p>
      <w:pPr>
        <w:spacing w:line="360" w:lineRule="auto"/>
        <w:ind w:right="-313" w:rightChars="-149" w:firstLine="480" w:firstLineChars="200"/>
        <w:jc w:val="left"/>
        <w:rPr>
          <w:rFonts w:ascii="楷体" w:hAnsi="楷体" w:eastAsia="楷体" w:cs="楷体"/>
          <w:sz w:val="24"/>
        </w:rPr>
      </w:pPr>
      <w:r>
        <w:rPr>
          <w:rFonts w:hint="eastAsia" w:ascii="楷体" w:hAnsi="楷体" w:eastAsia="楷体" w:cs="楷体"/>
          <w:sz w:val="24"/>
        </w:rPr>
        <w:t>作业的过程本身是全面育人的过程。“双减”政策之下，有效作业的设计依托核心素养、依据课程内容设定的目标是实现“教学---作业---评价”最有价值的转变，充分发挥作业自身的价值，同时将作业融入整个课程教学体系，让学生在作业的过程中锻炼“思维”，发展“智慧”，获得不断生长的能力更好的产生系统效应。</w:t>
      </w:r>
    </w:p>
    <w:p>
      <w:pPr>
        <w:spacing w:line="360" w:lineRule="auto"/>
        <w:ind w:right="-313" w:rightChars="-149" w:firstLine="480" w:firstLineChars="200"/>
        <w:jc w:val="left"/>
        <w:rPr>
          <w:rFonts w:ascii="楷体" w:hAnsi="楷体" w:eastAsia="楷体" w:cs="楷体"/>
          <w:sz w:val="24"/>
        </w:rPr>
      </w:pPr>
    </w:p>
    <w:p>
      <w:pPr>
        <w:spacing w:line="360" w:lineRule="auto"/>
        <w:ind w:right="-313" w:rightChars="-149" w:firstLine="480" w:firstLineChars="200"/>
        <w:jc w:val="left"/>
        <w:rPr>
          <w:rFonts w:ascii="楷体" w:hAnsi="楷体" w:eastAsia="楷体" w:cs="楷体"/>
          <w:sz w:val="24"/>
        </w:rPr>
      </w:pPr>
    </w:p>
    <w:p>
      <w:pPr>
        <w:spacing w:line="360" w:lineRule="auto"/>
        <w:ind w:right="-313" w:rightChars="-149" w:firstLine="480" w:firstLineChars="200"/>
        <w:jc w:val="left"/>
        <w:rPr>
          <w:rFonts w:ascii="楷体" w:hAnsi="楷体" w:eastAsia="楷体" w:cs="楷体"/>
          <w:sz w:val="24"/>
        </w:rPr>
      </w:pPr>
    </w:p>
    <w:p>
      <w:pPr>
        <w:spacing w:line="360" w:lineRule="auto"/>
        <w:ind w:right="-313" w:rightChars="-149" w:firstLine="480" w:firstLineChars="200"/>
        <w:jc w:val="left"/>
        <w:rPr>
          <w:rFonts w:ascii="楷体" w:hAnsi="楷体" w:eastAsia="楷体" w:cs="楷体"/>
          <w:sz w:val="24"/>
        </w:rPr>
      </w:pPr>
    </w:p>
    <w:p>
      <w:pPr>
        <w:spacing w:line="360" w:lineRule="auto"/>
        <w:ind w:right="-313" w:rightChars="-149" w:firstLine="480" w:firstLineChars="200"/>
        <w:jc w:val="left"/>
        <w:rPr>
          <w:rFonts w:ascii="楷体" w:hAnsi="楷体" w:eastAsia="楷体" w:cs="楷体"/>
          <w:sz w:val="24"/>
        </w:rPr>
      </w:pPr>
    </w:p>
    <w:p>
      <w:pPr>
        <w:spacing w:line="360" w:lineRule="auto"/>
        <w:ind w:right="-313" w:rightChars="-149" w:firstLine="480" w:firstLineChars="200"/>
        <w:jc w:val="left"/>
        <w:rPr>
          <w:rFonts w:ascii="楷体" w:hAnsi="楷体" w:eastAsia="楷体" w:cs="楷体"/>
          <w:sz w:val="24"/>
        </w:rPr>
      </w:pPr>
    </w:p>
    <w:p>
      <w:pPr>
        <w:spacing w:line="360" w:lineRule="auto"/>
        <w:ind w:right="-313" w:rightChars="-149" w:firstLine="480" w:firstLineChars="200"/>
        <w:jc w:val="left"/>
        <w:rPr>
          <w:rFonts w:ascii="楷体" w:hAnsi="楷体" w:eastAsia="楷体" w:cs="楷体"/>
          <w:sz w:val="24"/>
        </w:rPr>
      </w:pPr>
    </w:p>
    <w:p>
      <w:pPr>
        <w:spacing w:line="360" w:lineRule="auto"/>
        <w:ind w:right="-313" w:rightChars="-149" w:firstLine="480" w:firstLineChars="200"/>
        <w:jc w:val="left"/>
        <w:rPr>
          <w:rFonts w:ascii="楷体" w:hAnsi="楷体" w:eastAsia="楷体" w:cs="楷体"/>
          <w:sz w:val="24"/>
        </w:rPr>
      </w:pPr>
    </w:p>
    <w:p>
      <w:pPr>
        <w:spacing w:line="360" w:lineRule="auto"/>
        <w:ind w:right="-92" w:rightChars="-44"/>
        <w:rPr>
          <w:rFonts w:ascii="宋体" w:hAnsi="宋体" w:cs="宋体"/>
          <w:b/>
          <w:bCs/>
          <w:sz w:val="24"/>
        </w:rPr>
      </w:pPr>
      <w:r>
        <w:rPr>
          <w:rFonts w:hint="eastAsia" w:ascii="楷体" w:hAnsi="楷体" w:eastAsia="楷体" w:cs="楷体"/>
          <w:sz w:val="24"/>
        </w:rPr>
        <mc:AlternateContent>
          <mc:Choice Requires="wps">
            <w:drawing>
              <wp:anchor distT="0" distB="0" distL="114300" distR="114300" simplePos="0" relativeHeight="251842560" behindDoc="0" locked="0" layoutInCell="1" allowOverlap="1">
                <wp:simplePos x="0" y="0"/>
                <wp:positionH relativeFrom="column">
                  <wp:posOffset>2519045</wp:posOffset>
                </wp:positionH>
                <wp:positionV relativeFrom="paragraph">
                  <wp:posOffset>894715</wp:posOffset>
                </wp:positionV>
                <wp:extent cx="365760" cy="278130"/>
                <wp:effectExtent l="0" t="0" r="0" b="0"/>
                <wp:wrapNone/>
                <wp:docPr id="265" name="文本框 265"/>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70.45pt;height:21.9pt;width:28.8pt;z-index:251842560;mso-width-relative:page;mso-height-relative:page;" filled="f" stroked="f" coordsize="21600,21600" o:gfxdata="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x9J4Z9wAAAALAQAADwAAAAAAAAABACAAAAAi&#10;AAAAZHJzL2Rvd25yZXYueG1sUEsBAhQAFAAAAAgAh07iQFDjb34/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14</w:t>
                      </w:r>
                    </w:p>
                  </w:txbxContent>
                </v:textbox>
              </v:shape>
            </w:pict>
          </mc:Fallback>
        </mc:AlternateContent>
      </w:r>
    </w:p>
    <w:p>
      <w:pPr>
        <w:spacing w:line="360" w:lineRule="auto"/>
        <w:ind w:right="-92" w:rightChars="-44"/>
        <w:jc w:val="center"/>
        <w:rPr>
          <w:rFonts w:ascii="宋体" w:hAnsi="宋体" w:eastAsia="宋体" w:cs="宋体"/>
          <w:b/>
          <w:bCs/>
          <w:sz w:val="24"/>
        </w:rPr>
      </w:pPr>
      <w:r>
        <w:rPr>
          <w:rFonts w:hint="eastAsia" w:ascii="宋体" w:hAnsi="宋体" w:eastAsia="宋体" w:cs="宋体"/>
          <w:sz w:val="24"/>
        </w:rPr>
        <w:drawing>
          <wp:anchor distT="0" distB="0" distL="114300" distR="114300" simplePos="0" relativeHeight="251737088" behindDoc="1" locked="0" layoutInCell="1" allowOverlap="1">
            <wp:simplePos x="0" y="0"/>
            <wp:positionH relativeFrom="column">
              <wp:posOffset>-1131570</wp:posOffset>
            </wp:positionH>
            <wp:positionV relativeFrom="page">
              <wp:posOffset>-14605</wp:posOffset>
            </wp:positionV>
            <wp:extent cx="7588250" cy="10734040"/>
            <wp:effectExtent l="0" t="0" r="1270" b="10160"/>
            <wp:wrapNone/>
            <wp:docPr id="411" name="图片 411"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411"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仿宋" w:hAnsi="仿宋" w:eastAsia="仿宋" w:cs="仿宋"/>
          <w:sz w:val="28"/>
          <w:szCs w:val="36"/>
        </w:rPr>
        <w:drawing>
          <wp:anchor distT="0" distB="0" distL="114300" distR="114300" simplePos="0" relativeHeight="251764736" behindDoc="1" locked="0" layoutInCell="1" allowOverlap="1">
            <wp:simplePos x="0" y="0"/>
            <wp:positionH relativeFrom="column">
              <wp:posOffset>-1149350</wp:posOffset>
            </wp:positionH>
            <wp:positionV relativeFrom="page">
              <wp:posOffset>18415</wp:posOffset>
            </wp:positionV>
            <wp:extent cx="1145540" cy="1136650"/>
            <wp:effectExtent l="0" t="0" r="16510" b="6350"/>
            <wp:wrapNone/>
            <wp:docPr id="190" name="图片 190"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c87e4ce0bb8d878a354625496164f91f"/>
                    <pic:cNvPicPr>
                      <a:picLocks noChangeAspect="1"/>
                    </pic:cNvPicPr>
                  </pic:nvPicPr>
                  <pic:blipFill>
                    <a:blip r:embed="rId9"/>
                    <a:stretch>
                      <a:fillRect/>
                    </a:stretch>
                  </pic:blipFill>
                  <pic:spPr>
                    <a:xfrm>
                      <a:off x="0" y="0"/>
                      <a:ext cx="1145540" cy="1136650"/>
                    </a:xfrm>
                    <a:prstGeom prst="rect">
                      <a:avLst/>
                    </a:prstGeom>
                  </pic:spPr>
                </pic:pic>
              </a:graphicData>
            </a:graphic>
          </wp:anchor>
        </w:drawing>
      </w:r>
      <w:r>
        <w:rPr>
          <w:rFonts w:hint="eastAsia" w:ascii="仿宋" w:hAnsi="仿宋" w:eastAsia="仿宋" w:cs="仿宋"/>
          <w:sz w:val="28"/>
          <w:szCs w:val="36"/>
        </w:rPr>
        <w:drawing>
          <wp:anchor distT="0" distB="0" distL="114300" distR="114300" simplePos="0" relativeHeight="251677696" behindDoc="1" locked="0" layoutInCell="1" allowOverlap="1">
            <wp:simplePos x="0" y="0"/>
            <wp:positionH relativeFrom="column">
              <wp:posOffset>-1033145</wp:posOffset>
            </wp:positionH>
            <wp:positionV relativeFrom="page">
              <wp:posOffset>107315</wp:posOffset>
            </wp:positionV>
            <wp:extent cx="926465" cy="919480"/>
            <wp:effectExtent l="0" t="0" r="3175" b="10160"/>
            <wp:wrapNone/>
            <wp:docPr id="69" name="图片 69"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87e4ce0bb8d878a354625496164f91f"/>
                    <pic:cNvPicPr>
                      <a:picLocks noChangeAspect="1"/>
                    </pic:cNvPicPr>
                  </pic:nvPicPr>
                  <pic:blipFill>
                    <a:blip r:embed="rId9"/>
                    <a:stretch>
                      <a:fillRect/>
                    </a:stretch>
                  </pic:blipFill>
                  <pic:spPr>
                    <a:xfrm>
                      <a:off x="0" y="0"/>
                      <a:ext cx="926465" cy="919480"/>
                    </a:xfrm>
                    <a:prstGeom prst="rect">
                      <a:avLst/>
                    </a:prstGeom>
                  </pic:spPr>
                </pic:pic>
              </a:graphicData>
            </a:graphic>
          </wp:anchor>
        </w:drawing>
      </w:r>
      <w:r>
        <w:rPr>
          <w:rFonts w:hint="eastAsia" w:ascii="宋体" w:hAnsi="宋体" w:cs="宋体"/>
          <w:b/>
          <w:bCs/>
          <w:sz w:val="24"/>
        </w:rPr>
        <w:t>第4课时 用百分数解决问题（1）</w:t>
      </w:r>
    </w:p>
    <w:p>
      <w:pPr>
        <w:spacing w:line="360" w:lineRule="auto"/>
        <w:ind w:right="-313" w:rightChars="-149"/>
        <w:rPr>
          <w:rFonts w:ascii="宋体" w:hAnsi="宋体" w:eastAsia="宋体" w:cs="宋体"/>
          <w:b/>
          <w:bCs/>
          <w:sz w:val="24"/>
        </w:rPr>
      </w:pPr>
    </w:p>
    <w:p>
      <w:pPr>
        <w:numPr>
          <w:ilvl w:val="0"/>
          <w:numId w:val="5"/>
        </w:numPr>
        <w:spacing w:line="360" w:lineRule="auto"/>
        <w:ind w:right="-313" w:rightChars="-149"/>
        <w:rPr>
          <w:rFonts w:ascii="宋体" w:hAnsi="宋体" w:eastAsia="宋体" w:cs="宋体"/>
          <w:b/>
          <w:bCs/>
          <w:sz w:val="24"/>
        </w:rPr>
      </w:pPr>
      <w:r>
        <w:rPr>
          <w:rFonts w:hint="eastAsia" w:ascii="宋体" w:hAnsi="宋体" w:eastAsia="宋体" w:cs="宋体"/>
          <w:b/>
          <w:bCs/>
          <w:sz w:val="24"/>
        </w:rPr>
        <w:t>作业目标</w:t>
      </w:r>
    </w:p>
    <w:p>
      <w:pPr>
        <w:numPr>
          <w:ilvl w:val="0"/>
          <w:numId w:val="6"/>
        </w:numPr>
        <w:spacing w:line="360" w:lineRule="auto"/>
        <w:ind w:right="-92" w:rightChars="-44" w:firstLine="480"/>
        <w:rPr>
          <w:rFonts w:ascii="宋体" w:hAnsi="宋体" w:eastAsia="宋体" w:cs="宋体"/>
          <w:sz w:val="24"/>
        </w:rPr>
      </w:pPr>
      <w:r>
        <w:rPr>
          <w:rFonts w:hint="eastAsia" w:ascii="宋体" w:hAnsi="宋体" w:eastAsia="宋体" w:cs="宋体"/>
          <w:sz w:val="24"/>
        </w:rPr>
        <w:t>能熟练解决在实际生活运用中求一个数比另一个数多（或少）百分之几，理解百分数实际问题中的数量关系。</w:t>
      </w:r>
    </w:p>
    <w:p>
      <w:pPr>
        <w:numPr>
          <w:ilvl w:val="0"/>
          <w:numId w:val="6"/>
        </w:numPr>
        <w:spacing w:line="360" w:lineRule="auto"/>
        <w:ind w:right="-92" w:rightChars="-44" w:firstLine="480"/>
        <w:rPr>
          <w:rFonts w:ascii="宋体" w:hAnsi="宋体" w:eastAsia="宋体" w:cs="宋体"/>
          <w:sz w:val="24"/>
        </w:rPr>
      </w:pPr>
      <w:r>
        <w:rPr>
          <w:rFonts w:hint="eastAsia" w:ascii="宋体" w:hAnsi="宋体" w:eastAsia="宋体" w:cs="宋体"/>
          <w:sz w:val="24"/>
        </w:rPr>
        <w:t>结合所给生活素材，学生在作业完成过程中深刻感受生活与百分数的联系，借助百分数的数据改变认知，改变生活方式，用百分数看生活，用百分数改善生活。</w:t>
      </w:r>
    </w:p>
    <w:p>
      <w:pPr>
        <w:spacing w:line="360" w:lineRule="auto"/>
        <w:ind w:right="-92" w:rightChars="-44"/>
        <w:rPr>
          <w:rFonts w:ascii="宋体" w:hAnsi="宋体" w:eastAsia="宋体" w:cs="宋体"/>
          <w:b/>
          <w:bCs/>
          <w:sz w:val="24"/>
        </w:rPr>
      </w:pPr>
      <w:r>
        <w:rPr>
          <w:rFonts w:hint="eastAsia" w:ascii="宋体" w:hAnsi="宋体" w:eastAsia="宋体" w:cs="宋体"/>
          <w:sz w:val="24"/>
        </w:rPr>
        <w:t>3.积累生活经验，发展学生的思考力、用数据来观察研究问题的研究力。</w:t>
      </w:r>
    </w:p>
    <w:p>
      <w:pPr>
        <w:spacing w:line="360" w:lineRule="auto"/>
        <w:ind w:left="60" w:right="-92" w:rightChars="-44"/>
        <w:rPr>
          <w:rFonts w:ascii="宋体" w:hAnsi="宋体" w:eastAsia="宋体" w:cs="宋体"/>
          <w:b/>
          <w:bCs/>
          <w:sz w:val="24"/>
        </w:rPr>
      </w:pPr>
      <w:r>
        <mc:AlternateContent>
          <mc:Choice Requires="wpg">
            <w:drawing>
              <wp:anchor distT="0" distB="0" distL="114300" distR="114300" simplePos="0" relativeHeight="251680768" behindDoc="0" locked="0" layoutInCell="1" allowOverlap="1">
                <wp:simplePos x="0" y="0"/>
                <wp:positionH relativeFrom="column">
                  <wp:posOffset>-426720</wp:posOffset>
                </wp:positionH>
                <wp:positionV relativeFrom="paragraph">
                  <wp:posOffset>264795</wp:posOffset>
                </wp:positionV>
                <wp:extent cx="4758690" cy="1414780"/>
                <wp:effectExtent l="0" t="6985" r="2540" b="56515"/>
                <wp:wrapNone/>
                <wp:docPr id="59" name="组合 1" descr="7b0a202020202274657874626f78223a20227b5c2263617465676f72795f69645c223a31303531322c5c2269645c223a32303334323230337d220a7d0a"/>
                <wp:cNvGraphicFramePr/>
                <a:graphic xmlns:a="http://schemas.openxmlformats.org/drawingml/2006/main">
                  <a:graphicData uri="http://schemas.microsoft.com/office/word/2010/wordprocessingGroup">
                    <wpg:wgp>
                      <wpg:cNvGrpSpPr/>
                      <wpg:grpSpPr>
                        <a:xfrm>
                          <a:off x="0" y="0"/>
                          <a:ext cx="4758690" cy="1414780"/>
                          <a:chOff x="6922" y="3345"/>
                          <a:chExt cx="5355" cy="4110"/>
                        </a:xfrm>
                      </wpg:grpSpPr>
                      <wpg:grpSp>
                        <wpg:cNvPr id="60" name="图形 66"/>
                        <wpg:cNvGrpSpPr/>
                        <wpg:grpSpPr>
                          <a:xfrm>
                            <a:off x="6922" y="3345"/>
                            <a:ext cx="5355" cy="4110"/>
                            <a:chOff x="4395787" y="2124075"/>
                            <a:chExt cx="3400425" cy="2609850"/>
                          </a:xfrm>
                        </wpg:grpSpPr>
                        <wps:wsp>
                          <wps:cNvPr id="61" name="任意多边形: 形状 68"/>
                          <wps:cNvSpPr/>
                          <wps:spPr>
                            <a:xfrm rot="-3378501">
                              <a:off x="7176767" y="4082745"/>
                              <a:ext cx="419082" cy="339075"/>
                            </a:xfrm>
                            <a:custGeom>
                              <a:avLst/>
                              <a:gdLst>
                                <a:gd name="connsiteX0" fmla="*/ 419082 w 419082"/>
                                <a:gd name="connsiteY0" fmla="*/ 169538 h 339075"/>
                                <a:gd name="connsiteX1" fmla="*/ 209541 w 419082"/>
                                <a:gd name="connsiteY1" fmla="*/ 339076 h 339075"/>
                                <a:gd name="connsiteX2" fmla="*/ 0 w 419082"/>
                                <a:gd name="connsiteY2" fmla="*/ 169538 h 339075"/>
                                <a:gd name="connsiteX3" fmla="*/ 209541 w 419082"/>
                                <a:gd name="connsiteY3" fmla="*/ 0 h 339075"/>
                                <a:gd name="connsiteX4" fmla="*/ 419082 w 419082"/>
                                <a:gd name="connsiteY4" fmla="*/ 169538 h 3390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82" h="339075">
                                  <a:moveTo>
                                    <a:pt x="419082" y="169538"/>
                                  </a:moveTo>
                                  <a:cubicBezTo>
                                    <a:pt x="419082" y="263171"/>
                                    <a:pt x="325268" y="339076"/>
                                    <a:pt x="209541" y="339076"/>
                                  </a:cubicBezTo>
                                  <a:cubicBezTo>
                                    <a:pt x="93815" y="339076"/>
                                    <a:pt x="0" y="263171"/>
                                    <a:pt x="0" y="169538"/>
                                  </a:cubicBezTo>
                                  <a:cubicBezTo>
                                    <a:pt x="0" y="75905"/>
                                    <a:pt x="93815" y="0"/>
                                    <a:pt x="209541" y="0"/>
                                  </a:cubicBezTo>
                                  <a:cubicBezTo>
                                    <a:pt x="325268" y="0"/>
                                    <a:pt x="419082" y="75905"/>
                                    <a:pt x="419082" y="169538"/>
                                  </a:cubicBezTo>
                                  <a:close/>
                                </a:path>
                              </a:pathLst>
                            </a:custGeom>
                            <a:noFill/>
                            <a:ln w="28574" cap="flat">
                              <a:solidFill>
                                <a:srgbClr val="FF8373"/>
                              </a:solidFill>
                              <a:prstDash val="solid"/>
                              <a:miter/>
                            </a:ln>
                          </wps:spPr>
                          <wps:bodyPr rtlCol="0" anchor="ctr"/>
                        </wps:wsp>
                        <wps:wsp>
                          <wps:cNvPr id="62" name="任意多边形: 形状 69"/>
                          <wps:cNvSpPr/>
                          <wps:spPr>
                            <a:xfrm rot="-686956">
                              <a:off x="7175143" y="4085497"/>
                              <a:ext cx="419099" cy="339089"/>
                            </a:xfrm>
                            <a:custGeom>
                              <a:avLst/>
                              <a:gdLst>
                                <a:gd name="connsiteX0" fmla="*/ 419100 w 419099"/>
                                <a:gd name="connsiteY0" fmla="*/ 169545 h 339089"/>
                                <a:gd name="connsiteX1" fmla="*/ 209550 w 419099"/>
                                <a:gd name="connsiteY1" fmla="*/ 339090 h 339089"/>
                                <a:gd name="connsiteX2" fmla="*/ 0 w 419099"/>
                                <a:gd name="connsiteY2" fmla="*/ 169545 h 339089"/>
                                <a:gd name="connsiteX3" fmla="*/ 209550 w 419099"/>
                                <a:gd name="connsiteY3" fmla="*/ 0 h 339089"/>
                                <a:gd name="connsiteX4" fmla="*/ 419100 w 419099"/>
                                <a:gd name="connsiteY4" fmla="*/ 169545 h 33908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99" h="339089">
                                  <a:moveTo>
                                    <a:pt x="419100" y="169545"/>
                                  </a:moveTo>
                                  <a:cubicBezTo>
                                    <a:pt x="419100" y="263182"/>
                                    <a:pt x="325281" y="339090"/>
                                    <a:pt x="209550" y="339090"/>
                                  </a:cubicBezTo>
                                  <a:cubicBezTo>
                                    <a:pt x="93818" y="339090"/>
                                    <a:pt x="0" y="263182"/>
                                    <a:pt x="0" y="169545"/>
                                  </a:cubicBezTo>
                                  <a:cubicBezTo>
                                    <a:pt x="0" y="75908"/>
                                    <a:pt x="93818" y="0"/>
                                    <a:pt x="209550" y="0"/>
                                  </a:cubicBezTo>
                                  <a:cubicBezTo>
                                    <a:pt x="325281" y="0"/>
                                    <a:pt x="419100" y="75908"/>
                                    <a:pt x="419100" y="169545"/>
                                  </a:cubicBezTo>
                                  <a:close/>
                                </a:path>
                              </a:pathLst>
                            </a:custGeom>
                            <a:noFill/>
                            <a:ln w="28575" cap="flat">
                              <a:solidFill>
                                <a:srgbClr val="F8B62D"/>
                              </a:solidFill>
                              <a:prstDash val="solid"/>
                              <a:miter/>
                            </a:ln>
                          </wps:spPr>
                          <wps:bodyPr rtlCol="0" anchor="ctr"/>
                        </wps:wsp>
                        <wps:wsp>
                          <wps:cNvPr id="63" name="任意多边形: 形状 70"/>
                          <wps:cNvSpPr/>
                          <wps:spPr>
                            <a:xfrm rot="-3599956">
                              <a:off x="7512571" y="4500557"/>
                              <a:ext cx="192400" cy="236214"/>
                            </a:xfrm>
                            <a:custGeom>
                              <a:avLst/>
                              <a:gdLst>
                                <a:gd name="connsiteX0" fmla="*/ 192401 w 192400"/>
                                <a:gd name="connsiteY0" fmla="*/ 118107 h 236214"/>
                                <a:gd name="connsiteX1" fmla="*/ 96200 w 192400"/>
                                <a:gd name="connsiteY1" fmla="*/ 236215 h 236214"/>
                                <a:gd name="connsiteX2" fmla="*/ 0 w 192400"/>
                                <a:gd name="connsiteY2" fmla="*/ 118107 h 236214"/>
                                <a:gd name="connsiteX3" fmla="*/ 96200 w 192400"/>
                                <a:gd name="connsiteY3" fmla="*/ 0 h 236214"/>
                                <a:gd name="connsiteX4" fmla="*/ 192401 w 192400"/>
                                <a:gd name="connsiteY4" fmla="*/ 118107 h 23621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400" h="236214">
                                  <a:moveTo>
                                    <a:pt x="192401" y="118107"/>
                                  </a:moveTo>
                                  <a:cubicBezTo>
                                    <a:pt x="192401" y="183336"/>
                                    <a:pt x="149330" y="236215"/>
                                    <a:pt x="96200" y="236215"/>
                                  </a:cubicBezTo>
                                  <a:cubicBezTo>
                                    <a:pt x="43070" y="236215"/>
                                    <a:pt x="0" y="183336"/>
                                    <a:pt x="0" y="118107"/>
                                  </a:cubicBezTo>
                                  <a:cubicBezTo>
                                    <a:pt x="0" y="52878"/>
                                    <a:pt x="43070" y="0"/>
                                    <a:pt x="96200" y="0"/>
                                  </a:cubicBezTo>
                                  <a:cubicBezTo>
                                    <a:pt x="149330" y="0"/>
                                    <a:pt x="192401" y="52878"/>
                                    <a:pt x="192401" y="118107"/>
                                  </a:cubicBezTo>
                                  <a:close/>
                                </a:path>
                              </a:pathLst>
                            </a:custGeom>
                            <a:noFill/>
                            <a:ln w="28574" cap="flat">
                              <a:solidFill>
                                <a:srgbClr val="F8B62D"/>
                              </a:solidFill>
                              <a:prstDash val="solid"/>
                              <a:miter/>
                            </a:ln>
                          </wps:spPr>
                          <wps:bodyPr rtlCol="0" anchor="ctr"/>
                        </wps:wsp>
                        <wps:wsp>
                          <wps:cNvPr id="64" name="任意多边形: 形状 71"/>
                          <wps:cNvSpPr/>
                          <wps:spPr>
                            <a:xfrm rot="-1481034">
                              <a:off x="7502659" y="4546150"/>
                              <a:ext cx="211449" cy="171445"/>
                            </a:xfrm>
                            <a:custGeom>
                              <a:avLst/>
                              <a:gdLst>
                                <a:gd name="connsiteX0" fmla="*/ 211449 w 211449"/>
                                <a:gd name="connsiteY0" fmla="*/ 85722 h 171445"/>
                                <a:gd name="connsiteX1" fmla="*/ 105724 w 211449"/>
                                <a:gd name="connsiteY1" fmla="*/ 171445 h 171445"/>
                                <a:gd name="connsiteX2" fmla="*/ 0 w 211449"/>
                                <a:gd name="connsiteY2" fmla="*/ 85722 h 171445"/>
                                <a:gd name="connsiteX3" fmla="*/ 105724 w 211449"/>
                                <a:gd name="connsiteY3" fmla="*/ 0 h 171445"/>
                                <a:gd name="connsiteX4" fmla="*/ 211449 w 211449"/>
                                <a:gd name="connsiteY4" fmla="*/ 85722 h 17144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1449" h="171445">
                                  <a:moveTo>
                                    <a:pt x="211449" y="85722"/>
                                  </a:moveTo>
                                  <a:cubicBezTo>
                                    <a:pt x="211449" y="133066"/>
                                    <a:pt x="164115" y="171445"/>
                                    <a:pt x="105724" y="171445"/>
                                  </a:cubicBezTo>
                                  <a:cubicBezTo>
                                    <a:pt x="47334" y="171445"/>
                                    <a:pt x="0" y="133066"/>
                                    <a:pt x="0" y="85722"/>
                                  </a:cubicBezTo>
                                  <a:cubicBezTo>
                                    <a:pt x="0" y="38379"/>
                                    <a:pt x="47334" y="0"/>
                                    <a:pt x="105724" y="0"/>
                                  </a:cubicBezTo>
                                  <a:cubicBezTo>
                                    <a:pt x="164115" y="0"/>
                                    <a:pt x="211449" y="38379"/>
                                    <a:pt x="211449" y="85722"/>
                                  </a:cubicBezTo>
                                  <a:close/>
                                </a:path>
                              </a:pathLst>
                            </a:custGeom>
                            <a:noFill/>
                            <a:ln w="28574" cap="flat">
                              <a:solidFill>
                                <a:srgbClr val="FF8373"/>
                              </a:solidFill>
                              <a:prstDash val="solid"/>
                              <a:miter/>
                            </a:ln>
                          </wps:spPr>
                          <wps:bodyPr rtlCol="0" anchor="ctr"/>
                        </wps:wsp>
                        <wps:wsp>
                          <wps:cNvPr id="65" name="任意多边形: 形状 72"/>
                          <wps:cNvSpPr/>
                          <wps:spPr>
                            <a:xfrm>
                              <a:off x="4448084" y="2137989"/>
                              <a:ext cx="3300106" cy="2353782"/>
                            </a:xfrm>
                            <a:custGeom>
                              <a:avLst/>
                              <a:gdLst>
                                <a:gd name="connsiteX0" fmla="*/ 2708047 w 3300106"/>
                                <a:gd name="connsiteY0" fmla="*/ 382325 h 2353782"/>
                                <a:gd name="connsiteX1" fmla="*/ 2137500 w 3300106"/>
                                <a:gd name="connsiteY1" fmla="*/ 13708 h 2353782"/>
                                <a:gd name="connsiteX2" fmla="*/ 1387882 w 3300106"/>
                                <a:gd name="connsiteY2" fmla="*/ 197540 h 2353782"/>
                                <a:gd name="connsiteX3" fmla="*/ 709702 w 3300106"/>
                                <a:gd name="connsiteY3" fmla="*/ 326128 h 2353782"/>
                                <a:gd name="connsiteX4" fmla="*/ 397282 w 3300106"/>
                                <a:gd name="connsiteY4" fmla="*/ 806188 h 2353782"/>
                                <a:gd name="connsiteX5" fmla="*/ 48667 w 3300106"/>
                                <a:gd name="connsiteY5" fmla="*/ 1686298 h 2353782"/>
                                <a:gd name="connsiteX6" fmla="*/ 807810 w 3300106"/>
                                <a:gd name="connsiteY6" fmla="*/ 2052058 h 2353782"/>
                                <a:gd name="connsiteX7" fmla="*/ 1036410 w 3300106"/>
                                <a:gd name="connsiteY7" fmla="*/ 2164453 h 2353782"/>
                                <a:gd name="connsiteX8" fmla="*/ 1882230 w 3300106"/>
                                <a:gd name="connsiteY8" fmla="*/ 2320663 h 2353782"/>
                                <a:gd name="connsiteX9" fmla="*/ 2431822 w 3300106"/>
                                <a:gd name="connsiteY9" fmla="*/ 1968238 h 2353782"/>
                                <a:gd name="connsiteX10" fmla="*/ 2503260 w 3300106"/>
                                <a:gd name="connsiteY10" fmla="*/ 1966333 h 2353782"/>
                                <a:gd name="connsiteX11" fmla="*/ 2764245 w 3300106"/>
                                <a:gd name="connsiteY11" fmla="*/ 1748210 h 2353782"/>
                                <a:gd name="connsiteX12" fmla="*/ 3298597 w 3300106"/>
                                <a:gd name="connsiteY12" fmla="*/ 1139563 h 2353782"/>
                                <a:gd name="connsiteX13" fmla="*/ 2708047 w 3300106"/>
                                <a:gd name="connsiteY13" fmla="*/ 382325 h 23537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300106" h="2353782">
                                  <a:moveTo>
                                    <a:pt x="2708047" y="382325"/>
                                  </a:moveTo>
                                  <a:cubicBezTo>
                                    <a:pt x="2708047" y="382325"/>
                                    <a:pt x="2502308" y="72763"/>
                                    <a:pt x="2137500" y="13708"/>
                                  </a:cubicBezTo>
                                  <a:cubicBezTo>
                                    <a:pt x="1673632" y="-61540"/>
                                    <a:pt x="1387882" y="197540"/>
                                    <a:pt x="1387882" y="197540"/>
                                  </a:cubicBezTo>
                                  <a:cubicBezTo>
                                    <a:pt x="1387882" y="197540"/>
                                    <a:pt x="1036410" y="117530"/>
                                    <a:pt x="709702" y="326128"/>
                                  </a:cubicBezTo>
                                  <a:cubicBezTo>
                                    <a:pt x="416332" y="513770"/>
                                    <a:pt x="397282" y="806188"/>
                                    <a:pt x="397282" y="806188"/>
                                  </a:cubicBezTo>
                                  <a:cubicBezTo>
                                    <a:pt x="397282" y="806188"/>
                                    <a:pt x="-165645" y="1038598"/>
                                    <a:pt x="48667" y="1686298"/>
                                  </a:cubicBezTo>
                                  <a:cubicBezTo>
                                    <a:pt x="172492" y="2061583"/>
                                    <a:pt x="588735" y="2079680"/>
                                    <a:pt x="807810" y="2052058"/>
                                  </a:cubicBezTo>
                                  <a:cubicBezTo>
                                    <a:pt x="787807" y="2122543"/>
                                    <a:pt x="864960" y="2190170"/>
                                    <a:pt x="1036410" y="2164453"/>
                                  </a:cubicBezTo>
                                  <a:cubicBezTo>
                                    <a:pt x="1156425" y="2269228"/>
                                    <a:pt x="1430745" y="2421628"/>
                                    <a:pt x="1882230" y="2320663"/>
                                  </a:cubicBezTo>
                                  <a:cubicBezTo>
                                    <a:pt x="2200365" y="2249225"/>
                                    <a:pt x="2356575" y="2091110"/>
                                    <a:pt x="2431822" y="1968238"/>
                                  </a:cubicBezTo>
                                  <a:cubicBezTo>
                                    <a:pt x="2455635" y="1970143"/>
                                    <a:pt x="2479447" y="1969190"/>
                                    <a:pt x="2503260" y="1966333"/>
                                  </a:cubicBezTo>
                                  <a:cubicBezTo>
                                    <a:pt x="2628037" y="1948235"/>
                                    <a:pt x="2725192" y="1861558"/>
                                    <a:pt x="2764245" y="1748210"/>
                                  </a:cubicBezTo>
                                  <a:cubicBezTo>
                                    <a:pt x="2988083" y="1677725"/>
                                    <a:pt x="3276690" y="1514848"/>
                                    <a:pt x="3298597" y="1139563"/>
                                  </a:cubicBezTo>
                                  <a:cubicBezTo>
                                    <a:pt x="3334792" y="479480"/>
                                    <a:pt x="2708047" y="382325"/>
                                    <a:pt x="2708047" y="382325"/>
                                  </a:cubicBezTo>
                                  <a:close/>
                                </a:path>
                              </a:pathLst>
                            </a:custGeom>
                            <a:noFill/>
                            <a:ln w="28575" cap="flat">
                              <a:solidFill>
                                <a:srgbClr val="FF8373"/>
                              </a:solidFill>
                              <a:prstDash val="solid"/>
                              <a:miter/>
                            </a:ln>
                          </wps:spPr>
                          <wps:bodyPr rtlCol="0" anchor="ctr"/>
                        </wps:wsp>
                        <wps:wsp>
                          <wps:cNvPr id="66" name="任意多边形: 形状 73"/>
                          <wps:cNvSpPr/>
                          <wps:spPr>
                            <a:xfrm>
                              <a:off x="4410533" y="2173719"/>
                              <a:ext cx="3374238" cy="2302785"/>
                            </a:xfrm>
                            <a:custGeom>
                              <a:avLst/>
                              <a:gdLst>
                                <a:gd name="connsiteX0" fmla="*/ 2837992 w 3374238"/>
                                <a:gd name="connsiteY0" fmla="*/ 446608 h 2302785"/>
                                <a:gd name="connsiteX1" fmla="*/ 2296019 w 3374238"/>
                                <a:gd name="connsiteY1" fmla="*/ 32271 h 2302785"/>
                                <a:gd name="connsiteX2" fmla="*/ 1521637 w 3374238"/>
                                <a:gd name="connsiteY2" fmla="*/ 147523 h 2302785"/>
                                <a:gd name="connsiteX3" fmla="*/ 824406 w 3374238"/>
                                <a:gd name="connsiteY3" fmla="*/ 213246 h 2302785"/>
                                <a:gd name="connsiteX4" fmla="*/ 464361 w 3374238"/>
                                <a:gd name="connsiteY4" fmla="*/ 659968 h 2302785"/>
                                <a:gd name="connsiteX5" fmla="*/ 30021 w 3374238"/>
                                <a:gd name="connsiteY5" fmla="*/ 1499121 h 2302785"/>
                                <a:gd name="connsiteX6" fmla="*/ 767256 w 3374238"/>
                                <a:gd name="connsiteY6" fmla="*/ 1986801 h 2302785"/>
                                <a:gd name="connsiteX7" fmla="*/ 978712 w 3374238"/>
                                <a:gd name="connsiteY7" fmla="*/ 2083956 h 2302785"/>
                                <a:gd name="connsiteX8" fmla="*/ 1006334 w 3374238"/>
                                <a:gd name="connsiteY8" fmla="*/ 2081098 h 2302785"/>
                                <a:gd name="connsiteX9" fmla="*/ 1823579 w 3374238"/>
                                <a:gd name="connsiteY9" fmla="*/ 2289696 h 2302785"/>
                                <a:gd name="connsiteX10" fmla="*/ 2411272 w 3374238"/>
                                <a:gd name="connsiteY10" fmla="*/ 1989658 h 2302785"/>
                                <a:gd name="connsiteX11" fmla="*/ 2483661 w 3374238"/>
                                <a:gd name="connsiteY11" fmla="*/ 1993468 h 2302785"/>
                                <a:gd name="connsiteX12" fmla="*/ 2767507 w 3374238"/>
                                <a:gd name="connsiteY12" fmla="*/ 1801063 h 2302785"/>
                                <a:gd name="connsiteX13" fmla="*/ 3363772 w 3374238"/>
                                <a:gd name="connsiteY13" fmla="*/ 1246708 h 2302785"/>
                                <a:gd name="connsiteX14" fmla="*/ 2837992 w 3374238"/>
                                <a:gd name="connsiteY14" fmla="*/ 446608 h 23027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74238" h="2302785">
                                  <a:moveTo>
                                    <a:pt x="2837992" y="446608"/>
                                  </a:moveTo>
                                  <a:cubicBezTo>
                                    <a:pt x="2837992" y="446608"/>
                                    <a:pt x="2658922" y="122758"/>
                                    <a:pt x="2296019" y="32271"/>
                                  </a:cubicBezTo>
                                  <a:cubicBezTo>
                                    <a:pt x="1835009" y="-82982"/>
                                    <a:pt x="1521637" y="147523"/>
                                    <a:pt x="1521637" y="147523"/>
                                  </a:cubicBezTo>
                                  <a:cubicBezTo>
                                    <a:pt x="1521637" y="147523"/>
                                    <a:pt x="1173974" y="37033"/>
                                    <a:pt x="824406" y="213246"/>
                                  </a:cubicBezTo>
                                  <a:cubicBezTo>
                                    <a:pt x="510081" y="372313"/>
                                    <a:pt x="464361" y="659968"/>
                                    <a:pt x="464361" y="659968"/>
                                  </a:cubicBezTo>
                                  <a:cubicBezTo>
                                    <a:pt x="464361" y="659968"/>
                                    <a:pt x="-139524" y="842848"/>
                                    <a:pt x="30021" y="1499121"/>
                                  </a:cubicBezTo>
                                  <a:cubicBezTo>
                                    <a:pt x="144321" y="1943938"/>
                                    <a:pt x="542466" y="1995373"/>
                                    <a:pt x="767256" y="1986801"/>
                                  </a:cubicBezTo>
                                  <a:cubicBezTo>
                                    <a:pt x="815834" y="2049666"/>
                                    <a:pt x="892987" y="2088718"/>
                                    <a:pt x="978712" y="2083956"/>
                                  </a:cubicBezTo>
                                  <a:cubicBezTo>
                                    <a:pt x="988237" y="2083003"/>
                                    <a:pt x="997762" y="2082051"/>
                                    <a:pt x="1006334" y="2081098"/>
                                  </a:cubicBezTo>
                                  <a:cubicBezTo>
                                    <a:pt x="1117777" y="2195398"/>
                                    <a:pt x="1357807" y="2348751"/>
                                    <a:pt x="1823579" y="2289696"/>
                                  </a:cubicBezTo>
                                  <a:cubicBezTo>
                                    <a:pt x="2151239" y="2247786"/>
                                    <a:pt x="2323642" y="2104911"/>
                                    <a:pt x="2411272" y="1989658"/>
                                  </a:cubicBezTo>
                                  <a:cubicBezTo>
                                    <a:pt x="2435084" y="1993468"/>
                                    <a:pt x="2458897" y="1995373"/>
                                    <a:pt x="2483661" y="1993468"/>
                                  </a:cubicBezTo>
                                  <a:cubicBezTo>
                                    <a:pt x="2611297" y="1986801"/>
                                    <a:pt x="2717977" y="1909648"/>
                                    <a:pt x="2767507" y="1801063"/>
                                  </a:cubicBezTo>
                                  <a:cubicBezTo>
                                    <a:pt x="3000869" y="1751533"/>
                                    <a:pt x="3307574" y="1616278"/>
                                    <a:pt x="3363772" y="1246708"/>
                                  </a:cubicBezTo>
                                  <a:cubicBezTo>
                                    <a:pt x="3461879" y="598056"/>
                                    <a:pt x="2837992" y="446608"/>
                                    <a:pt x="2837992" y="446608"/>
                                  </a:cubicBezTo>
                                  <a:close/>
                                </a:path>
                              </a:pathLst>
                            </a:custGeom>
                            <a:noFill/>
                            <a:ln w="28575" cap="flat">
                              <a:solidFill>
                                <a:srgbClr val="FFF421"/>
                              </a:solidFill>
                              <a:prstDash val="solid"/>
                              <a:miter/>
                            </a:ln>
                          </wps:spPr>
                          <wps:bodyPr rtlCol="0" anchor="ctr"/>
                        </wps:wsp>
                        <wps:wsp>
                          <wps:cNvPr id="75" name="任意多边形: 形状 74"/>
                          <wps:cNvSpPr/>
                          <wps:spPr>
                            <a:xfrm>
                              <a:off x="4433334" y="2153201"/>
                              <a:ext cx="3315630" cy="2307072"/>
                            </a:xfrm>
                            <a:custGeom>
                              <a:avLst/>
                              <a:gdLst>
                                <a:gd name="connsiteX0" fmla="*/ 2756135 w 3315630"/>
                                <a:gd name="connsiteY0" fmla="*/ 408071 h 2307072"/>
                                <a:gd name="connsiteX1" fmla="*/ 2203685 w 3315630"/>
                                <a:gd name="connsiteY1" fmla="*/ 21356 h 2307072"/>
                                <a:gd name="connsiteX2" fmla="*/ 1446447 w 3315630"/>
                                <a:gd name="connsiteY2" fmla="*/ 170899 h 2307072"/>
                                <a:gd name="connsiteX3" fmla="*/ 762552 w 3315630"/>
                                <a:gd name="connsiteY3" fmla="*/ 268054 h 2307072"/>
                                <a:gd name="connsiteX4" fmla="*/ 429177 w 3315630"/>
                                <a:gd name="connsiteY4" fmla="*/ 728111 h 2307072"/>
                                <a:gd name="connsiteX5" fmla="*/ 40557 w 3315630"/>
                                <a:gd name="connsiteY5" fmla="*/ 1580599 h 2307072"/>
                                <a:gd name="connsiteX6" fmla="*/ 789222 w 3315630"/>
                                <a:gd name="connsiteY6" fmla="*/ 2031131 h 2307072"/>
                                <a:gd name="connsiteX7" fmla="*/ 1001630 w 3315630"/>
                                <a:gd name="connsiteY7" fmla="*/ 2117809 h 2307072"/>
                                <a:gd name="connsiteX8" fmla="*/ 1028300 w 3315630"/>
                                <a:gd name="connsiteY8" fmla="*/ 2113999 h 2307072"/>
                                <a:gd name="connsiteX9" fmla="*/ 1842687 w 3315630"/>
                                <a:gd name="connsiteY9" fmla="*/ 2283544 h 2307072"/>
                                <a:gd name="connsiteX10" fmla="*/ 2407520 w 3315630"/>
                                <a:gd name="connsiteY10" fmla="*/ 1959694 h 2307072"/>
                                <a:gd name="connsiteX11" fmla="*/ 2478958 w 3315630"/>
                                <a:gd name="connsiteY11" fmla="*/ 1960646 h 2307072"/>
                                <a:gd name="connsiteX12" fmla="*/ 2749468 w 3315630"/>
                                <a:gd name="connsiteY12" fmla="*/ 1756811 h 2307072"/>
                                <a:gd name="connsiteX13" fmla="*/ 3310490 w 3315630"/>
                                <a:gd name="connsiteY13" fmla="*/ 1180549 h 2307072"/>
                                <a:gd name="connsiteX14" fmla="*/ 2756135 w 3315630"/>
                                <a:gd name="connsiteY14" fmla="*/ 408071 h 23070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15630" h="2307072">
                                  <a:moveTo>
                                    <a:pt x="2756135" y="408071"/>
                                  </a:moveTo>
                                  <a:cubicBezTo>
                                    <a:pt x="2756135" y="408071"/>
                                    <a:pt x="2564683" y="94699"/>
                                    <a:pt x="2203685" y="21356"/>
                                  </a:cubicBezTo>
                                  <a:cubicBezTo>
                                    <a:pt x="1743627" y="-71989"/>
                                    <a:pt x="1446447" y="170899"/>
                                    <a:pt x="1446447" y="170899"/>
                                  </a:cubicBezTo>
                                  <a:cubicBezTo>
                                    <a:pt x="1446447" y="170899"/>
                                    <a:pt x="1098785" y="77554"/>
                                    <a:pt x="762552" y="268054"/>
                                  </a:cubicBezTo>
                                  <a:cubicBezTo>
                                    <a:pt x="460610" y="440456"/>
                                    <a:pt x="429177" y="728111"/>
                                    <a:pt x="429177" y="728111"/>
                                  </a:cubicBezTo>
                                  <a:cubicBezTo>
                                    <a:pt x="429177" y="728111"/>
                                    <a:pt x="-156610" y="936709"/>
                                    <a:pt x="40557" y="1580599"/>
                                  </a:cubicBezTo>
                                  <a:cubicBezTo>
                                    <a:pt x="173907" y="2015891"/>
                                    <a:pt x="568242" y="2049229"/>
                                    <a:pt x="789222" y="2031131"/>
                                  </a:cubicBezTo>
                                  <a:cubicBezTo>
                                    <a:pt x="839705" y="2091139"/>
                                    <a:pt x="917810" y="2126381"/>
                                    <a:pt x="1001630" y="2117809"/>
                                  </a:cubicBezTo>
                                  <a:cubicBezTo>
                                    <a:pt x="1011155" y="2116856"/>
                                    <a:pt x="1019727" y="2114951"/>
                                    <a:pt x="1028300" y="2113999"/>
                                  </a:cubicBezTo>
                                  <a:cubicBezTo>
                                    <a:pt x="1143552" y="2222584"/>
                                    <a:pt x="1387392" y="2363554"/>
                                    <a:pt x="1842687" y="2283544"/>
                                  </a:cubicBezTo>
                                  <a:cubicBezTo>
                                    <a:pt x="2163680" y="2227346"/>
                                    <a:pt x="2326557" y="2077804"/>
                                    <a:pt x="2407520" y="1959694"/>
                                  </a:cubicBezTo>
                                  <a:cubicBezTo>
                                    <a:pt x="2430380" y="1962551"/>
                                    <a:pt x="2455145" y="1962551"/>
                                    <a:pt x="2478958" y="1960646"/>
                                  </a:cubicBezTo>
                                  <a:cubicBezTo>
                                    <a:pt x="2604687" y="1948264"/>
                                    <a:pt x="2705652" y="1866349"/>
                                    <a:pt x="2749468" y="1756811"/>
                                  </a:cubicBezTo>
                                  <a:cubicBezTo>
                                    <a:pt x="2977115" y="1696804"/>
                                    <a:pt x="3272390" y="1548214"/>
                                    <a:pt x="3310490" y="1180549"/>
                                  </a:cubicBezTo>
                                  <a:cubicBezTo>
                                    <a:pt x="3378118" y="529991"/>
                                    <a:pt x="2756135" y="408071"/>
                                    <a:pt x="2756135" y="408071"/>
                                  </a:cubicBezTo>
                                  <a:close/>
                                </a:path>
                              </a:pathLst>
                            </a:custGeom>
                            <a:noFill/>
                            <a:ln w="28575" cap="flat">
                              <a:solidFill>
                                <a:srgbClr val="F8B62D"/>
                              </a:solidFill>
                              <a:prstDash val="solid"/>
                              <a:miter/>
                            </a:ln>
                          </wps:spPr>
                          <wps:bodyPr rtlCol="0" anchor="ctr"/>
                        </wps:wsp>
                        <wps:wsp>
                          <wps:cNvPr id="76" name="任意多边形: 形状 75"/>
                          <wps:cNvSpPr/>
                          <wps:spPr>
                            <a:xfrm rot="-2179740">
                              <a:off x="7163922" y="4065511"/>
                              <a:ext cx="419085" cy="339077"/>
                            </a:xfrm>
                            <a:custGeom>
                              <a:avLst/>
                              <a:gdLst>
                                <a:gd name="connsiteX0" fmla="*/ 419085 w 419085"/>
                                <a:gd name="connsiteY0" fmla="*/ 169539 h 339077"/>
                                <a:gd name="connsiteX1" fmla="*/ 209543 w 419085"/>
                                <a:gd name="connsiteY1" fmla="*/ 339078 h 339077"/>
                                <a:gd name="connsiteX2" fmla="*/ 0 w 419085"/>
                                <a:gd name="connsiteY2" fmla="*/ 169539 h 339077"/>
                                <a:gd name="connsiteX3" fmla="*/ 209543 w 419085"/>
                                <a:gd name="connsiteY3" fmla="*/ 0 h 339077"/>
                                <a:gd name="connsiteX4" fmla="*/ 419085 w 419085"/>
                                <a:gd name="connsiteY4" fmla="*/ 169539 h 33907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9085" h="339077">
                                  <a:moveTo>
                                    <a:pt x="419085" y="169539"/>
                                  </a:moveTo>
                                  <a:cubicBezTo>
                                    <a:pt x="419085" y="263173"/>
                                    <a:pt x="325270" y="339078"/>
                                    <a:pt x="209543" y="339078"/>
                                  </a:cubicBezTo>
                                  <a:cubicBezTo>
                                    <a:pt x="93815" y="339078"/>
                                    <a:pt x="0" y="263173"/>
                                    <a:pt x="0" y="169539"/>
                                  </a:cubicBezTo>
                                  <a:cubicBezTo>
                                    <a:pt x="0" y="75905"/>
                                    <a:pt x="93815" y="0"/>
                                    <a:pt x="209543" y="0"/>
                                  </a:cubicBezTo>
                                  <a:cubicBezTo>
                                    <a:pt x="325270" y="0"/>
                                    <a:pt x="419085" y="75905"/>
                                    <a:pt x="419085" y="169539"/>
                                  </a:cubicBezTo>
                                  <a:close/>
                                </a:path>
                              </a:pathLst>
                            </a:custGeom>
                            <a:noFill/>
                            <a:ln w="28574" cap="flat">
                              <a:solidFill>
                                <a:srgbClr val="FFF421"/>
                              </a:solidFill>
                              <a:prstDash val="solid"/>
                              <a:miter/>
                            </a:ln>
                          </wps:spPr>
                          <wps:bodyPr rtlCol="0" anchor="ctr"/>
                        </wps:wsp>
                        <wps:wsp>
                          <wps:cNvPr id="77" name="任意多边形: 形状 76"/>
                          <wps:cNvSpPr/>
                          <wps:spPr>
                            <a:xfrm rot="-1669547">
                              <a:off x="7493557" y="4519311"/>
                              <a:ext cx="205746" cy="177170"/>
                            </a:xfrm>
                            <a:custGeom>
                              <a:avLst/>
                              <a:gdLst>
                                <a:gd name="connsiteX0" fmla="*/ 205747 w 205746"/>
                                <a:gd name="connsiteY0" fmla="*/ 88585 h 177170"/>
                                <a:gd name="connsiteX1" fmla="*/ 102873 w 205746"/>
                                <a:gd name="connsiteY1" fmla="*/ 177171 h 177170"/>
                                <a:gd name="connsiteX2" fmla="*/ 0 w 205746"/>
                                <a:gd name="connsiteY2" fmla="*/ 88585 h 177170"/>
                                <a:gd name="connsiteX3" fmla="*/ 102873 w 205746"/>
                                <a:gd name="connsiteY3" fmla="*/ 0 h 177170"/>
                                <a:gd name="connsiteX4" fmla="*/ 205747 w 205746"/>
                                <a:gd name="connsiteY4" fmla="*/ 88585 h 17717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5746" h="177170">
                                  <a:moveTo>
                                    <a:pt x="205747" y="88585"/>
                                  </a:moveTo>
                                  <a:cubicBezTo>
                                    <a:pt x="205747" y="137510"/>
                                    <a:pt x="159689" y="177171"/>
                                    <a:pt x="102873" y="177171"/>
                                  </a:cubicBezTo>
                                  <a:cubicBezTo>
                                    <a:pt x="46058" y="177171"/>
                                    <a:pt x="0" y="137509"/>
                                    <a:pt x="0" y="88585"/>
                                  </a:cubicBezTo>
                                  <a:cubicBezTo>
                                    <a:pt x="0" y="39661"/>
                                    <a:pt x="46058" y="0"/>
                                    <a:pt x="102873" y="0"/>
                                  </a:cubicBezTo>
                                  <a:cubicBezTo>
                                    <a:pt x="159689" y="0"/>
                                    <a:pt x="205747" y="39661"/>
                                    <a:pt x="205747" y="88585"/>
                                  </a:cubicBezTo>
                                  <a:close/>
                                </a:path>
                              </a:pathLst>
                            </a:custGeom>
                            <a:noFill/>
                            <a:ln w="28576" cap="flat">
                              <a:solidFill>
                                <a:srgbClr val="FFF421"/>
                              </a:solidFill>
                              <a:prstDash val="solid"/>
                              <a:miter/>
                            </a:ln>
                          </wps:spPr>
                          <wps:txbx>
                            <w:txbxContent>
                              <w:p>
                                <w:pPr>
                                  <w:jc w:val="center"/>
                                </w:pPr>
                              </w:p>
                            </w:txbxContent>
                          </wps:txbx>
                          <wps:bodyPr rtlCol="0" anchor="ctr"/>
                        </wps:wsp>
                      </wpg:grpSp>
                      <wps:wsp>
                        <wps:cNvPr id="68" name="文本框 12"/>
                        <wps:cNvSpPr txBox="1"/>
                        <wps:spPr>
                          <a:xfrm>
                            <a:off x="7130" y="4102"/>
                            <a:ext cx="4875" cy="2949"/>
                          </a:xfrm>
                          <a:prstGeom prst="rect">
                            <a:avLst/>
                          </a:prstGeom>
                          <a:noFill/>
                        </wps:spPr>
                        <wps:txbx>
                          <w:txbxContent>
                            <w:p>
                              <w:pPr>
                                <w:ind w:right="-153" w:rightChars="-73"/>
                                <w:jc w:val="center"/>
                                <w:rPr>
                                  <w:b/>
                                  <w:bCs/>
                                  <w:sz w:val="24"/>
                                </w:rPr>
                              </w:pPr>
                              <w:r>
                                <w:rPr>
                                  <w:rFonts w:ascii="汉仪粗圆简" w:hAnsi="汉仪粗圆简" w:eastAsia="汉仪粗圆简"/>
                                  <w:color w:val="DA5700"/>
                                  <w:kern w:val="24"/>
                                  <w:sz w:val="24"/>
                                </w:rPr>
                                <w:t xml:space="preserve">   </w:t>
                              </w:r>
                              <w:r>
                                <w:rPr>
                                  <w:rFonts w:hint="eastAsia"/>
                                  <w:b/>
                                  <w:bCs/>
                                  <w:sz w:val="24"/>
                                </w:rPr>
                                <w:t>你的外卖可能是料理包做的！</w:t>
                              </w:r>
                            </w:p>
                            <w:p>
                              <w:pPr>
                                <w:ind w:right="-153" w:rightChars="-73" w:firstLine="360" w:firstLineChars="200"/>
                                <w:rPr>
                                  <w:rFonts w:ascii="华文楷体" w:hAnsi="华文楷体" w:eastAsia="华文楷体" w:cs="华文楷体"/>
                                  <w:sz w:val="18"/>
                                  <w:szCs w:val="18"/>
                                </w:rPr>
                              </w:pPr>
                              <w:r>
                                <w:rPr>
                                  <w:rFonts w:hint="eastAsia" w:ascii="华文楷体" w:hAnsi="华文楷体" w:eastAsia="华文楷体" w:cs="华文楷体"/>
                                  <w:sz w:val="18"/>
                                  <w:szCs w:val="18"/>
                                </w:rPr>
                                <w:t>有人伪装成外卖小哥，卧底美食城30多家外卖店，发现一个惊悚的事实——多数外卖店铺都不是现炒现做，而是在使用一种叫“速食料理包”的东西。</w:t>
                              </w:r>
                            </w:p>
                            <w:p>
                              <w:pPr>
                                <w:pStyle w:val="4"/>
                                <w:spacing w:line="288" w:lineRule="auto"/>
                                <w:jc w:val="both"/>
                              </w:pPr>
                            </w:p>
                          </w:txbxContent>
                        </wps:txbx>
                        <wps:bodyPr wrap="square" rtlCol="0" anchor="t">
                          <a:noAutofit/>
                        </wps:bodyPr>
                      </wps:wsp>
                    </wpg:wgp>
                  </a:graphicData>
                </a:graphic>
              </wp:anchor>
            </w:drawing>
          </mc:Choice>
          <mc:Fallback>
            <w:pict>
              <v:group id="组合 1" o:spid="_x0000_s1026" o:spt="203" alt="7b0a202020202274657874626f78223a20227b5c2263617465676f72795f69645c223a31303531322c5c2269645c223a32303334323230337d220a7d0a" style="position:absolute;left:0pt;margin-left:-33.6pt;margin-top:20.85pt;height:111.4pt;width:374.7pt;z-index:251680768;mso-width-relative:page;mso-height-relative:page;" coordorigin="6922,3345" coordsize="5355,4110" o:gfxdata="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">
                <o:lock v:ext="edit" aspectratio="f"/>
                <v:group id="图形 66" o:spid="_x0000_s1026" o:spt="203" style="position:absolute;left:6922;top:3345;height:4110;width:5355;" coordorigin="4395787,2124075" coordsize="3400425,2609850"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shape id="任意多边形: 形状 68" o:spid="_x0000_s1026" o:spt="100" style="position:absolute;left:7176767;top:4082745;height:339075;width:419082;rotation:-3690224f;v-text-anchor:middle;" filled="f" stroked="t" coordsize="419082,339075" o:gfxdata="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3ZCk6/&#10;AAAA2wAAAA8AAAAAAAAAAQAgAAAAIgAAAGRycy9kb3ducmV2LnhtbFBLAQIUABQAAAAIAIdO4kAz&#10;LwWeOwAAADkAAAAQAAAAAAAAAAEAIAAAAA4BAABkcnMvc2hhcGV4bWwueG1sUEsFBgAAAAAGAAYA&#10;WwEAALgDAAAAAA==&#10;" path="m419082,169538c419082,263171,325268,339076,209541,339076c93815,339076,0,263171,0,169538c0,75905,93815,0,209541,0c325268,0,419082,75905,419082,169538xe">
                    <v:path o:connectlocs="419082,169538;209541,339076;0,169538;209541,0;419082,169538" o:connectangles="0,0,0,0,0"/>
                    <v:fill on="f" focussize="0,0"/>
                    <v:stroke weight="2.24992125984252pt" color="#FF8373" joinstyle="miter"/>
                    <v:imagedata o:title=""/>
                    <o:lock v:ext="edit" aspectratio="f"/>
                  </v:shape>
                  <v:shape id="任意多边形: 形状 69" o:spid="_x0000_s1026" o:spt="100" style="position:absolute;left:7175143;top:4085497;height:339089;width:419099;rotation:-750339f;v-text-anchor:middle;" filled="f" stroked="t" coordsize="419099,339089" o:gfxdata="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T0duugAAANsA&#10;AAAPAAAAAAAAAAEAIAAAACIAAABkcnMvZG93bnJldi54bWxQSwECFAAUAAAACACHTuJAMy8FnjsA&#10;AAA5AAAAEAAAAAAAAAABACAAAAAJAQAAZHJzL3NoYXBleG1sLnhtbFBLBQYAAAAABgAGAFsBAACz&#10;AwAAAAA=&#10;" path="m419100,169545c419100,263182,325281,339090,209550,339090c93818,339090,0,263182,0,169545c0,75908,93818,0,209550,0c325281,0,419100,75908,419100,169545xe">
                    <v:path o:connectlocs="419100,169545;209550,339090;0,169545;209550,0;419100,169545" o:connectangles="0,0,0,0,0"/>
                    <v:fill on="f" focussize="0,0"/>
                    <v:stroke weight="2.25pt" color="#F8B62D" joinstyle="miter"/>
                    <v:imagedata o:title=""/>
                    <o:lock v:ext="edit" aspectratio="f"/>
                  </v:shape>
                  <v:shape id="任意多边形: 形状 70" o:spid="_x0000_s1026" o:spt="100" style="position:absolute;left:7512571;top:4500557;height:236214;width:192400;rotation:-3932112f;v-text-anchor:middle;" filled="f" stroked="t" coordsize="192400,236214" o:gfxdata="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1Bq9rvQAA&#10;ANsAAAAPAAAAAAAAAAEAIAAAACIAAABkcnMvZG93bnJldi54bWxQSwECFAAUAAAACACHTuJAMy8F&#10;njsAAAA5AAAAEAAAAAAAAAABACAAAAAMAQAAZHJzL3NoYXBleG1sLnhtbFBLBQYAAAAABgAGAFsB&#10;AAC2AwAAAAA=&#10;" path="m192401,118107c192401,183336,149330,236215,96200,236215c43070,236215,0,183336,0,118107c0,52878,43070,0,96200,0c149330,0,192401,52878,192401,118107xe">
                    <v:path o:connectlocs="192401,118107;96200,236215;0,118107;96200,0;192401,118107" o:connectangles="0,0,0,0,0"/>
                    <v:fill on="f" focussize="0,0"/>
                    <v:stroke weight="2.24992125984252pt" color="#F8B62D" joinstyle="miter"/>
                    <v:imagedata o:title=""/>
                    <o:lock v:ext="edit" aspectratio="f"/>
                  </v:shape>
                  <v:shape id="任意多边形: 形状 71" o:spid="_x0000_s1026" o:spt="100" style="position:absolute;left:7502659;top:4546150;height:171445;width:211449;rotation:-1617684f;v-text-anchor:middle;" filled="f" stroked="t" coordsize="211449,171445" o:gfxdata="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eg0ivQAA&#10;ANsAAAAPAAAAAAAAAAEAIAAAACIAAABkcnMvZG93bnJldi54bWxQSwECFAAUAAAACACHTuJAMy8F&#10;njsAAAA5AAAAEAAAAAAAAAABACAAAAAMAQAAZHJzL3NoYXBleG1sLnhtbFBLBQYAAAAABgAGAFsB&#10;AAC2AwAAAAA=&#10;" path="m211449,85722c211449,133066,164115,171445,105724,171445c47334,171445,0,133066,0,85722c0,38379,47334,0,105724,0c164115,0,211449,38379,211449,85722xe">
                    <v:path o:connectlocs="211449,85722;105724,171445;0,85722;105724,0;211449,85722" o:connectangles="0,0,0,0,0"/>
                    <v:fill on="f" focussize="0,0"/>
                    <v:stroke weight="2.24992125984252pt" color="#FF8373" joinstyle="miter"/>
                    <v:imagedata o:title=""/>
                    <o:lock v:ext="edit" aspectratio="f"/>
                  </v:shape>
                  <v:shape id="任意多边形: 形状 72" o:spid="_x0000_s1026" o:spt="100" style="position:absolute;left:4448084;top:2137989;height:2353782;width:3300106;v-text-anchor:middle;" filled="f" stroked="t" coordsize="3300106,2353782" o:gfxdata="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mV1i8AAAA&#10;2wAAAA8AAAAAAAAAAQAgAAAAIgAAAGRycy9kb3ducmV2LnhtbFBLAQIUABQAAAAIAIdO4kAzLwWe&#10;OwAAADkAAAAQAAAAAAAAAAEAIAAAAAsBAABkcnMvc2hhcGV4bWwueG1sUEsFBgAAAAAGAAYAWwEA&#10;ALUDAAAAAA==&#10;" path="m2708047,382325c2708047,382325,2502308,72763,2137500,13708c1673632,-61540,1387882,197540,1387882,197540c1387882,197540,1036410,117530,709702,326128c416332,513770,397282,806188,397282,806188c397282,806188,-165645,1038598,48667,1686298c172492,2061583,588735,2079680,807810,2052058c787807,2122543,864960,2190170,1036410,2164453c1156425,2269228,1430745,2421628,1882230,2320663c2200365,2249225,2356575,2091110,2431822,1968238c2455635,1970143,2479447,1969190,2503260,1966333c2628037,1948235,2725192,1861558,2764245,1748210c2988083,1677725,3276690,1514848,3298597,1139563c3334792,479480,2708047,382325,2708047,382325xe">
                    <v:path o:connectlocs="2708047,382325;2137500,13708;1387882,197540;709702,326128;397282,806188;48667,1686298;807810,2052058;1036410,2164453;1882230,2320663;2431822,1968238;2503260,1966333;2764245,1748210;3298597,1139563;2708047,382325" o:connectangles="0,0,0,0,0,0,0,0,0,0,0,0,0,0"/>
                    <v:fill on="f" focussize="0,0"/>
                    <v:stroke weight="2.25pt" color="#FF8373" joinstyle="miter"/>
                    <v:imagedata o:title=""/>
                    <o:lock v:ext="edit" aspectratio="f"/>
                  </v:shape>
                  <v:shape id="任意多边形: 形状 73" o:spid="_x0000_s1026" o:spt="100" style="position:absolute;left:4410533;top:2173719;height:2302785;width:3374238;v-text-anchor:middle;" filled="f" stroked="t" coordsize="3374238,2302785" o:gfxdata="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6fgHvQAA&#10;ANsAAAAPAAAAAAAAAAEAIAAAACIAAABkcnMvZG93bnJldi54bWxQSwECFAAUAAAACACHTuJAMy8F&#10;njsAAAA5AAAAEAAAAAAAAAABACAAAAAMAQAAZHJzL3NoYXBleG1sLnhtbFBLBQYAAAAABgAGAFsB&#10;AAC2AwAAAAA=&#10;" path="m2837992,446608c2837992,446608,2658922,122758,2296019,32271c1835009,-82982,1521637,147523,1521637,147523c1521637,147523,1173974,37033,824406,213246c510081,372313,464361,659968,464361,659968c464361,659968,-139524,842848,30021,1499121c144321,1943938,542466,1995373,767256,1986801c815834,2049666,892987,2088718,978712,2083956c988237,2083003,997762,2082051,1006334,2081098c1117777,2195398,1357807,2348751,1823579,2289696c2151239,2247786,2323642,2104911,2411272,1989658c2435084,1993468,2458897,1995373,2483661,1993468c2611297,1986801,2717977,1909648,2767507,1801063c3000869,1751533,3307574,1616278,3363772,1246708c3461879,598056,2837992,446608,2837992,446608xe">
                    <v:path o:connectlocs="2837992,446608;2296019,32271;1521637,147523;824406,213246;464361,659968;30021,1499121;767256,1986801;978712,2083956;1006334,2081098;1823579,2289696;2411272,1989658;2483661,1993468;2767507,1801063;3363772,1246708;2837992,446608" o:connectangles="0,0,0,0,0,0,0,0,0,0,0,0,0,0,0"/>
                    <v:fill on="f" focussize="0,0"/>
                    <v:stroke weight="2.25pt" color="#FFF421" joinstyle="miter"/>
                    <v:imagedata o:title=""/>
                    <o:lock v:ext="edit" aspectratio="f"/>
                  </v:shape>
                  <v:shape id="任意多边形: 形状 74" o:spid="_x0000_s1026" o:spt="100" style="position:absolute;left:4433334;top:2153201;height:2307072;width:3315630;v-text-anchor:middle;" filled="f" stroked="t" coordsize="3315630,2307072" o:gfxdata="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rLLVvQAA&#10;ANsAAAAPAAAAAAAAAAEAIAAAACIAAABkcnMvZG93bnJldi54bWxQSwECFAAUAAAACACHTuJAMy8F&#10;njsAAAA5AAAAEAAAAAAAAAABACAAAAAMAQAAZHJzL3NoYXBleG1sLnhtbFBLBQYAAAAABgAGAFsB&#10;AAC2AwAAAAA=&#10;" path="m2756135,408071c2756135,408071,2564683,94699,2203685,21356c1743627,-71989,1446447,170899,1446447,170899c1446447,170899,1098785,77554,762552,268054c460610,440456,429177,728111,429177,728111c429177,728111,-156610,936709,40557,1580599c173907,2015891,568242,2049229,789222,2031131c839705,2091139,917810,2126381,1001630,2117809c1011155,2116856,1019727,2114951,1028300,2113999c1143552,2222584,1387392,2363554,1842687,2283544c2163680,2227346,2326557,2077804,2407520,1959694c2430380,1962551,2455145,1962551,2478958,1960646c2604687,1948264,2705652,1866349,2749468,1756811c2977115,1696804,3272390,1548214,3310490,1180549c3378118,529991,2756135,408071,2756135,408071xe">
                    <v:path o:connectlocs="2756135,408071;2203685,21356;1446447,170899;762552,268054;429177,728111;40557,1580599;789222,2031131;1001630,2117809;1028300,2113999;1842687,2283544;2407520,1959694;2478958,1960646;2749468,1756811;3310490,1180549;2756135,408071" o:connectangles="0,0,0,0,0,0,0,0,0,0,0,0,0,0,0"/>
                    <v:fill on="f" focussize="0,0"/>
                    <v:stroke weight="2.25pt" color="#F8B62D" joinstyle="miter"/>
                    <v:imagedata o:title=""/>
                    <o:lock v:ext="edit" aspectratio="f"/>
                  </v:shape>
                  <v:shape id="任意多边形: 形状 75" o:spid="_x0000_s1026" o:spt="100" style="position:absolute;left:7163922;top:4065511;height:339077;width:419085;rotation:-2380857f;v-text-anchor:middle;" filled="f" stroked="t" coordsize="419085,339077" o:gfxdata="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KcLAvQAA&#10;ANsAAAAPAAAAAAAAAAEAIAAAACIAAABkcnMvZG93bnJldi54bWxQSwECFAAUAAAACACHTuJAMy8F&#10;njsAAAA5AAAAEAAAAAAAAAABACAAAAAMAQAAZHJzL3NoYXBleG1sLnhtbFBLBQYAAAAABgAGAFsB&#10;AAC2AwAAAAA=&#10;" path="m419085,169539c419085,263173,325270,339078,209543,339078c93815,339078,0,263173,0,169539c0,75905,93815,0,209543,0c325270,0,419085,75905,419085,169539xe">
                    <v:path o:connectlocs="419085,169539;209543,339078;0,169539;209543,0;419085,169539" o:connectangles="0,0,0,0,0"/>
                    <v:fill on="f" focussize="0,0"/>
                    <v:stroke weight="2.24992125984252pt" color="#FFF421" joinstyle="miter"/>
                    <v:imagedata o:title=""/>
                    <o:lock v:ext="edit" aspectratio="f"/>
                  </v:shape>
                  <v:shape id="任意多边形: 形状 76" o:spid="_x0000_s1026" o:spt="100" style="position:absolute;left:7493557;top:4519311;height:177170;width:205746;rotation:-1823591f;v-text-anchor:middle;" filled="f" stroked="t" coordsize="205746,177170" o:gfxdata="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iBh5L4A&#10;AADbAAAADwAAAAAAAAABACAAAAAiAAAAZHJzL2Rvd25yZXYueG1sUEsBAhQAFAAAAAgAh07iQDMv&#10;BZ47AAAAOQAAABAAAAAAAAAAAQAgAAAADQEAAGRycy9zaGFwZXhtbC54bWxQSwUGAAAAAAYABgBb&#10;AQAAtwMAAAAA&#10;" path="m205747,88585c205747,137510,159689,177171,102873,177171c46058,177171,0,137509,0,88585c0,39661,46058,0,102873,0c159689,0,205747,39661,205747,88585xe">
                    <v:path textboxrect="0,0,205746,177170" o:connectlocs="205747,88585;102873,177171;0,88585;102873,0;205747,88585" o:connectangles="0,0,0,0,0"/>
                    <v:fill on="f" focussize="0,0"/>
                    <v:stroke weight="2.25007874015748pt" color="#FFF421" joinstyle="miter"/>
                    <v:imagedata o:title=""/>
                    <o:lock v:ext="edit" aspectratio="f"/>
                    <v:textbox>
                      <w:txbxContent>
                        <w:p>
                          <w:pPr>
                            <w:jc w:val="center"/>
                          </w:pPr>
                        </w:p>
                      </w:txbxContent>
                    </v:textbox>
                  </v:shape>
                </v:group>
                <v:shape id="文本框 12" o:spid="_x0000_s1026" o:spt="202" type="#_x0000_t202" style="position:absolute;left:7130;top:4102;height:2949;width:4875;" filled="f" stroked="f" coordsize="21600,21600" o:gfxdata="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XD+Y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ind w:right="-153" w:rightChars="-73"/>
                          <w:jc w:val="center"/>
                          <w:rPr>
                            <w:b/>
                            <w:bCs/>
                            <w:sz w:val="24"/>
                          </w:rPr>
                        </w:pPr>
                        <w:r>
                          <w:rPr>
                            <w:rFonts w:ascii="汉仪粗圆简" w:hAnsi="汉仪粗圆简" w:eastAsia="汉仪粗圆简"/>
                            <w:color w:val="DA5700"/>
                            <w:kern w:val="24"/>
                            <w:sz w:val="24"/>
                          </w:rPr>
                          <w:t xml:space="preserve">   </w:t>
                        </w:r>
                        <w:r>
                          <w:rPr>
                            <w:rFonts w:hint="eastAsia"/>
                            <w:b/>
                            <w:bCs/>
                            <w:sz w:val="24"/>
                          </w:rPr>
                          <w:t>你的外卖可能是料理包做的！</w:t>
                        </w:r>
                      </w:p>
                      <w:p>
                        <w:pPr>
                          <w:ind w:right="-153" w:rightChars="-73" w:firstLine="360" w:firstLineChars="200"/>
                          <w:rPr>
                            <w:rFonts w:ascii="华文楷体" w:hAnsi="华文楷体" w:eastAsia="华文楷体" w:cs="华文楷体"/>
                            <w:sz w:val="18"/>
                            <w:szCs w:val="18"/>
                          </w:rPr>
                        </w:pPr>
                        <w:r>
                          <w:rPr>
                            <w:rFonts w:hint="eastAsia" w:ascii="华文楷体" w:hAnsi="华文楷体" w:eastAsia="华文楷体" w:cs="华文楷体"/>
                            <w:sz w:val="18"/>
                            <w:szCs w:val="18"/>
                          </w:rPr>
                          <w:t>有人伪装成外卖小哥，卧底美食城30多家外卖店，发现一个惊悚的事实——多数外卖店铺都不是现炒现做，而是在使用一种叫“速食料理包”的东西。</w:t>
                        </w:r>
                      </w:p>
                      <w:p>
                        <w:pPr>
                          <w:pStyle w:val="4"/>
                          <w:spacing w:line="288" w:lineRule="auto"/>
                          <w:jc w:val="both"/>
                        </w:pPr>
                      </w:p>
                    </w:txbxContent>
                  </v:textbox>
                </v:shape>
              </v:group>
            </w:pict>
          </mc:Fallback>
        </mc:AlternateContent>
      </w:r>
      <w:r>
        <w:rPr>
          <w:rFonts w:hint="eastAsia" w:ascii="宋体" w:hAnsi="宋体" w:eastAsia="宋体" w:cs="宋体"/>
          <w:b/>
          <w:bCs/>
          <w:sz w:val="24"/>
        </w:rPr>
        <w:t>二、作业设计方案</w:t>
      </w:r>
    </w:p>
    <w:p>
      <w:pPr>
        <w:spacing w:line="360" w:lineRule="auto"/>
        <w:ind w:left="480" w:right="-92" w:rightChars="-44"/>
        <w:rPr>
          <w:sz w:val="24"/>
        </w:rPr>
      </w:pPr>
    </w:p>
    <w:p>
      <w:pPr>
        <w:spacing w:line="360" w:lineRule="auto"/>
        <w:ind w:right="-92" w:rightChars="-44"/>
        <w:rPr>
          <w:sz w:val="24"/>
        </w:rPr>
      </w:pPr>
      <w:r>
        <w:rPr>
          <w:rFonts w:hint="eastAsia" w:ascii="仿宋" w:hAnsi="仿宋" w:eastAsia="仿宋" w:cs="仿宋"/>
          <w:sz w:val="28"/>
          <w:szCs w:val="36"/>
        </w:rPr>
        <w:drawing>
          <wp:anchor distT="0" distB="0" distL="114300" distR="114300" simplePos="0" relativeHeight="251674624" behindDoc="0" locked="0" layoutInCell="1" allowOverlap="1">
            <wp:simplePos x="0" y="0"/>
            <wp:positionH relativeFrom="column">
              <wp:posOffset>4305300</wp:posOffset>
            </wp:positionH>
            <wp:positionV relativeFrom="paragraph">
              <wp:posOffset>211455</wp:posOffset>
            </wp:positionV>
            <wp:extent cx="1286510" cy="996950"/>
            <wp:effectExtent l="0" t="0" r="8890" b="8890"/>
            <wp:wrapSquare wrapText="bothSides"/>
            <wp:docPr id="70" name="图片 70" descr="9c9f2bbb362afc69243571f09cc97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9c9f2bbb362afc69243571f09cc972b"/>
                    <pic:cNvPicPr>
                      <a:picLocks noChangeAspect="1"/>
                    </pic:cNvPicPr>
                  </pic:nvPicPr>
                  <pic:blipFill>
                    <a:blip r:embed="rId37"/>
                    <a:srcRect l="21702" t="39317" r="26043"/>
                    <a:stretch>
                      <a:fillRect/>
                    </a:stretch>
                  </pic:blipFill>
                  <pic:spPr>
                    <a:xfrm>
                      <a:off x="0" y="0"/>
                      <a:ext cx="1286510" cy="996950"/>
                    </a:xfrm>
                    <a:prstGeom prst="ellipse">
                      <a:avLst/>
                    </a:prstGeom>
                  </pic:spPr>
                </pic:pic>
              </a:graphicData>
            </a:graphic>
          </wp:anchor>
        </w:drawing>
      </w:r>
    </w:p>
    <w:p>
      <w:pPr>
        <w:spacing w:line="360" w:lineRule="auto"/>
        <w:ind w:right="-92" w:rightChars="-44"/>
        <w:rPr>
          <w:sz w:val="24"/>
        </w:rPr>
      </w:pPr>
    </w:p>
    <w:p>
      <w:pPr>
        <w:spacing w:line="360" w:lineRule="auto"/>
        <w:ind w:right="-92" w:rightChars="-44"/>
        <w:rPr>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宋体" w:hAnsi="宋体" w:eastAsia="宋体" w:cs="宋体"/>
          <w:sz w:val="24"/>
        </w:rPr>
        <w:t>1.外卖已经成为现代人饮食生活的一种方式。有研究在计算市场规模时，估算某地区商家在每1000份外卖中使用料理包的数量已经从2018年的500份上升到2019年的750份。这一年料理包使用增加了百分之几？</w: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宋体" w:hAnsi="宋体" w:eastAsia="宋体" w:cs="宋体"/>
          <w:sz w:val="24"/>
        </w:rPr>
        <w:t>2.料理包的出现“恶名”居多。其实不光是堂食和外卖，很多耳熟能详的餐饮品牌，都有料理包产品线，例如海底捞的自热小火锅等。2020年疫情期间足不出户，不少家庭开启了自己的“家庭料理包生产线”。</w:t>
      </w:r>
    </w:p>
    <w:p>
      <w:pPr>
        <w:spacing w:line="360" w:lineRule="auto"/>
        <w:ind w:right="-92" w:rightChars="-44"/>
        <w:rPr>
          <w:rFonts w:ascii="宋体" w:hAnsi="宋体" w:eastAsia="宋体" w:cs="宋体"/>
          <w:sz w:val="24"/>
        </w:rPr>
      </w:pPr>
      <w:r>
        <w:rPr>
          <w:rFonts w:hint="eastAsia" w:ascii="宋体" w:hAnsi="宋体" w:eastAsia="宋体" w:cs="宋体"/>
          <w:sz w:val="24"/>
        </w:rPr>
        <w:t>①仔细阅读欢欢家和乐乐家“Biangbiang面家庭生产线”的配方</w:t>
      </w:r>
    </w:p>
    <w:tbl>
      <w:tblPr>
        <w:tblStyle w:val="6"/>
        <w:tblpPr w:leftFromText="180" w:rightFromText="180" w:vertAnchor="text" w:horzAnchor="page" w:tblpX="1076" w:tblpY="2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
        <w:gridCol w:w="886"/>
        <w:gridCol w:w="8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886" w:type="dxa"/>
          </w:tcPr>
          <w:p>
            <w:pPr>
              <w:spacing w:line="360" w:lineRule="auto"/>
              <w:ind w:right="-92" w:rightChars="-44"/>
              <w:jc w:val="center"/>
              <w:rPr>
                <w:rFonts w:ascii="宋体" w:hAnsi="宋体" w:eastAsia="宋体" w:cs="宋体"/>
                <w:sz w:val="24"/>
              </w:rPr>
            </w:pPr>
          </w:p>
        </w:tc>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欢欢家</w:t>
            </w:r>
          </w:p>
        </w:tc>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乐乐家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面粉</w:t>
            </w:r>
          </w:p>
        </w:tc>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250g</w:t>
            </w:r>
          </w:p>
        </w:tc>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500g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温水</w:t>
            </w:r>
          </w:p>
        </w:tc>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120g</w:t>
            </w:r>
          </w:p>
        </w:tc>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180g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盐</w:t>
            </w:r>
          </w:p>
        </w:tc>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1g</w:t>
            </w:r>
          </w:p>
        </w:tc>
        <w:tc>
          <w:tcPr>
            <w:tcW w:w="886"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5g</w:t>
            </w:r>
          </w:p>
        </w:tc>
      </w:tr>
    </w:tbl>
    <w:p>
      <w:pPr>
        <w:spacing w:line="360" w:lineRule="auto"/>
        <w:ind w:right="-92" w:rightChars="-44"/>
        <w:rPr>
          <w:rFonts w:ascii="宋体" w:hAnsi="宋体" w:eastAsia="宋体" w:cs="宋体"/>
          <w:sz w:val="24"/>
        </w:rPr>
      </w:pPr>
      <w:r>
        <w:rPr>
          <w:rFonts w:hint="eastAsia" w:ascii="宋体" w:hAnsi="宋体" w:eastAsia="宋体" w:cs="宋体"/>
          <w:sz w:val="24"/>
        </w:rPr>
        <w:t>等量的面粉中，欢欢家比乐乐家加入的温水多还是少？多还是少百分之几？</w: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43584" behindDoc="0" locked="0" layoutInCell="1" allowOverlap="1">
                <wp:simplePos x="0" y="0"/>
                <wp:positionH relativeFrom="column">
                  <wp:posOffset>1243965</wp:posOffset>
                </wp:positionH>
                <wp:positionV relativeFrom="paragraph">
                  <wp:posOffset>856615</wp:posOffset>
                </wp:positionV>
                <wp:extent cx="365760" cy="278130"/>
                <wp:effectExtent l="0" t="0" r="0" b="0"/>
                <wp:wrapNone/>
                <wp:docPr id="267" name="文本框 267"/>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7.95pt;margin-top:67.45pt;height:21.9pt;width:28.8pt;z-index:251843584;mso-width-relative:page;mso-height-relative:page;" filled="f" stroked="f" coordsize="21600,21600" o:gfxdata="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7Fo+t2wAAAAsBAAAPAAAAAAAAAAEAIAAAACIA&#10;AABkcnMvZG93bnJldi54bWxQSwECFAAUAAAACACHTuJASvxfEj8CAABpBAAADgAAAAAAAAABACAA&#10;AAAqAQAAZHJzL2Uyb0RvYy54bWxQSwUGAAAAAAYABgBZAQAA2wUAAAAA&#10;">
                <v:fill on="f" focussize="0,0"/>
                <v:stroke on="f" weight="0.5pt"/>
                <v:imagedata o:title=""/>
                <o:lock v:ext="edit" aspectratio="f"/>
                <v:textbox>
                  <w:txbxContent>
                    <w:p>
                      <w:pPr>
                        <w:rPr>
                          <w:sz w:val="24"/>
                        </w:rPr>
                      </w:pPr>
                      <w:r>
                        <w:rPr>
                          <w:rFonts w:hint="eastAsia"/>
                          <w:sz w:val="24"/>
                        </w:rPr>
                        <w:t>15</w:t>
                      </w:r>
                    </w:p>
                  </w:txbxContent>
                </v:textbox>
              </v:shape>
            </w:pict>
          </mc:Fallback>
        </mc:AlternateContent>
      </w:r>
    </w:p>
    <w:p>
      <w:pPr>
        <w:spacing w:line="360" w:lineRule="auto"/>
        <w:ind w:right="-92" w:rightChars="-44"/>
        <w:rPr>
          <w:rFonts w:ascii="宋体" w:hAnsi="宋体" w:eastAsia="宋体" w:cs="宋体"/>
          <w:sz w:val="24"/>
        </w:rPr>
      </w:pPr>
      <w:r>
        <w:rPr>
          <w:rFonts w:hint="eastAsia" w:ascii="宋体" w:hAnsi="宋体" w:eastAsia="宋体" w:cs="宋体"/>
          <w:sz w:val="24"/>
        </w:rPr>
        <w:drawing>
          <wp:anchor distT="0" distB="0" distL="114300" distR="114300" simplePos="0" relativeHeight="251678720" behindDoc="1" locked="0" layoutInCell="1" allowOverlap="1">
            <wp:simplePos x="0" y="0"/>
            <wp:positionH relativeFrom="column">
              <wp:posOffset>-1168400</wp:posOffset>
            </wp:positionH>
            <wp:positionV relativeFrom="page">
              <wp:posOffset>-17145</wp:posOffset>
            </wp:positionV>
            <wp:extent cx="7588250" cy="10734040"/>
            <wp:effectExtent l="0" t="0" r="1270" b="10160"/>
            <wp:wrapNone/>
            <wp:docPr id="92" name="图片 92"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宋体" w:hAnsi="宋体" w:eastAsia="宋体" w:cs="宋体"/>
          <w:sz w:val="24"/>
        </w:rPr>
        <w:drawing>
          <wp:anchor distT="0" distB="0" distL="114300" distR="114300" simplePos="0" relativeHeight="251675648" behindDoc="0" locked="0" layoutInCell="1" allowOverlap="1">
            <wp:simplePos x="0" y="0"/>
            <wp:positionH relativeFrom="column">
              <wp:posOffset>4163695</wp:posOffset>
            </wp:positionH>
            <wp:positionV relativeFrom="paragraph">
              <wp:posOffset>2540</wp:posOffset>
            </wp:positionV>
            <wp:extent cx="1518920" cy="2236470"/>
            <wp:effectExtent l="0" t="0" r="5080" b="3810"/>
            <wp:wrapSquare wrapText="bothSides"/>
            <wp:docPr id="71" name="图片 71" descr="3a27ad2b5393daad4d8b7f053a0f6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3a27ad2b5393daad4d8b7f053a0f6e9"/>
                    <pic:cNvPicPr>
                      <a:picLocks noChangeAspect="1"/>
                    </pic:cNvPicPr>
                  </pic:nvPicPr>
                  <pic:blipFill>
                    <a:blip r:embed="rId38"/>
                    <a:srcRect l="5666" t="5469" r="4047"/>
                    <a:stretch>
                      <a:fillRect/>
                    </a:stretch>
                  </pic:blipFill>
                  <pic:spPr>
                    <a:xfrm>
                      <a:off x="0" y="0"/>
                      <a:ext cx="1518920" cy="2236470"/>
                    </a:xfrm>
                    <a:prstGeom prst="roundRect">
                      <a:avLst/>
                    </a:prstGeom>
                  </pic:spPr>
                </pic:pic>
              </a:graphicData>
            </a:graphic>
          </wp:anchor>
        </w:drawing>
      </w:r>
      <w:r>
        <w:rPr>
          <w:rFonts w:hint="eastAsia" w:ascii="宋体" w:hAnsi="宋体" w:eastAsia="宋体" w:cs="宋体"/>
          <w:sz w:val="24"/>
        </w:rPr>
        <w:t>②等量的面粉中，欢欢家比乐乐家加入的盐多还是少？多还是少百分之几？</w:t>
      </w: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mc:AlternateContent>
          <mc:Choice Requires="wpg">
            <w:drawing>
              <wp:anchor distT="0" distB="0" distL="114300" distR="114300" simplePos="0" relativeHeight="251681792" behindDoc="0" locked="0" layoutInCell="1" allowOverlap="1">
                <wp:simplePos x="0" y="0"/>
                <wp:positionH relativeFrom="column">
                  <wp:posOffset>-1027430</wp:posOffset>
                </wp:positionH>
                <wp:positionV relativeFrom="paragraph">
                  <wp:posOffset>130810</wp:posOffset>
                </wp:positionV>
                <wp:extent cx="5287010" cy="1051560"/>
                <wp:effectExtent l="0" t="47625" r="46355" b="5715"/>
                <wp:wrapNone/>
                <wp:docPr id="73" name="组合 27" descr="7b0a202020202274657874626f78223a20227b5c2263617465676f72795f69645c223a31303531352c5c2269645c223a32303334303239307d220a7d0a"/>
                <wp:cNvGraphicFramePr/>
                <a:graphic xmlns:a="http://schemas.openxmlformats.org/drawingml/2006/main">
                  <a:graphicData uri="http://schemas.microsoft.com/office/word/2010/wordprocessingGroup">
                    <wpg:wgp>
                      <wpg:cNvGrpSpPr/>
                      <wpg:grpSpPr>
                        <a:xfrm>
                          <a:off x="0" y="0"/>
                          <a:ext cx="5287010" cy="1051560"/>
                          <a:chOff x="2580901" y="1826046"/>
                          <a:chExt cx="6553085" cy="2755114"/>
                        </a:xfrm>
                      </wpg:grpSpPr>
                      <wps:wsp>
                        <wps:cNvPr id="74" name="矩形: 圆角 20"/>
                        <wps:cNvSpPr/>
                        <wps:spPr>
                          <a:xfrm>
                            <a:off x="3199878" y="2812076"/>
                            <a:ext cx="5934108" cy="1515544"/>
                          </a:xfrm>
                          <a:prstGeom prst="roundRect">
                            <a:avLst>
                              <a:gd name="adj" fmla="val 24556"/>
                            </a:avLst>
                          </a:prstGeom>
                          <a:solidFill>
                            <a:srgbClr val="F7D04A"/>
                          </a:solidFill>
                          <a:ln w="76200">
                            <a:solidFill>
                              <a:srgbClr val="0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 name="矩形: 圆角 22"/>
                        <wps:cNvSpPr/>
                        <wps:spPr>
                          <a:xfrm>
                            <a:off x="3376390" y="3100586"/>
                            <a:ext cx="5649948" cy="1178370"/>
                          </a:xfrm>
                          <a:prstGeom prst="roundRect">
                            <a:avLst>
                              <a:gd name="adj" fmla="val 24556"/>
                            </a:avLst>
                          </a:prstGeom>
                          <a:solidFill>
                            <a:srgbClr val="FCC501"/>
                          </a:solidFill>
                          <a:ln w="762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9" name="Group 4"/>
                        <wpg:cNvGrpSpPr>
                          <a:grpSpLocks noChangeAspect="1"/>
                        </wpg:cNvGrpSpPr>
                        <wpg:grpSpPr>
                          <a:xfrm rot="20700000">
                            <a:off x="2580901" y="1826046"/>
                            <a:ext cx="2366962" cy="2633663"/>
                            <a:chOff x="1857" y="1128"/>
                            <a:chExt cx="1491" cy="1659"/>
                          </a:xfrm>
                        </wpg:grpSpPr>
                        <wps:wsp>
                          <wps:cNvPr id="80" name="Freeform 5"/>
                          <wps:cNvSpPr/>
                          <wps:spPr bwMode="auto">
                            <a:xfrm>
                              <a:off x="2198" y="1459"/>
                              <a:ext cx="807" cy="888"/>
                            </a:xfrm>
                            <a:custGeom>
                              <a:avLst/>
                              <a:gdLst>
                                <a:gd name="T0" fmla="*/ 170 w 339"/>
                                <a:gd name="T1" fmla="*/ 0 h 373"/>
                                <a:gd name="T2" fmla="*/ 0 w 339"/>
                                <a:gd name="T3" fmla="*/ 169 h 373"/>
                                <a:gd name="T4" fmla="*/ 101 w 339"/>
                                <a:gd name="T5" fmla="*/ 324 h 373"/>
                                <a:gd name="T6" fmla="*/ 101 w 339"/>
                                <a:gd name="T7" fmla="*/ 373 h 373"/>
                                <a:gd name="T8" fmla="*/ 239 w 339"/>
                                <a:gd name="T9" fmla="*/ 373 h 373"/>
                                <a:gd name="T10" fmla="*/ 239 w 339"/>
                                <a:gd name="T11" fmla="*/ 324 h 373"/>
                                <a:gd name="T12" fmla="*/ 339 w 339"/>
                                <a:gd name="T13" fmla="*/ 169 h 373"/>
                                <a:gd name="T14" fmla="*/ 170 w 339"/>
                                <a:gd name="T15" fmla="*/ 0 h 37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39" h="373">
                                  <a:moveTo>
                                    <a:pt x="170" y="0"/>
                                  </a:moveTo>
                                  <a:cubicBezTo>
                                    <a:pt x="76" y="0"/>
                                    <a:pt x="0" y="76"/>
                                    <a:pt x="0" y="169"/>
                                  </a:cubicBezTo>
                                  <a:cubicBezTo>
                                    <a:pt x="0" y="238"/>
                                    <a:pt x="41" y="298"/>
                                    <a:pt x="101" y="324"/>
                                  </a:cubicBezTo>
                                  <a:cubicBezTo>
                                    <a:pt x="101" y="373"/>
                                    <a:pt x="101" y="373"/>
                                    <a:pt x="101" y="373"/>
                                  </a:cubicBezTo>
                                  <a:cubicBezTo>
                                    <a:pt x="239" y="373"/>
                                    <a:pt x="239" y="373"/>
                                    <a:pt x="239" y="373"/>
                                  </a:cubicBezTo>
                                  <a:cubicBezTo>
                                    <a:pt x="239" y="324"/>
                                    <a:pt x="239" y="324"/>
                                    <a:pt x="239" y="324"/>
                                  </a:cubicBezTo>
                                  <a:cubicBezTo>
                                    <a:pt x="298" y="298"/>
                                    <a:pt x="339" y="238"/>
                                    <a:pt x="339" y="169"/>
                                  </a:cubicBezTo>
                                  <a:cubicBezTo>
                                    <a:pt x="339" y="76"/>
                                    <a:pt x="263" y="0"/>
                                    <a:pt x="170" y="0"/>
                                  </a:cubicBezTo>
                                  <a:close/>
                                </a:path>
                              </a:pathLst>
                            </a:custGeom>
                            <a:solidFill>
                              <a:srgbClr val="F7D04A"/>
                            </a:solidFill>
                            <a:ln>
                              <a:noFill/>
                            </a:ln>
                          </wps:spPr>
                          <wps:bodyPr vert="horz" wrap="square" lIns="91440" tIns="45720" rIns="91440" bIns="45720" numCol="1" anchor="t" anchorCtr="0" compatLnSpc="1"/>
                        </wps:wsp>
                        <wps:wsp>
                          <wps:cNvPr id="81" name="Freeform 6"/>
                          <wps:cNvSpPr/>
                          <wps:spPr bwMode="auto">
                            <a:xfrm>
                              <a:off x="2198" y="1459"/>
                              <a:ext cx="452" cy="888"/>
                            </a:xfrm>
                            <a:custGeom>
                              <a:avLst/>
                              <a:gdLst>
                                <a:gd name="T0" fmla="*/ 40 w 190"/>
                                <a:gd name="T1" fmla="*/ 169 h 373"/>
                                <a:gd name="T2" fmla="*/ 190 w 190"/>
                                <a:gd name="T3" fmla="*/ 2 h 373"/>
                                <a:gd name="T4" fmla="*/ 170 w 190"/>
                                <a:gd name="T5" fmla="*/ 0 h 373"/>
                                <a:gd name="T6" fmla="*/ 0 w 190"/>
                                <a:gd name="T7" fmla="*/ 170 h 373"/>
                                <a:gd name="T8" fmla="*/ 101 w 190"/>
                                <a:gd name="T9" fmla="*/ 324 h 373"/>
                                <a:gd name="T10" fmla="*/ 101 w 190"/>
                                <a:gd name="T11" fmla="*/ 373 h 373"/>
                                <a:gd name="T12" fmla="*/ 141 w 190"/>
                                <a:gd name="T13" fmla="*/ 373 h 373"/>
                                <a:gd name="T14" fmla="*/ 141 w 190"/>
                                <a:gd name="T15" fmla="*/ 324 h 373"/>
                                <a:gd name="T16" fmla="*/ 40 w 190"/>
                                <a:gd name="T17" fmla="*/ 169 h 3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0" h="373">
                                  <a:moveTo>
                                    <a:pt x="40" y="169"/>
                                  </a:moveTo>
                                  <a:cubicBezTo>
                                    <a:pt x="40" y="83"/>
                                    <a:pt x="106" y="12"/>
                                    <a:pt x="190" y="2"/>
                                  </a:cubicBezTo>
                                  <a:cubicBezTo>
                                    <a:pt x="183" y="1"/>
                                    <a:pt x="177" y="0"/>
                                    <a:pt x="170" y="0"/>
                                  </a:cubicBezTo>
                                  <a:cubicBezTo>
                                    <a:pt x="76" y="0"/>
                                    <a:pt x="0" y="76"/>
                                    <a:pt x="0" y="170"/>
                                  </a:cubicBezTo>
                                  <a:cubicBezTo>
                                    <a:pt x="0" y="238"/>
                                    <a:pt x="41" y="298"/>
                                    <a:pt x="101" y="324"/>
                                  </a:cubicBezTo>
                                  <a:cubicBezTo>
                                    <a:pt x="101" y="373"/>
                                    <a:pt x="101" y="373"/>
                                    <a:pt x="101" y="373"/>
                                  </a:cubicBezTo>
                                  <a:cubicBezTo>
                                    <a:pt x="141" y="373"/>
                                    <a:pt x="141" y="373"/>
                                    <a:pt x="141" y="373"/>
                                  </a:cubicBezTo>
                                  <a:cubicBezTo>
                                    <a:pt x="141" y="324"/>
                                    <a:pt x="141" y="324"/>
                                    <a:pt x="141" y="324"/>
                                  </a:cubicBezTo>
                                  <a:cubicBezTo>
                                    <a:pt x="82" y="298"/>
                                    <a:pt x="40" y="238"/>
                                    <a:pt x="40" y="169"/>
                                  </a:cubicBezTo>
                                  <a:close/>
                                </a:path>
                              </a:pathLst>
                            </a:custGeom>
                            <a:solidFill>
                              <a:srgbClr val="F3B41B"/>
                            </a:solidFill>
                            <a:ln>
                              <a:noFill/>
                            </a:ln>
                          </wps:spPr>
                          <wps:bodyPr vert="horz" wrap="square" lIns="91440" tIns="45720" rIns="91440" bIns="45720" numCol="1" anchor="t" anchorCtr="0" compatLnSpc="1"/>
                        </wps:wsp>
                        <wps:wsp>
                          <wps:cNvPr id="82" name="Freeform 7"/>
                          <wps:cNvSpPr/>
                          <wps:spPr bwMode="auto">
                            <a:xfrm>
                              <a:off x="2355" y="2333"/>
                              <a:ext cx="493" cy="431"/>
                            </a:xfrm>
                            <a:custGeom>
                              <a:avLst/>
                              <a:gdLst>
                                <a:gd name="T0" fmla="*/ 143 w 207"/>
                                <a:gd name="T1" fmla="*/ 181 h 181"/>
                                <a:gd name="T2" fmla="*/ 65 w 207"/>
                                <a:gd name="T3" fmla="*/ 181 h 181"/>
                                <a:gd name="T4" fmla="*/ 0 w 207"/>
                                <a:gd name="T5" fmla="*/ 116 h 181"/>
                                <a:gd name="T6" fmla="*/ 0 w 207"/>
                                <a:gd name="T7" fmla="*/ 0 h 181"/>
                                <a:gd name="T8" fmla="*/ 207 w 207"/>
                                <a:gd name="T9" fmla="*/ 0 h 181"/>
                                <a:gd name="T10" fmla="*/ 207 w 207"/>
                                <a:gd name="T11" fmla="*/ 116 h 181"/>
                                <a:gd name="T12" fmla="*/ 143 w 207"/>
                                <a:gd name="T13" fmla="*/ 181 h 181"/>
                              </a:gdLst>
                              <a:ahLst/>
                              <a:cxnLst>
                                <a:cxn ang="0">
                                  <a:pos x="T0" y="T1"/>
                                </a:cxn>
                                <a:cxn ang="0">
                                  <a:pos x="T2" y="T3"/>
                                </a:cxn>
                                <a:cxn ang="0">
                                  <a:pos x="T4" y="T5"/>
                                </a:cxn>
                                <a:cxn ang="0">
                                  <a:pos x="T6" y="T7"/>
                                </a:cxn>
                                <a:cxn ang="0">
                                  <a:pos x="T8" y="T9"/>
                                </a:cxn>
                                <a:cxn ang="0">
                                  <a:pos x="T10" y="T11"/>
                                </a:cxn>
                                <a:cxn ang="0">
                                  <a:pos x="T12" y="T13"/>
                                </a:cxn>
                              </a:cxnLst>
                              <a:rect l="0" t="0" r="r" b="b"/>
                              <a:pathLst>
                                <a:path w="207" h="181">
                                  <a:moveTo>
                                    <a:pt x="143" y="181"/>
                                  </a:moveTo>
                                  <a:cubicBezTo>
                                    <a:pt x="65" y="181"/>
                                    <a:pt x="65" y="181"/>
                                    <a:pt x="65" y="181"/>
                                  </a:cubicBezTo>
                                  <a:cubicBezTo>
                                    <a:pt x="29" y="181"/>
                                    <a:pt x="0" y="152"/>
                                    <a:pt x="0" y="116"/>
                                  </a:cubicBezTo>
                                  <a:cubicBezTo>
                                    <a:pt x="0" y="0"/>
                                    <a:pt x="0" y="0"/>
                                    <a:pt x="0" y="0"/>
                                  </a:cubicBezTo>
                                  <a:cubicBezTo>
                                    <a:pt x="207" y="0"/>
                                    <a:pt x="207" y="0"/>
                                    <a:pt x="207" y="0"/>
                                  </a:cubicBezTo>
                                  <a:cubicBezTo>
                                    <a:pt x="207" y="116"/>
                                    <a:pt x="207" y="116"/>
                                    <a:pt x="207" y="116"/>
                                  </a:cubicBezTo>
                                  <a:cubicBezTo>
                                    <a:pt x="207" y="152"/>
                                    <a:pt x="178" y="181"/>
                                    <a:pt x="143" y="181"/>
                                  </a:cubicBezTo>
                                  <a:close/>
                                </a:path>
                              </a:pathLst>
                            </a:custGeom>
                            <a:solidFill>
                              <a:srgbClr val="62C9CC"/>
                            </a:solidFill>
                            <a:ln>
                              <a:noFill/>
                            </a:ln>
                          </wps:spPr>
                          <wps:bodyPr vert="horz" wrap="square" lIns="91440" tIns="45720" rIns="91440" bIns="45720" numCol="1" anchor="t" anchorCtr="0" compatLnSpc="1"/>
                        </wps:wsp>
                        <wps:wsp>
                          <wps:cNvPr id="83" name="Freeform 8"/>
                          <wps:cNvSpPr/>
                          <wps:spPr bwMode="auto">
                            <a:xfrm>
                              <a:off x="2355" y="2333"/>
                              <a:ext cx="250" cy="431"/>
                            </a:xfrm>
                            <a:custGeom>
                              <a:avLst/>
                              <a:gdLst>
                                <a:gd name="T0" fmla="*/ 12 w 105"/>
                                <a:gd name="T1" fmla="*/ 127 h 181"/>
                                <a:gd name="T2" fmla="*/ 41 w 105"/>
                                <a:gd name="T3" fmla="*/ 127 h 181"/>
                                <a:gd name="T4" fmla="*/ 40 w 105"/>
                                <a:gd name="T5" fmla="*/ 116 h 181"/>
                                <a:gd name="T6" fmla="*/ 40 w 105"/>
                                <a:gd name="T7" fmla="*/ 0 h 181"/>
                                <a:gd name="T8" fmla="*/ 0 w 105"/>
                                <a:gd name="T9" fmla="*/ 0 h 181"/>
                                <a:gd name="T10" fmla="*/ 0 w 105"/>
                                <a:gd name="T11" fmla="*/ 116 h 181"/>
                                <a:gd name="T12" fmla="*/ 65 w 105"/>
                                <a:gd name="T13" fmla="*/ 181 h 181"/>
                                <a:gd name="T14" fmla="*/ 105 w 105"/>
                                <a:gd name="T15" fmla="*/ 181 h 181"/>
                                <a:gd name="T16" fmla="*/ 69 w 105"/>
                                <a:gd name="T17" fmla="*/ 170 h 181"/>
                                <a:gd name="T18" fmla="*/ 65 w 105"/>
                                <a:gd name="T19" fmla="*/ 170 h 181"/>
                                <a:gd name="T20" fmla="*/ 12 w 105"/>
                                <a:gd name="T21" fmla="*/ 127 h 1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5" h="181">
                                  <a:moveTo>
                                    <a:pt x="12" y="127"/>
                                  </a:moveTo>
                                  <a:cubicBezTo>
                                    <a:pt x="41" y="127"/>
                                    <a:pt x="41" y="127"/>
                                    <a:pt x="41" y="127"/>
                                  </a:cubicBezTo>
                                  <a:cubicBezTo>
                                    <a:pt x="41" y="123"/>
                                    <a:pt x="40" y="120"/>
                                    <a:pt x="40" y="116"/>
                                  </a:cubicBezTo>
                                  <a:cubicBezTo>
                                    <a:pt x="40" y="0"/>
                                    <a:pt x="40" y="0"/>
                                    <a:pt x="40" y="0"/>
                                  </a:cubicBezTo>
                                  <a:cubicBezTo>
                                    <a:pt x="0" y="0"/>
                                    <a:pt x="0" y="0"/>
                                    <a:pt x="0" y="0"/>
                                  </a:cubicBezTo>
                                  <a:cubicBezTo>
                                    <a:pt x="0" y="116"/>
                                    <a:pt x="0" y="116"/>
                                    <a:pt x="0" y="116"/>
                                  </a:cubicBezTo>
                                  <a:cubicBezTo>
                                    <a:pt x="0" y="152"/>
                                    <a:pt x="29" y="181"/>
                                    <a:pt x="65" y="181"/>
                                  </a:cubicBezTo>
                                  <a:cubicBezTo>
                                    <a:pt x="105" y="181"/>
                                    <a:pt x="105" y="181"/>
                                    <a:pt x="105" y="181"/>
                                  </a:cubicBezTo>
                                  <a:cubicBezTo>
                                    <a:pt x="92" y="181"/>
                                    <a:pt x="80" y="177"/>
                                    <a:pt x="69" y="170"/>
                                  </a:cubicBezTo>
                                  <a:cubicBezTo>
                                    <a:pt x="65" y="170"/>
                                    <a:pt x="65" y="170"/>
                                    <a:pt x="65" y="170"/>
                                  </a:cubicBezTo>
                                  <a:cubicBezTo>
                                    <a:pt x="39" y="170"/>
                                    <a:pt x="17" y="151"/>
                                    <a:pt x="12" y="127"/>
                                  </a:cubicBezTo>
                                  <a:close/>
                                </a:path>
                              </a:pathLst>
                            </a:custGeom>
                            <a:solidFill>
                              <a:srgbClr val="50A9A9"/>
                            </a:solidFill>
                            <a:ln>
                              <a:noFill/>
                            </a:ln>
                          </wps:spPr>
                          <wps:bodyPr vert="horz" wrap="square" lIns="91440" tIns="45720" rIns="91440" bIns="45720" numCol="1" anchor="t" anchorCtr="0" compatLnSpc="1"/>
                        </wps:wsp>
                        <wps:wsp>
                          <wps:cNvPr id="84" name="Freeform 9"/>
                          <wps:cNvSpPr/>
                          <wps:spPr bwMode="auto">
                            <a:xfrm>
                              <a:off x="2171" y="1435"/>
                              <a:ext cx="860" cy="1352"/>
                            </a:xfrm>
                            <a:custGeom>
                              <a:avLst/>
                              <a:gdLst>
                                <a:gd name="T0" fmla="*/ 77 w 361"/>
                                <a:gd name="T1" fmla="*/ 32 h 568"/>
                                <a:gd name="T2" fmla="*/ 89 w 361"/>
                                <a:gd name="T3" fmla="*/ 50 h 568"/>
                                <a:gd name="T4" fmla="*/ 340 w 361"/>
                                <a:gd name="T5" fmla="*/ 179 h 568"/>
                                <a:gd name="T6" fmla="*/ 239 w 361"/>
                                <a:gd name="T7" fmla="*/ 334 h 568"/>
                                <a:gd name="T8" fmla="*/ 226 w 361"/>
                                <a:gd name="T9" fmla="*/ 366 h 568"/>
                                <a:gd name="T10" fmla="*/ 245 w 361"/>
                                <a:gd name="T11" fmla="*/ 221 h 568"/>
                                <a:gd name="T12" fmla="*/ 267 w 361"/>
                                <a:gd name="T13" fmla="*/ 165 h 568"/>
                                <a:gd name="T14" fmla="*/ 224 w 361"/>
                                <a:gd name="T15" fmla="*/ 151 h 568"/>
                                <a:gd name="T16" fmla="*/ 205 w 361"/>
                                <a:gd name="T17" fmla="*/ 199 h 568"/>
                                <a:gd name="T18" fmla="*/ 157 w 361"/>
                                <a:gd name="T19" fmla="*/ 181 h 568"/>
                                <a:gd name="T20" fmla="*/ 103 w 361"/>
                                <a:gd name="T21" fmla="*/ 157 h 568"/>
                                <a:gd name="T22" fmla="*/ 86 w 361"/>
                                <a:gd name="T23" fmla="*/ 200 h 568"/>
                                <a:gd name="T24" fmla="*/ 135 w 361"/>
                                <a:gd name="T25" fmla="*/ 221 h 568"/>
                                <a:gd name="T26" fmla="*/ 122 w 361"/>
                                <a:gd name="T27" fmla="*/ 366 h 568"/>
                                <a:gd name="T28" fmla="*/ 116 w 361"/>
                                <a:gd name="T29" fmla="*/ 324 h 568"/>
                                <a:gd name="T30" fmla="*/ 57 w 361"/>
                                <a:gd name="T31" fmla="*/ 80 h 568"/>
                                <a:gd name="T32" fmla="*/ 40 w 361"/>
                                <a:gd name="T33" fmla="*/ 67 h 568"/>
                                <a:gd name="T34" fmla="*/ 101 w 361"/>
                                <a:gd name="T35" fmla="*/ 341 h 568"/>
                                <a:gd name="T36" fmla="*/ 77 w 361"/>
                                <a:gd name="T37" fmla="*/ 366 h 568"/>
                                <a:gd name="T38" fmla="*/ 66 w 361"/>
                                <a:gd name="T39" fmla="*/ 493 h 568"/>
                                <a:gd name="T40" fmla="*/ 220 w 361"/>
                                <a:gd name="T41" fmla="*/ 568 h 568"/>
                                <a:gd name="T42" fmla="*/ 295 w 361"/>
                                <a:gd name="T43" fmla="*/ 463 h 568"/>
                                <a:gd name="T44" fmla="*/ 274 w 361"/>
                                <a:gd name="T45" fmla="*/ 463 h 568"/>
                                <a:gd name="T46" fmla="*/ 88 w 361"/>
                                <a:gd name="T47" fmla="*/ 483 h 568"/>
                                <a:gd name="T48" fmla="*/ 244 w 361"/>
                                <a:gd name="T49" fmla="*/ 445 h 568"/>
                                <a:gd name="T50" fmla="*/ 244 w 361"/>
                                <a:gd name="T51" fmla="*/ 424 h 568"/>
                                <a:gd name="T52" fmla="*/ 88 w 361"/>
                                <a:gd name="T53" fmla="*/ 388 h 568"/>
                                <a:gd name="T54" fmla="*/ 274 w 361"/>
                                <a:gd name="T55" fmla="*/ 406 h 568"/>
                                <a:gd name="T56" fmla="*/ 295 w 361"/>
                                <a:gd name="T57" fmla="*/ 406 h 568"/>
                                <a:gd name="T58" fmla="*/ 284 w 361"/>
                                <a:gd name="T59" fmla="*/ 366 h 568"/>
                                <a:gd name="T60" fmla="*/ 261 w 361"/>
                                <a:gd name="T61" fmla="*/ 341 h 568"/>
                                <a:gd name="T62" fmla="*/ 181 w 361"/>
                                <a:gd name="T63" fmla="*/ 0 h 5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61" h="568">
                                  <a:moveTo>
                                    <a:pt x="181" y="0"/>
                                  </a:moveTo>
                                  <a:cubicBezTo>
                                    <a:pt x="143" y="0"/>
                                    <a:pt x="107" y="11"/>
                                    <a:pt x="77" y="32"/>
                                  </a:cubicBezTo>
                                  <a:cubicBezTo>
                                    <a:pt x="72" y="36"/>
                                    <a:pt x="71" y="43"/>
                                    <a:pt x="74" y="47"/>
                                  </a:cubicBezTo>
                                  <a:cubicBezTo>
                                    <a:pt x="78" y="52"/>
                                    <a:pt x="84" y="53"/>
                                    <a:pt x="89" y="50"/>
                                  </a:cubicBezTo>
                                  <a:cubicBezTo>
                                    <a:pt x="116" y="31"/>
                                    <a:pt x="148" y="21"/>
                                    <a:pt x="181" y="21"/>
                                  </a:cubicBezTo>
                                  <a:cubicBezTo>
                                    <a:pt x="268" y="21"/>
                                    <a:pt x="340" y="92"/>
                                    <a:pt x="340" y="179"/>
                                  </a:cubicBezTo>
                                  <a:cubicBezTo>
                                    <a:pt x="340" y="242"/>
                                    <a:pt x="303" y="299"/>
                                    <a:pt x="245" y="324"/>
                                  </a:cubicBezTo>
                                  <a:cubicBezTo>
                                    <a:pt x="242" y="326"/>
                                    <a:pt x="239" y="330"/>
                                    <a:pt x="239" y="334"/>
                                  </a:cubicBezTo>
                                  <a:cubicBezTo>
                                    <a:pt x="239" y="366"/>
                                    <a:pt x="239" y="366"/>
                                    <a:pt x="239" y="366"/>
                                  </a:cubicBezTo>
                                  <a:cubicBezTo>
                                    <a:pt x="226" y="366"/>
                                    <a:pt x="226" y="366"/>
                                    <a:pt x="226" y="366"/>
                                  </a:cubicBezTo>
                                  <a:cubicBezTo>
                                    <a:pt x="226" y="221"/>
                                    <a:pt x="226" y="221"/>
                                    <a:pt x="226" y="221"/>
                                  </a:cubicBezTo>
                                  <a:cubicBezTo>
                                    <a:pt x="245" y="221"/>
                                    <a:pt x="245" y="221"/>
                                    <a:pt x="245" y="221"/>
                                  </a:cubicBezTo>
                                  <a:cubicBezTo>
                                    <a:pt x="259" y="221"/>
                                    <a:pt x="271" y="213"/>
                                    <a:pt x="276" y="200"/>
                                  </a:cubicBezTo>
                                  <a:cubicBezTo>
                                    <a:pt x="281" y="188"/>
                                    <a:pt x="277" y="174"/>
                                    <a:pt x="267" y="165"/>
                                  </a:cubicBezTo>
                                  <a:cubicBezTo>
                                    <a:pt x="259" y="157"/>
                                    <a:pt x="259" y="157"/>
                                    <a:pt x="259" y="157"/>
                                  </a:cubicBezTo>
                                  <a:cubicBezTo>
                                    <a:pt x="249" y="148"/>
                                    <a:pt x="236" y="146"/>
                                    <a:pt x="224" y="151"/>
                                  </a:cubicBezTo>
                                  <a:cubicBezTo>
                                    <a:pt x="212" y="157"/>
                                    <a:pt x="205" y="168"/>
                                    <a:pt x="205" y="181"/>
                                  </a:cubicBezTo>
                                  <a:cubicBezTo>
                                    <a:pt x="205" y="199"/>
                                    <a:pt x="205" y="199"/>
                                    <a:pt x="205" y="199"/>
                                  </a:cubicBezTo>
                                  <a:cubicBezTo>
                                    <a:pt x="157" y="199"/>
                                    <a:pt x="157" y="199"/>
                                    <a:pt x="157" y="199"/>
                                  </a:cubicBezTo>
                                  <a:cubicBezTo>
                                    <a:pt x="157" y="181"/>
                                    <a:pt x="157" y="181"/>
                                    <a:pt x="157" y="181"/>
                                  </a:cubicBezTo>
                                  <a:cubicBezTo>
                                    <a:pt x="157" y="168"/>
                                    <a:pt x="150" y="157"/>
                                    <a:pt x="138" y="151"/>
                                  </a:cubicBezTo>
                                  <a:cubicBezTo>
                                    <a:pt x="126" y="146"/>
                                    <a:pt x="113" y="148"/>
                                    <a:pt x="103" y="157"/>
                                  </a:cubicBezTo>
                                  <a:cubicBezTo>
                                    <a:pt x="94" y="165"/>
                                    <a:pt x="94" y="165"/>
                                    <a:pt x="94" y="165"/>
                                  </a:cubicBezTo>
                                  <a:cubicBezTo>
                                    <a:pt x="84" y="174"/>
                                    <a:pt x="81" y="188"/>
                                    <a:pt x="86" y="200"/>
                                  </a:cubicBezTo>
                                  <a:cubicBezTo>
                                    <a:pt x="91" y="213"/>
                                    <a:pt x="102" y="221"/>
                                    <a:pt x="116" y="221"/>
                                  </a:cubicBezTo>
                                  <a:cubicBezTo>
                                    <a:pt x="135" y="221"/>
                                    <a:pt x="135" y="221"/>
                                    <a:pt x="135" y="221"/>
                                  </a:cubicBezTo>
                                  <a:cubicBezTo>
                                    <a:pt x="135" y="366"/>
                                    <a:pt x="135" y="366"/>
                                    <a:pt x="135" y="366"/>
                                  </a:cubicBezTo>
                                  <a:cubicBezTo>
                                    <a:pt x="122" y="366"/>
                                    <a:pt x="122" y="366"/>
                                    <a:pt x="122" y="366"/>
                                  </a:cubicBezTo>
                                  <a:cubicBezTo>
                                    <a:pt x="122" y="334"/>
                                    <a:pt x="122" y="334"/>
                                    <a:pt x="122" y="334"/>
                                  </a:cubicBezTo>
                                  <a:cubicBezTo>
                                    <a:pt x="122" y="330"/>
                                    <a:pt x="120" y="326"/>
                                    <a:pt x="116" y="324"/>
                                  </a:cubicBezTo>
                                  <a:cubicBezTo>
                                    <a:pt x="59" y="299"/>
                                    <a:pt x="22" y="242"/>
                                    <a:pt x="22" y="179"/>
                                  </a:cubicBezTo>
                                  <a:cubicBezTo>
                                    <a:pt x="22" y="143"/>
                                    <a:pt x="34" y="109"/>
                                    <a:pt x="57" y="80"/>
                                  </a:cubicBezTo>
                                  <a:cubicBezTo>
                                    <a:pt x="61" y="76"/>
                                    <a:pt x="60" y="69"/>
                                    <a:pt x="55" y="65"/>
                                  </a:cubicBezTo>
                                  <a:cubicBezTo>
                                    <a:pt x="51" y="61"/>
                                    <a:pt x="44" y="62"/>
                                    <a:pt x="40" y="67"/>
                                  </a:cubicBezTo>
                                  <a:cubicBezTo>
                                    <a:pt x="14" y="99"/>
                                    <a:pt x="0" y="139"/>
                                    <a:pt x="0" y="179"/>
                                  </a:cubicBezTo>
                                  <a:cubicBezTo>
                                    <a:pt x="0" y="248"/>
                                    <a:pt x="39" y="311"/>
                                    <a:pt x="101" y="341"/>
                                  </a:cubicBezTo>
                                  <a:cubicBezTo>
                                    <a:pt x="101" y="366"/>
                                    <a:pt x="101" y="366"/>
                                    <a:pt x="101" y="366"/>
                                  </a:cubicBezTo>
                                  <a:cubicBezTo>
                                    <a:pt x="77" y="366"/>
                                    <a:pt x="77" y="366"/>
                                    <a:pt x="77" y="366"/>
                                  </a:cubicBezTo>
                                  <a:cubicBezTo>
                                    <a:pt x="71" y="366"/>
                                    <a:pt x="66" y="371"/>
                                    <a:pt x="66" y="377"/>
                                  </a:cubicBezTo>
                                  <a:cubicBezTo>
                                    <a:pt x="66" y="493"/>
                                    <a:pt x="66" y="493"/>
                                    <a:pt x="66" y="493"/>
                                  </a:cubicBezTo>
                                  <a:cubicBezTo>
                                    <a:pt x="66" y="535"/>
                                    <a:pt x="100" y="568"/>
                                    <a:pt x="142" y="568"/>
                                  </a:cubicBezTo>
                                  <a:cubicBezTo>
                                    <a:pt x="220" y="568"/>
                                    <a:pt x="220" y="568"/>
                                    <a:pt x="220" y="568"/>
                                  </a:cubicBezTo>
                                  <a:cubicBezTo>
                                    <a:pt x="261" y="568"/>
                                    <a:pt x="295" y="535"/>
                                    <a:pt x="295" y="493"/>
                                  </a:cubicBezTo>
                                  <a:cubicBezTo>
                                    <a:pt x="295" y="463"/>
                                    <a:pt x="295" y="463"/>
                                    <a:pt x="295" y="463"/>
                                  </a:cubicBezTo>
                                  <a:cubicBezTo>
                                    <a:pt x="295" y="457"/>
                                    <a:pt x="290" y="452"/>
                                    <a:pt x="284" y="452"/>
                                  </a:cubicBezTo>
                                  <a:cubicBezTo>
                                    <a:pt x="278" y="452"/>
                                    <a:pt x="274" y="457"/>
                                    <a:pt x="274" y="463"/>
                                  </a:cubicBezTo>
                                  <a:cubicBezTo>
                                    <a:pt x="274" y="483"/>
                                    <a:pt x="274" y="483"/>
                                    <a:pt x="274" y="483"/>
                                  </a:cubicBezTo>
                                  <a:cubicBezTo>
                                    <a:pt x="88" y="483"/>
                                    <a:pt x="88" y="483"/>
                                    <a:pt x="88" y="483"/>
                                  </a:cubicBezTo>
                                  <a:cubicBezTo>
                                    <a:pt x="88" y="445"/>
                                    <a:pt x="88" y="445"/>
                                    <a:pt x="88" y="445"/>
                                  </a:cubicBezTo>
                                  <a:cubicBezTo>
                                    <a:pt x="244" y="445"/>
                                    <a:pt x="244" y="445"/>
                                    <a:pt x="244" y="445"/>
                                  </a:cubicBezTo>
                                  <a:cubicBezTo>
                                    <a:pt x="250" y="445"/>
                                    <a:pt x="255" y="440"/>
                                    <a:pt x="255" y="434"/>
                                  </a:cubicBezTo>
                                  <a:cubicBezTo>
                                    <a:pt x="255" y="428"/>
                                    <a:pt x="250" y="424"/>
                                    <a:pt x="244" y="424"/>
                                  </a:cubicBezTo>
                                  <a:cubicBezTo>
                                    <a:pt x="88" y="424"/>
                                    <a:pt x="88" y="424"/>
                                    <a:pt x="88" y="424"/>
                                  </a:cubicBezTo>
                                  <a:cubicBezTo>
                                    <a:pt x="88" y="388"/>
                                    <a:pt x="88" y="388"/>
                                    <a:pt x="88" y="388"/>
                                  </a:cubicBezTo>
                                  <a:cubicBezTo>
                                    <a:pt x="274" y="388"/>
                                    <a:pt x="274" y="388"/>
                                    <a:pt x="274" y="388"/>
                                  </a:cubicBezTo>
                                  <a:cubicBezTo>
                                    <a:pt x="274" y="406"/>
                                    <a:pt x="274" y="406"/>
                                    <a:pt x="274" y="406"/>
                                  </a:cubicBezTo>
                                  <a:cubicBezTo>
                                    <a:pt x="274" y="412"/>
                                    <a:pt x="278" y="417"/>
                                    <a:pt x="284" y="417"/>
                                  </a:cubicBezTo>
                                  <a:cubicBezTo>
                                    <a:pt x="290" y="417"/>
                                    <a:pt x="295" y="412"/>
                                    <a:pt x="295" y="406"/>
                                  </a:cubicBezTo>
                                  <a:cubicBezTo>
                                    <a:pt x="295" y="377"/>
                                    <a:pt x="295" y="377"/>
                                    <a:pt x="295" y="377"/>
                                  </a:cubicBezTo>
                                  <a:cubicBezTo>
                                    <a:pt x="295" y="371"/>
                                    <a:pt x="290" y="366"/>
                                    <a:pt x="284" y="366"/>
                                  </a:cubicBezTo>
                                  <a:cubicBezTo>
                                    <a:pt x="261" y="366"/>
                                    <a:pt x="261" y="366"/>
                                    <a:pt x="261" y="366"/>
                                  </a:cubicBezTo>
                                  <a:cubicBezTo>
                                    <a:pt x="261" y="341"/>
                                    <a:pt x="261" y="341"/>
                                    <a:pt x="261" y="341"/>
                                  </a:cubicBezTo>
                                  <a:cubicBezTo>
                                    <a:pt x="322" y="310"/>
                                    <a:pt x="361" y="248"/>
                                    <a:pt x="361" y="179"/>
                                  </a:cubicBezTo>
                                  <a:cubicBezTo>
                                    <a:pt x="361" y="80"/>
                                    <a:pt x="280" y="0"/>
                                    <a:pt x="181" y="0"/>
                                  </a:cubicBezTo>
                                  <a:close/>
                                </a:path>
                              </a:pathLst>
                            </a:custGeom>
                            <a:solidFill>
                              <a:srgbClr val="000000"/>
                            </a:solidFill>
                            <a:ln>
                              <a:noFill/>
                            </a:ln>
                          </wps:spPr>
                          <wps:bodyPr vert="horz" wrap="square" lIns="91440" tIns="45720" rIns="91440" bIns="45720" numCol="1" anchor="t" anchorCtr="0" compatLnSpc="1"/>
                        </wps:wsp>
                        <wps:wsp>
                          <wps:cNvPr id="85" name="Oval 10"/>
                          <wps:cNvSpPr>
                            <a:spLocks noChangeArrowheads="1"/>
                          </wps:cNvSpPr>
                          <wps:spPr bwMode="auto">
                            <a:xfrm>
                              <a:off x="2621" y="1542"/>
                              <a:ext cx="193" cy="191"/>
                            </a:xfrm>
                            <a:prstGeom prst="ellipse">
                              <a:avLst/>
                            </a:prstGeom>
                            <a:solidFill>
                              <a:srgbClr val="FEE7BE"/>
                            </a:solidFill>
                            <a:ln>
                              <a:noFill/>
                            </a:ln>
                          </wps:spPr>
                          <wps:bodyPr vert="horz" wrap="square" lIns="91440" tIns="45720" rIns="91440" bIns="45720" numCol="1" anchor="t" anchorCtr="0" compatLnSpc="1"/>
                        </wps:wsp>
                        <wps:wsp>
                          <wps:cNvPr id="86" name="Freeform 11"/>
                          <wps:cNvSpPr>
                            <a:spLocks noEditPoints="1"/>
                          </wps:cNvSpPr>
                          <wps:spPr bwMode="auto">
                            <a:xfrm>
                              <a:off x="2414" y="1833"/>
                              <a:ext cx="246" cy="473"/>
                            </a:xfrm>
                            <a:custGeom>
                              <a:avLst/>
                              <a:gdLst>
                                <a:gd name="T0" fmla="*/ 55 w 103"/>
                                <a:gd name="T1" fmla="*/ 54 h 199"/>
                                <a:gd name="T2" fmla="*/ 103 w 103"/>
                                <a:gd name="T3" fmla="*/ 54 h 199"/>
                                <a:gd name="T4" fmla="*/ 103 w 103"/>
                                <a:gd name="T5" fmla="*/ 199 h 199"/>
                                <a:gd name="T6" fmla="*/ 55 w 103"/>
                                <a:gd name="T7" fmla="*/ 199 h 199"/>
                                <a:gd name="T8" fmla="*/ 55 w 103"/>
                                <a:gd name="T9" fmla="*/ 54 h 199"/>
                                <a:gd name="T10" fmla="*/ 14 w 103"/>
                                <a:gd name="T11" fmla="*/ 32 h 199"/>
                                <a:gd name="T12" fmla="*/ 7 w 103"/>
                                <a:gd name="T13" fmla="*/ 14 h 199"/>
                                <a:gd name="T14" fmla="*/ 15 w 103"/>
                                <a:gd name="T15" fmla="*/ 6 h 199"/>
                                <a:gd name="T16" fmla="*/ 33 w 103"/>
                                <a:gd name="T17" fmla="*/ 14 h 199"/>
                                <a:gd name="T18" fmla="*/ 33 w 103"/>
                                <a:gd name="T19" fmla="*/ 32 h 199"/>
                                <a:gd name="T20" fmla="*/ 14 w 103"/>
                                <a:gd name="T21" fmla="*/ 32 h 1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3" h="199">
                                  <a:moveTo>
                                    <a:pt x="55" y="54"/>
                                  </a:moveTo>
                                  <a:cubicBezTo>
                                    <a:pt x="103" y="54"/>
                                    <a:pt x="103" y="54"/>
                                    <a:pt x="103" y="54"/>
                                  </a:cubicBezTo>
                                  <a:cubicBezTo>
                                    <a:pt x="103" y="199"/>
                                    <a:pt x="103" y="199"/>
                                    <a:pt x="103" y="199"/>
                                  </a:cubicBezTo>
                                  <a:cubicBezTo>
                                    <a:pt x="55" y="199"/>
                                    <a:pt x="55" y="199"/>
                                    <a:pt x="55" y="199"/>
                                  </a:cubicBezTo>
                                  <a:lnTo>
                                    <a:pt x="55" y="54"/>
                                  </a:lnTo>
                                  <a:close/>
                                  <a:moveTo>
                                    <a:pt x="14" y="32"/>
                                  </a:moveTo>
                                  <a:cubicBezTo>
                                    <a:pt x="4" y="32"/>
                                    <a:pt x="0" y="20"/>
                                    <a:pt x="7" y="14"/>
                                  </a:cubicBezTo>
                                  <a:cubicBezTo>
                                    <a:pt x="15" y="6"/>
                                    <a:pt x="15" y="6"/>
                                    <a:pt x="15" y="6"/>
                                  </a:cubicBezTo>
                                  <a:cubicBezTo>
                                    <a:pt x="22" y="0"/>
                                    <a:pt x="33" y="5"/>
                                    <a:pt x="33" y="14"/>
                                  </a:cubicBezTo>
                                  <a:cubicBezTo>
                                    <a:pt x="33" y="32"/>
                                    <a:pt x="33" y="32"/>
                                    <a:pt x="33" y="32"/>
                                  </a:cubicBezTo>
                                  <a:cubicBezTo>
                                    <a:pt x="14" y="32"/>
                                    <a:pt x="14" y="32"/>
                                    <a:pt x="14" y="32"/>
                                  </a:cubicBezTo>
                                  <a:close/>
                                </a:path>
                              </a:pathLst>
                            </a:custGeom>
                            <a:solidFill>
                              <a:srgbClr val="F7D04A"/>
                            </a:solidFill>
                            <a:ln>
                              <a:noFill/>
                            </a:ln>
                          </wps:spPr>
                          <wps:bodyPr vert="horz" wrap="square" lIns="91440" tIns="45720" rIns="91440" bIns="45720" numCol="1" anchor="t" anchorCtr="0" compatLnSpc="1"/>
                        </wps:wsp>
                        <wps:wsp>
                          <wps:cNvPr id="87" name="Freeform 12"/>
                          <wps:cNvSpPr/>
                          <wps:spPr bwMode="auto">
                            <a:xfrm>
                              <a:off x="2452" y="2635"/>
                              <a:ext cx="367" cy="102"/>
                            </a:xfrm>
                            <a:custGeom>
                              <a:avLst/>
                              <a:gdLst>
                                <a:gd name="T0" fmla="*/ 0 w 154"/>
                                <a:gd name="T1" fmla="*/ 0 h 43"/>
                                <a:gd name="T2" fmla="*/ 28 w 154"/>
                                <a:gd name="T3" fmla="*/ 43 h 43"/>
                                <a:gd name="T4" fmla="*/ 102 w 154"/>
                                <a:gd name="T5" fmla="*/ 43 h 43"/>
                                <a:gd name="T6" fmla="*/ 154 w 154"/>
                                <a:gd name="T7" fmla="*/ 0 h 43"/>
                                <a:gd name="T8" fmla="*/ 0 w 154"/>
                                <a:gd name="T9" fmla="*/ 0 h 43"/>
                              </a:gdLst>
                              <a:ahLst/>
                              <a:cxnLst>
                                <a:cxn ang="0">
                                  <a:pos x="T0" y="T1"/>
                                </a:cxn>
                                <a:cxn ang="0">
                                  <a:pos x="T2" y="T3"/>
                                </a:cxn>
                                <a:cxn ang="0">
                                  <a:pos x="T4" y="T5"/>
                                </a:cxn>
                                <a:cxn ang="0">
                                  <a:pos x="T6" y="T7"/>
                                </a:cxn>
                                <a:cxn ang="0">
                                  <a:pos x="T8" y="T9"/>
                                </a:cxn>
                              </a:cxnLst>
                              <a:rect l="0" t="0" r="r" b="b"/>
                              <a:pathLst>
                                <a:path w="154" h="43">
                                  <a:moveTo>
                                    <a:pt x="0" y="0"/>
                                  </a:moveTo>
                                  <a:cubicBezTo>
                                    <a:pt x="3" y="18"/>
                                    <a:pt x="14" y="33"/>
                                    <a:pt x="28" y="43"/>
                                  </a:cubicBezTo>
                                  <a:cubicBezTo>
                                    <a:pt x="102" y="43"/>
                                    <a:pt x="102" y="43"/>
                                    <a:pt x="102" y="43"/>
                                  </a:cubicBezTo>
                                  <a:cubicBezTo>
                                    <a:pt x="128" y="43"/>
                                    <a:pt x="149" y="24"/>
                                    <a:pt x="154" y="0"/>
                                  </a:cubicBezTo>
                                  <a:lnTo>
                                    <a:pt x="0" y="0"/>
                                  </a:lnTo>
                                  <a:close/>
                                </a:path>
                              </a:pathLst>
                            </a:custGeom>
                            <a:solidFill>
                              <a:srgbClr val="62C9CC"/>
                            </a:solidFill>
                            <a:ln>
                              <a:noFill/>
                            </a:ln>
                          </wps:spPr>
                          <wps:bodyPr vert="horz" wrap="square" lIns="91440" tIns="45720" rIns="91440" bIns="45720" numCol="1" anchor="t" anchorCtr="0" compatLnSpc="1"/>
                        </wps:wsp>
                        <wps:wsp>
                          <wps:cNvPr id="88" name="Freeform 13"/>
                          <wps:cNvSpPr/>
                          <wps:spPr bwMode="auto">
                            <a:xfrm>
                              <a:off x="2383" y="2635"/>
                              <a:ext cx="136" cy="102"/>
                            </a:xfrm>
                            <a:custGeom>
                              <a:avLst/>
                              <a:gdLst>
                                <a:gd name="T0" fmla="*/ 29 w 57"/>
                                <a:gd name="T1" fmla="*/ 0 h 43"/>
                                <a:gd name="T2" fmla="*/ 0 w 57"/>
                                <a:gd name="T3" fmla="*/ 0 h 43"/>
                                <a:gd name="T4" fmla="*/ 53 w 57"/>
                                <a:gd name="T5" fmla="*/ 43 h 43"/>
                                <a:gd name="T6" fmla="*/ 57 w 57"/>
                                <a:gd name="T7" fmla="*/ 43 h 43"/>
                                <a:gd name="T8" fmla="*/ 29 w 57"/>
                                <a:gd name="T9" fmla="*/ 0 h 43"/>
                              </a:gdLst>
                              <a:ahLst/>
                              <a:cxnLst>
                                <a:cxn ang="0">
                                  <a:pos x="T0" y="T1"/>
                                </a:cxn>
                                <a:cxn ang="0">
                                  <a:pos x="T2" y="T3"/>
                                </a:cxn>
                                <a:cxn ang="0">
                                  <a:pos x="T4" y="T5"/>
                                </a:cxn>
                                <a:cxn ang="0">
                                  <a:pos x="T6" y="T7"/>
                                </a:cxn>
                                <a:cxn ang="0">
                                  <a:pos x="T8" y="T9"/>
                                </a:cxn>
                              </a:cxnLst>
                              <a:rect l="0" t="0" r="r" b="b"/>
                              <a:pathLst>
                                <a:path w="57" h="43">
                                  <a:moveTo>
                                    <a:pt x="29" y="0"/>
                                  </a:moveTo>
                                  <a:cubicBezTo>
                                    <a:pt x="0" y="0"/>
                                    <a:pt x="0" y="0"/>
                                    <a:pt x="0" y="0"/>
                                  </a:cubicBezTo>
                                  <a:cubicBezTo>
                                    <a:pt x="5" y="24"/>
                                    <a:pt x="27" y="43"/>
                                    <a:pt x="53" y="43"/>
                                  </a:cubicBezTo>
                                  <a:cubicBezTo>
                                    <a:pt x="57" y="43"/>
                                    <a:pt x="57" y="43"/>
                                    <a:pt x="57" y="43"/>
                                  </a:cubicBezTo>
                                  <a:cubicBezTo>
                                    <a:pt x="43" y="33"/>
                                    <a:pt x="32" y="18"/>
                                    <a:pt x="29" y="0"/>
                                  </a:cubicBezTo>
                                  <a:close/>
                                </a:path>
                              </a:pathLst>
                            </a:custGeom>
                            <a:solidFill>
                              <a:srgbClr val="50A9A9"/>
                            </a:solidFill>
                            <a:ln>
                              <a:noFill/>
                            </a:ln>
                          </wps:spPr>
                          <wps:bodyPr vert="horz" wrap="square" lIns="91440" tIns="45720" rIns="91440" bIns="45720" numCol="1" anchor="t" anchorCtr="0" compatLnSpc="1"/>
                        </wps:wsp>
                        <wps:wsp>
                          <wps:cNvPr id="89" name="Freeform 14"/>
                          <wps:cNvSpPr/>
                          <wps:spPr bwMode="auto">
                            <a:xfrm>
                              <a:off x="2710" y="1837"/>
                              <a:ext cx="76" cy="72"/>
                            </a:xfrm>
                            <a:custGeom>
                              <a:avLst/>
                              <a:gdLst>
                                <a:gd name="T0" fmla="*/ 0 w 32"/>
                                <a:gd name="T1" fmla="*/ 12 h 30"/>
                                <a:gd name="T2" fmla="*/ 7 w 32"/>
                                <a:gd name="T3" fmla="*/ 2 h 30"/>
                                <a:gd name="T4" fmla="*/ 18 w 32"/>
                                <a:gd name="T5" fmla="*/ 4 h 30"/>
                                <a:gd name="T6" fmla="*/ 27 w 32"/>
                                <a:gd name="T7" fmla="*/ 11 h 30"/>
                                <a:gd name="T8" fmla="*/ 30 w 32"/>
                                <a:gd name="T9" fmla="*/ 23 h 30"/>
                                <a:gd name="T10" fmla="*/ 19 w 32"/>
                                <a:gd name="T11" fmla="*/ 30 h 30"/>
                                <a:gd name="T12" fmla="*/ 0 w 32"/>
                                <a:gd name="T13" fmla="*/ 30 h 30"/>
                                <a:gd name="T14" fmla="*/ 0 w 32"/>
                                <a:gd name="T15" fmla="*/ 12 h 3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2" h="30">
                                  <a:moveTo>
                                    <a:pt x="0" y="12"/>
                                  </a:moveTo>
                                  <a:cubicBezTo>
                                    <a:pt x="0" y="5"/>
                                    <a:pt x="5" y="3"/>
                                    <a:pt x="7" y="2"/>
                                  </a:cubicBezTo>
                                  <a:cubicBezTo>
                                    <a:pt x="8" y="1"/>
                                    <a:pt x="13" y="0"/>
                                    <a:pt x="18" y="4"/>
                                  </a:cubicBezTo>
                                  <a:cubicBezTo>
                                    <a:pt x="27" y="11"/>
                                    <a:pt x="27" y="11"/>
                                    <a:pt x="27" y="11"/>
                                  </a:cubicBezTo>
                                  <a:cubicBezTo>
                                    <a:pt x="32" y="16"/>
                                    <a:pt x="30" y="22"/>
                                    <a:pt x="30" y="23"/>
                                  </a:cubicBezTo>
                                  <a:cubicBezTo>
                                    <a:pt x="29" y="25"/>
                                    <a:pt x="26" y="30"/>
                                    <a:pt x="19" y="30"/>
                                  </a:cubicBezTo>
                                  <a:cubicBezTo>
                                    <a:pt x="0" y="30"/>
                                    <a:pt x="0" y="30"/>
                                    <a:pt x="0" y="30"/>
                                  </a:cubicBezTo>
                                  <a:cubicBezTo>
                                    <a:pt x="0" y="12"/>
                                    <a:pt x="0" y="12"/>
                                    <a:pt x="0" y="12"/>
                                  </a:cubicBezTo>
                                  <a:close/>
                                </a:path>
                              </a:pathLst>
                            </a:custGeom>
                            <a:solidFill>
                              <a:srgbClr val="F7D04A"/>
                            </a:solidFill>
                            <a:ln>
                              <a:noFill/>
                            </a:ln>
                          </wps:spPr>
                          <wps:bodyPr vert="horz" wrap="square" lIns="91440" tIns="45720" rIns="91440" bIns="45720" numCol="1" anchor="t" anchorCtr="0" compatLnSpc="1"/>
                        </wps:wsp>
                        <wps:wsp>
                          <wps:cNvPr id="90" name="Freeform 15"/>
                          <wps:cNvSpPr>
                            <a:spLocks noEditPoints="1"/>
                          </wps:cNvSpPr>
                          <wps:spPr bwMode="auto">
                            <a:xfrm>
                              <a:off x="1857" y="1128"/>
                              <a:ext cx="1491" cy="1128"/>
                            </a:xfrm>
                            <a:custGeom>
                              <a:avLst/>
                              <a:gdLst>
                                <a:gd name="T0" fmla="*/ 323 w 626"/>
                                <a:gd name="T1" fmla="*/ 71 h 474"/>
                                <a:gd name="T2" fmla="*/ 313 w 626"/>
                                <a:gd name="T3" fmla="*/ 0 h 474"/>
                                <a:gd name="T4" fmla="*/ 302 w 626"/>
                                <a:gd name="T5" fmla="*/ 71 h 474"/>
                                <a:gd name="T6" fmla="*/ 182 w 626"/>
                                <a:gd name="T7" fmla="*/ 108 h 474"/>
                                <a:gd name="T8" fmla="*/ 201 w 626"/>
                                <a:gd name="T9" fmla="*/ 98 h 474"/>
                                <a:gd name="T10" fmla="*/ 156 w 626"/>
                                <a:gd name="T11" fmla="*/ 42 h 474"/>
                                <a:gd name="T12" fmla="*/ 182 w 626"/>
                                <a:gd name="T13" fmla="*/ 108 h 474"/>
                                <a:gd name="T14" fmla="*/ 56 w 626"/>
                                <a:gd name="T15" fmla="*/ 152 h 474"/>
                                <a:gd name="T16" fmla="*/ 46 w 626"/>
                                <a:gd name="T17" fmla="*/ 170 h 474"/>
                                <a:gd name="T18" fmla="*/ 113 w 626"/>
                                <a:gd name="T19" fmla="*/ 195 h 474"/>
                                <a:gd name="T20" fmla="*/ 82 w 626"/>
                                <a:gd name="T21" fmla="*/ 311 h 474"/>
                                <a:gd name="T22" fmla="*/ 11 w 626"/>
                                <a:gd name="T23" fmla="*/ 300 h 474"/>
                                <a:gd name="T24" fmla="*/ 11 w 626"/>
                                <a:gd name="T25" fmla="*/ 322 h 474"/>
                                <a:gd name="T26" fmla="*/ 82 w 626"/>
                                <a:gd name="T27" fmla="*/ 311 h 474"/>
                                <a:gd name="T28" fmla="*/ 46 w 626"/>
                                <a:gd name="T29" fmla="*/ 452 h 474"/>
                                <a:gd name="T30" fmla="*/ 56 w 626"/>
                                <a:gd name="T31" fmla="*/ 471 h 474"/>
                                <a:gd name="T32" fmla="*/ 113 w 626"/>
                                <a:gd name="T33" fmla="*/ 426 h 474"/>
                                <a:gd name="T34" fmla="*/ 580 w 626"/>
                                <a:gd name="T35" fmla="*/ 452 h 474"/>
                                <a:gd name="T36" fmla="*/ 513 w 626"/>
                                <a:gd name="T37" fmla="*/ 426 h 474"/>
                                <a:gd name="T38" fmla="*/ 569 w 626"/>
                                <a:gd name="T39" fmla="*/ 471 h 474"/>
                                <a:gd name="T40" fmla="*/ 580 w 626"/>
                                <a:gd name="T41" fmla="*/ 452 h 474"/>
                                <a:gd name="T42" fmla="*/ 554 w 626"/>
                                <a:gd name="T43" fmla="*/ 301 h 474"/>
                                <a:gd name="T44" fmla="*/ 554 w 626"/>
                                <a:gd name="T45" fmla="*/ 322 h 474"/>
                                <a:gd name="T46" fmla="*/ 626 w 626"/>
                                <a:gd name="T47" fmla="*/ 311 h 474"/>
                                <a:gd name="T48" fmla="*/ 522 w 626"/>
                                <a:gd name="T49" fmla="*/ 202 h 474"/>
                                <a:gd name="T50" fmla="*/ 580 w 626"/>
                                <a:gd name="T51" fmla="*/ 170 h 474"/>
                                <a:gd name="T52" fmla="*/ 569 w 626"/>
                                <a:gd name="T53" fmla="*/ 152 h 474"/>
                                <a:gd name="T54" fmla="*/ 513 w 626"/>
                                <a:gd name="T55" fmla="*/ 196 h 474"/>
                                <a:gd name="T56" fmla="*/ 428 w 626"/>
                                <a:gd name="T57" fmla="*/ 112 h 474"/>
                                <a:gd name="T58" fmla="*/ 473 w 626"/>
                                <a:gd name="T59" fmla="*/ 56 h 474"/>
                                <a:gd name="T60" fmla="*/ 454 w 626"/>
                                <a:gd name="T61" fmla="*/ 45 h 474"/>
                                <a:gd name="T62" fmla="*/ 428 w 626"/>
                                <a:gd name="T63" fmla="*/ 112 h 4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626" h="474">
                                  <a:moveTo>
                                    <a:pt x="313" y="81"/>
                                  </a:moveTo>
                                  <a:cubicBezTo>
                                    <a:pt x="319" y="81"/>
                                    <a:pt x="323" y="77"/>
                                    <a:pt x="323" y="71"/>
                                  </a:cubicBezTo>
                                  <a:cubicBezTo>
                                    <a:pt x="323" y="10"/>
                                    <a:pt x="323" y="10"/>
                                    <a:pt x="323" y="10"/>
                                  </a:cubicBezTo>
                                  <a:cubicBezTo>
                                    <a:pt x="323" y="4"/>
                                    <a:pt x="319" y="0"/>
                                    <a:pt x="313" y="0"/>
                                  </a:cubicBezTo>
                                  <a:cubicBezTo>
                                    <a:pt x="307" y="0"/>
                                    <a:pt x="302" y="4"/>
                                    <a:pt x="302" y="10"/>
                                  </a:cubicBezTo>
                                  <a:cubicBezTo>
                                    <a:pt x="302" y="71"/>
                                    <a:pt x="302" y="71"/>
                                    <a:pt x="302" y="71"/>
                                  </a:cubicBezTo>
                                  <a:cubicBezTo>
                                    <a:pt x="302" y="77"/>
                                    <a:pt x="307" y="81"/>
                                    <a:pt x="313" y="81"/>
                                  </a:cubicBezTo>
                                  <a:close/>
                                  <a:moveTo>
                                    <a:pt x="182" y="108"/>
                                  </a:moveTo>
                                  <a:cubicBezTo>
                                    <a:pt x="186" y="114"/>
                                    <a:pt x="193" y="115"/>
                                    <a:pt x="198" y="112"/>
                                  </a:cubicBezTo>
                                  <a:cubicBezTo>
                                    <a:pt x="203" y="108"/>
                                    <a:pt x="204" y="102"/>
                                    <a:pt x="201" y="98"/>
                                  </a:cubicBezTo>
                                  <a:cubicBezTo>
                                    <a:pt x="171" y="45"/>
                                    <a:pt x="171" y="45"/>
                                    <a:pt x="171" y="45"/>
                                  </a:cubicBezTo>
                                  <a:cubicBezTo>
                                    <a:pt x="168" y="40"/>
                                    <a:pt x="161" y="39"/>
                                    <a:pt x="156" y="42"/>
                                  </a:cubicBezTo>
                                  <a:cubicBezTo>
                                    <a:pt x="151" y="44"/>
                                    <a:pt x="149" y="51"/>
                                    <a:pt x="152" y="56"/>
                                  </a:cubicBezTo>
                                  <a:lnTo>
                                    <a:pt x="182" y="108"/>
                                  </a:lnTo>
                                  <a:close/>
                                  <a:moveTo>
                                    <a:pt x="109" y="182"/>
                                  </a:moveTo>
                                  <a:cubicBezTo>
                                    <a:pt x="56" y="152"/>
                                    <a:pt x="56" y="152"/>
                                    <a:pt x="56" y="152"/>
                                  </a:cubicBezTo>
                                  <a:cubicBezTo>
                                    <a:pt x="51" y="149"/>
                                    <a:pt x="45" y="150"/>
                                    <a:pt x="42" y="155"/>
                                  </a:cubicBezTo>
                                  <a:cubicBezTo>
                                    <a:pt x="39" y="161"/>
                                    <a:pt x="40" y="167"/>
                                    <a:pt x="46" y="170"/>
                                  </a:cubicBezTo>
                                  <a:cubicBezTo>
                                    <a:pt x="98" y="200"/>
                                    <a:pt x="98" y="200"/>
                                    <a:pt x="98" y="200"/>
                                  </a:cubicBezTo>
                                  <a:cubicBezTo>
                                    <a:pt x="103" y="203"/>
                                    <a:pt x="111" y="201"/>
                                    <a:pt x="113" y="195"/>
                                  </a:cubicBezTo>
                                  <a:cubicBezTo>
                                    <a:pt x="115" y="190"/>
                                    <a:pt x="113" y="184"/>
                                    <a:pt x="109" y="182"/>
                                  </a:cubicBezTo>
                                  <a:close/>
                                  <a:moveTo>
                                    <a:pt x="82" y="311"/>
                                  </a:moveTo>
                                  <a:cubicBezTo>
                                    <a:pt x="82" y="305"/>
                                    <a:pt x="77" y="300"/>
                                    <a:pt x="71" y="300"/>
                                  </a:cubicBezTo>
                                  <a:cubicBezTo>
                                    <a:pt x="11" y="300"/>
                                    <a:pt x="11" y="300"/>
                                    <a:pt x="11" y="300"/>
                                  </a:cubicBezTo>
                                  <a:cubicBezTo>
                                    <a:pt x="5" y="300"/>
                                    <a:pt x="0" y="305"/>
                                    <a:pt x="0" y="311"/>
                                  </a:cubicBezTo>
                                  <a:cubicBezTo>
                                    <a:pt x="0" y="317"/>
                                    <a:pt x="5" y="322"/>
                                    <a:pt x="11" y="322"/>
                                  </a:cubicBezTo>
                                  <a:cubicBezTo>
                                    <a:pt x="71" y="322"/>
                                    <a:pt x="71" y="322"/>
                                    <a:pt x="71" y="322"/>
                                  </a:cubicBezTo>
                                  <a:cubicBezTo>
                                    <a:pt x="77" y="322"/>
                                    <a:pt x="82" y="317"/>
                                    <a:pt x="82" y="311"/>
                                  </a:cubicBezTo>
                                  <a:close/>
                                  <a:moveTo>
                                    <a:pt x="98" y="422"/>
                                  </a:moveTo>
                                  <a:cubicBezTo>
                                    <a:pt x="46" y="452"/>
                                    <a:pt x="46" y="452"/>
                                    <a:pt x="46" y="452"/>
                                  </a:cubicBezTo>
                                  <a:cubicBezTo>
                                    <a:pt x="41" y="455"/>
                                    <a:pt x="39" y="461"/>
                                    <a:pt x="41" y="466"/>
                                  </a:cubicBezTo>
                                  <a:cubicBezTo>
                                    <a:pt x="44" y="472"/>
                                    <a:pt x="51" y="474"/>
                                    <a:pt x="56" y="471"/>
                                  </a:cubicBezTo>
                                  <a:cubicBezTo>
                                    <a:pt x="109" y="441"/>
                                    <a:pt x="109" y="441"/>
                                    <a:pt x="109" y="441"/>
                                  </a:cubicBezTo>
                                  <a:cubicBezTo>
                                    <a:pt x="114" y="438"/>
                                    <a:pt x="116" y="431"/>
                                    <a:pt x="113" y="426"/>
                                  </a:cubicBezTo>
                                  <a:cubicBezTo>
                                    <a:pt x="110" y="421"/>
                                    <a:pt x="103" y="419"/>
                                    <a:pt x="98" y="422"/>
                                  </a:cubicBezTo>
                                  <a:close/>
                                  <a:moveTo>
                                    <a:pt x="580" y="452"/>
                                  </a:moveTo>
                                  <a:cubicBezTo>
                                    <a:pt x="527" y="422"/>
                                    <a:pt x="527" y="422"/>
                                    <a:pt x="527" y="422"/>
                                  </a:cubicBezTo>
                                  <a:cubicBezTo>
                                    <a:pt x="522" y="419"/>
                                    <a:pt x="516" y="421"/>
                                    <a:pt x="513" y="426"/>
                                  </a:cubicBezTo>
                                  <a:cubicBezTo>
                                    <a:pt x="510" y="431"/>
                                    <a:pt x="511" y="438"/>
                                    <a:pt x="517" y="441"/>
                                  </a:cubicBezTo>
                                  <a:cubicBezTo>
                                    <a:pt x="569" y="471"/>
                                    <a:pt x="569" y="471"/>
                                    <a:pt x="569" y="471"/>
                                  </a:cubicBezTo>
                                  <a:cubicBezTo>
                                    <a:pt x="574" y="474"/>
                                    <a:pt x="582" y="472"/>
                                    <a:pt x="584" y="466"/>
                                  </a:cubicBezTo>
                                  <a:cubicBezTo>
                                    <a:pt x="586" y="461"/>
                                    <a:pt x="584" y="455"/>
                                    <a:pt x="580" y="452"/>
                                  </a:cubicBezTo>
                                  <a:close/>
                                  <a:moveTo>
                                    <a:pt x="615" y="301"/>
                                  </a:moveTo>
                                  <a:cubicBezTo>
                                    <a:pt x="554" y="301"/>
                                    <a:pt x="554" y="301"/>
                                    <a:pt x="554" y="301"/>
                                  </a:cubicBezTo>
                                  <a:cubicBezTo>
                                    <a:pt x="549" y="301"/>
                                    <a:pt x="544" y="305"/>
                                    <a:pt x="544" y="311"/>
                                  </a:cubicBezTo>
                                  <a:cubicBezTo>
                                    <a:pt x="544" y="317"/>
                                    <a:pt x="549" y="322"/>
                                    <a:pt x="554" y="322"/>
                                  </a:cubicBezTo>
                                  <a:cubicBezTo>
                                    <a:pt x="615" y="322"/>
                                    <a:pt x="615" y="322"/>
                                    <a:pt x="615" y="322"/>
                                  </a:cubicBezTo>
                                  <a:cubicBezTo>
                                    <a:pt x="621" y="322"/>
                                    <a:pt x="626" y="317"/>
                                    <a:pt x="626" y="311"/>
                                  </a:cubicBezTo>
                                  <a:cubicBezTo>
                                    <a:pt x="626" y="305"/>
                                    <a:pt x="621" y="301"/>
                                    <a:pt x="615" y="301"/>
                                  </a:cubicBezTo>
                                  <a:close/>
                                  <a:moveTo>
                                    <a:pt x="522" y="202"/>
                                  </a:moveTo>
                                  <a:cubicBezTo>
                                    <a:pt x="524" y="202"/>
                                    <a:pt x="526" y="201"/>
                                    <a:pt x="527" y="200"/>
                                  </a:cubicBezTo>
                                  <a:cubicBezTo>
                                    <a:pt x="580" y="170"/>
                                    <a:pt x="580" y="170"/>
                                    <a:pt x="580" y="170"/>
                                  </a:cubicBezTo>
                                  <a:cubicBezTo>
                                    <a:pt x="585" y="167"/>
                                    <a:pt x="587" y="161"/>
                                    <a:pt x="584" y="156"/>
                                  </a:cubicBezTo>
                                  <a:cubicBezTo>
                                    <a:pt x="581" y="150"/>
                                    <a:pt x="574" y="149"/>
                                    <a:pt x="569" y="152"/>
                                  </a:cubicBezTo>
                                  <a:cubicBezTo>
                                    <a:pt x="517" y="182"/>
                                    <a:pt x="517" y="182"/>
                                    <a:pt x="517" y="182"/>
                                  </a:cubicBezTo>
                                  <a:cubicBezTo>
                                    <a:pt x="512" y="185"/>
                                    <a:pt x="510" y="191"/>
                                    <a:pt x="513" y="196"/>
                                  </a:cubicBezTo>
                                  <a:cubicBezTo>
                                    <a:pt x="515" y="200"/>
                                    <a:pt x="518" y="202"/>
                                    <a:pt x="522" y="202"/>
                                  </a:cubicBezTo>
                                  <a:close/>
                                  <a:moveTo>
                                    <a:pt x="428" y="112"/>
                                  </a:moveTo>
                                  <a:cubicBezTo>
                                    <a:pt x="433" y="115"/>
                                    <a:pt x="440" y="113"/>
                                    <a:pt x="443" y="108"/>
                                  </a:cubicBezTo>
                                  <a:cubicBezTo>
                                    <a:pt x="473" y="56"/>
                                    <a:pt x="473" y="56"/>
                                    <a:pt x="473" y="56"/>
                                  </a:cubicBezTo>
                                  <a:cubicBezTo>
                                    <a:pt x="476" y="51"/>
                                    <a:pt x="474" y="44"/>
                                    <a:pt x="469" y="42"/>
                                  </a:cubicBezTo>
                                  <a:cubicBezTo>
                                    <a:pt x="464" y="39"/>
                                    <a:pt x="457" y="40"/>
                                    <a:pt x="454" y="45"/>
                                  </a:cubicBezTo>
                                  <a:cubicBezTo>
                                    <a:pt x="424" y="98"/>
                                    <a:pt x="424" y="98"/>
                                    <a:pt x="424" y="98"/>
                                  </a:cubicBezTo>
                                  <a:cubicBezTo>
                                    <a:pt x="421" y="103"/>
                                    <a:pt x="423" y="109"/>
                                    <a:pt x="428" y="112"/>
                                  </a:cubicBezTo>
                                  <a:close/>
                                </a:path>
                              </a:pathLst>
                            </a:custGeom>
                            <a:solidFill>
                              <a:srgbClr val="000000"/>
                            </a:solidFill>
                            <a:ln>
                              <a:noFill/>
                            </a:ln>
                          </wps:spPr>
                          <wps:bodyPr vert="horz" wrap="square" lIns="91440" tIns="45720" rIns="91440" bIns="45720" numCol="1" anchor="t" anchorCtr="0" compatLnSpc="1"/>
                        </wps:wsp>
                      </wpg:grpSp>
                      <wps:wsp>
                        <wps:cNvPr id="91" name="文本框 26"/>
                        <wps:cNvSpPr txBox="1"/>
                        <wps:spPr>
                          <a:xfrm>
                            <a:off x="4480871" y="2762718"/>
                            <a:ext cx="4377643" cy="1818442"/>
                          </a:xfrm>
                          <a:prstGeom prst="rect">
                            <a:avLst/>
                          </a:prstGeom>
                          <a:noFill/>
                        </wps:spPr>
                        <wps:txbx>
                          <w:txbxContent>
                            <w:p>
                              <w:pPr>
                                <w:spacing w:line="360" w:lineRule="auto"/>
                                <w:ind w:right="-92" w:rightChars="-44"/>
                                <w:rPr>
                                  <w:rFonts w:ascii="宋体" w:hAnsi="宋体" w:eastAsia="宋体" w:cs="宋体"/>
                                  <w:sz w:val="18"/>
                                  <w:szCs w:val="18"/>
                                </w:rPr>
                              </w:pPr>
                              <w:r>
                                <w:rPr>
                                  <w:rFonts w:hint="eastAsia" w:ascii="宋体" w:hAnsi="宋体" w:eastAsia="宋体" w:cs="宋体"/>
                                  <w:sz w:val="18"/>
                                  <w:szCs w:val="18"/>
                                </w:rPr>
                                <w:t>究竟哪种配方更美味呢？亲爱的同学，请你在家动手试试吧！Biangbiang面中再加入哪些配料更美味呢？用美食类app搜一搜。</w:t>
                              </w:r>
                            </w:p>
                            <w:p>
                              <w:pPr>
                                <w:pStyle w:val="4"/>
                              </w:pPr>
                              <w:r>
                                <w:rPr>
                                  <w:rFonts w:ascii="Calibri" w:hAnsi="微软雅黑" w:eastAsia="微软雅黑"/>
                                  <w:b/>
                                  <w:color w:val="000000"/>
                                  <w:kern w:val="24"/>
                                  <w:sz w:val="88"/>
                                  <w:szCs w:val="88"/>
                                </w:rPr>
                                <w:t>工作能力小技巧</w:t>
                              </w:r>
                            </w:p>
                          </w:txbxContent>
                        </wps:txbx>
                        <wps:bodyPr wrap="square" rtlCol="0">
                          <a:noAutofit/>
                        </wps:bodyPr>
                      </wps:wsp>
                    </wpg:wgp>
                  </a:graphicData>
                </a:graphic>
              </wp:anchor>
            </w:drawing>
          </mc:Choice>
          <mc:Fallback>
            <w:pict>
              <v:group id="组合 27" o:spid="_x0000_s1026" o:spt="203" alt="7b0a202020202274657874626f78223a20227b5c2263617465676f72795f69645c223a31303531352c5c2269645c223a32303334303239307d220a7d0a" style="position:absolute;left:0pt;margin-left:-80.9pt;margin-top:10.3pt;height:82.8pt;width:416.3pt;z-index:251681792;mso-width-relative:page;mso-height-relative:page;" coordorigin="2580901,1826046" coordsize="6553085,2755114" o:gfxdata="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">
                <o:lock v:ext="edit" aspectratio="f"/>
                <v:roundrect id="矩形: 圆角 20" o:spid="_x0000_s1026" o:spt="2" style="position:absolute;left:3199878;top:2812076;height:1515544;width:5934108;v-text-anchor:middle;" fillcolor="#F7D04A" filled="t" stroked="t" coordsize="21600,21600" arcsize="0.245555555555556" o:gfxdata="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9dukO/&#10;AAAA2wAAAA8AAAAAAAAAAQAgAAAAIgAAAGRycy9kb3ducmV2LnhtbFBLAQIUABQAAAAIAIdO4kAz&#10;LwWeOwAAADkAAAAQAAAAAAAAAAEAIAAAAA4BAABkcnMvc2hhcGV4bWwueG1sUEsFBgAAAAAGAAYA&#10;WwEAALgDAAAAAA==&#10;">
                  <v:fill on="t" focussize="0,0"/>
                  <v:stroke weight="6pt" color="#000000 [3204]" miterlimit="8" joinstyle="miter"/>
                  <v:imagedata o:title=""/>
                  <o:lock v:ext="edit" aspectratio="f"/>
                </v:roundrect>
                <v:roundrect id="矩形: 圆角 22" o:spid="_x0000_s1026" o:spt="2" style="position:absolute;left:3376390;top:3100586;height:1178370;width:5649948;v-text-anchor:middle;" fillcolor="#FCC501" filled="t" stroked="f" coordsize="21600,21600" arcsize="0.245555555555556" o:gfxdata="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IrK1W5AAAA2wAA&#10;AA8AAAAAAAAAAQAgAAAAIgAAAGRycy9kb3ducmV2LnhtbFBLAQIUABQAAAAIAIdO4kAzLwWeOwAA&#10;ADkAAAAQAAAAAAAAAAEAIAAAAAgBAABkcnMvc2hhcGV4bWwueG1sUEsFBgAAAAAGAAYAWwEAALID&#10;AAAAAA==&#10;">
                  <v:fill on="t" focussize="0,0"/>
                  <v:stroke on="f" weight="6pt" miterlimit="8" joinstyle="miter"/>
                  <v:imagedata o:title=""/>
                  <o:lock v:ext="edit" aspectratio="f"/>
                </v:roundrect>
                <v:group id="Group 4" o:spid="_x0000_s1026" o:spt="203" style="position:absolute;left:2580901;top:1826046;height:2633663;width:2366962;rotation:-983040f;" coordorigin="1857,1128" coordsize="1491,1659" o:gfxdata="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6CZyavAAAANsAAAAPAAAAAAAAAAEAIAAAACIAAABkcnMvZG93bnJldi54bWxQ&#10;SwECFAAUAAAACACHTuJAMy8FnjsAAAA5AAAAFQAAAAAAAAABACAAAAALAQAAZHJzL2dyb3Vwc2hh&#10;cGV4bWwueG1sUEsFBgAAAAAGAAYAYAEAAMgDAAAAAA==&#10;">
                  <o:lock v:ext="edit" aspectratio="t"/>
                  <v:shape id="Freeform 5" o:spid="_x0000_s1026" o:spt="100" style="position:absolute;left:2198;top:1459;height:888;width:807;" fillcolor="#F7D04A" filled="t" stroked="f" coordsize="339,373" o:gfxdata="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uButLUAAADbAAAADwAA&#10;AAAAAAABACAAAAAiAAAAZHJzL2Rvd25yZXYueG1sUEsBAhQAFAAAAAgAh07iQDMvBZ47AAAAOQAA&#10;ABAAAAAAAAAAAQAgAAAABAEAAGRycy9zaGFwZXhtbC54bWxQSwUGAAAAAAYABgBbAQAArgMAAAAA&#10;" path="m170,0c76,0,0,76,0,169c0,238,41,298,101,324c101,373,101,373,101,373c239,373,239,373,239,373c239,324,239,324,239,324c298,298,339,238,339,169c339,76,263,0,170,0xe">
                    <v:path o:connectlocs="404,0;0,402;240,771;240,888;568,888;568,771;807,402;404,0" o:connectangles="0,0,0,0,0,0,0,0"/>
                    <v:fill on="t" focussize="0,0"/>
                    <v:stroke on="f"/>
                    <v:imagedata o:title=""/>
                    <o:lock v:ext="edit" aspectratio="f"/>
                  </v:shape>
                  <v:shape id="Freeform 6" o:spid="_x0000_s1026" o:spt="100" style="position:absolute;left:2198;top:1459;height:888;width:452;" fillcolor="#F3B41B" filled="t" stroked="f" coordsize="190,373" o:gfxdata="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t3eBb4A&#10;AADbAAAADwAAAAAAAAABACAAAAAiAAAAZHJzL2Rvd25yZXYueG1sUEsBAhQAFAAAAAgAh07iQDMv&#10;BZ47AAAAOQAAABAAAAAAAAAAAQAgAAAADQEAAGRycy9zaGFwZXhtbC54bWxQSwUGAAAAAAYABgBb&#10;AQAAtwMAAAAA&#10;" path="m40,169c40,83,106,12,190,2c183,1,177,0,170,0c76,0,0,76,0,170c0,238,41,298,101,324c101,373,101,373,101,373c141,373,141,373,141,373c141,324,141,324,141,324c82,298,40,238,40,169xe">
                    <v:path o:connectlocs="95,402;452,4;404,0;0,404;240,771;240,888;335,888;335,771;95,402" o:connectangles="0,0,0,0,0,0,0,0,0"/>
                    <v:fill on="t" focussize="0,0"/>
                    <v:stroke on="f"/>
                    <v:imagedata o:title=""/>
                    <o:lock v:ext="edit" aspectratio="f"/>
                  </v:shape>
                  <v:shape id="Freeform 7" o:spid="_x0000_s1026" o:spt="100" style="position:absolute;left:2355;top:2333;height:431;width:493;" fillcolor="#62C9CC" filled="t" stroked="f" coordsize="207,181" o:gfxdata="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msu/vQAA&#10;ANsAAAAPAAAAAAAAAAEAIAAAACIAAABkcnMvZG93bnJldi54bWxQSwECFAAUAAAACACHTuJAMy8F&#10;njsAAAA5AAAAEAAAAAAAAAABACAAAAAMAQAAZHJzL3NoYXBleG1sLnhtbFBLBQYAAAAABgAGAFsB&#10;AAC2AwAAAAA=&#10;" path="m143,181c65,181,65,181,65,181c29,181,0,152,0,116c0,0,0,0,0,0c207,0,207,0,207,0c207,116,207,116,207,116c207,152,178,181,143,181xe">
                    <v:path o:connectlocs="340,431;154,431;0,276;0,0;493,0;493,276;340,431" o:connectangles="0,0,0,0,0,0,0"/>
                    <v:fill on="t" focussize="0,0"/>
                    <v:stroke on="f"/>
                    <v:imagedata o:title=""/>
                    <o:lock v:ext="edit" aspectratio="f"/>
                  </v:shape>
                  <v:shape id="Freeform 8" o:spid="_x0000_s1026" o:spt="100" style="position:absolute;left:2355;top:2333;height:431;width:250;" fillcolor="#50A9A9" filled="t" stroked="f" coordsize="105,181" o:gfxdata="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EachbsAAADb&#10;AAAADwAAAAAAAAABACAAAAAiAAAAZHJzL2Rvd25yZXYueG1sUEsBAhQAFAAAAAgAh07iQDMvBZ47&#10;AAAAOQAAABAAAAAAAAAAAQAgAAAACgEAAGRycy9zaGFwZXhtbC54bWxQSwUGAAAAAAYABgBbAQAA&#10;tAMAAAAA&#10;" path="m12,127c41,127,41,127,41,127c41,123,40,120,40,116c40,0,40,0,40,0c0,0,0,0,0,0c0,116,0,116,0,116c0,152,29,181,65,181c105,181,105,181,105,181c92,181,80,177,69,170c65,170,65,170,65,170c39,170,17,151,12,127xe">
                    <v:path o:connectlocs="28,302;97,302;95,276;95,0;0,0;0,276;154,431;250,431;164,404;154,404;28,302" o:connectangles="0,0,0,0,0,0,0,0,0,0,0"/>
                    <v:fill on="t" focussize="0,0"/>
                    <v:stroke on="f"/>
                    <v:imagedata o:title=""/>
                    <o:lock v:ext="edit" aspectratio="f"/>
                  </v:shape>
                  <v:shape id="Freeform 9" o:spid="_x0000_s1026" o:spt="100" style="position:absolute;left:2171;top:1435;height:1352;width:860;" fillcolor="#000000" filled="t" stroked="f" coordsize="361,568" o:gfxdata="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U4QhvQAA&#10;ANsAAAAPAAAAAAAAAAEAIAAAACIAAABkcnMvZG93bnJldi54bWxQSwECFAAUAAAACACHTuJAMy8F&#10;njsAAAA5AAAAEAAAAAAAAAABACAAAAAMAQAAZHJzL3NoYXBleG1sLnhtbFBLBQYAAAAABgAGAFsB&#10;AAC2AwAAAAA=&#10;" path="m181,0c143,0,107,11,77,32c72,36,71,43,74,47c78,52,84,53,89,50c116,31,148,21,181,21c268,21,340,92,340,179c340,242,303,299,245,324c242,326,239,330,239,334c239,366,239,366,239,366c226,366,226,366,226,366c226,221,226,221,226,221c245,221,245,221,245,221c259,221,271,213,276,200c281,188,277,174,267,165c259,157,259,157,259,157c249,148,236,146,224,151c212,157,205,168,205,181c205,199,205,199,205,199c157,199,157,199,157,199c157,181,157,181,157,181c157,168,150,157,138,151c126,146,113,148,103,157c94,165,94,165,94,165c84,174,81,188,86,200c91,213,102,221,116,221c135,221,135,221,135,221c135,366,135,366,135,366c122,366,122,366,122,366c122,334,122,334,122,334c122,330,120,326,116,324c59,299,22,242,22,179c22,143,34,109,57,80c61,76,60,69,55,65c51,61,44,62,40,67c14,99,0,139,0,179c0,248,39,311,101,341c101,366,101,366,101,366c77,366,77,366,77,366c71,366,66,371,66,377c66,493,66,493,66,493c66,535,100,568,142,568c220,568,220,568,220,568c261,568,295,535,295,493c295,463,295,463,295,463c295,457,290,452,284,452c278,452,274,457,274,463c274,483,274,483,274,483c88,483,88,483,88,483c88,445,88,445,88,445c244,445,244,445,244,445c250,445,255,440,255,434c255,428,250,424,244,424c88,424,88,424,88,424c88,388,88,388,88,388c274,388,274,388,274,388c274,406,274,406,274,406c274,412,278,417,284,417c290,417,295,412,295,406c295,377,295,377,295,377c295,371,290,366,284,366c261,366,261,366,261,366c261,341,261,341,261,341c322,310,361,248,361,179c361,80,280,0,181,0xe">
                    <v:path o:connectlocs="183,76;212,119;809,426;569,795;538,871;583,526;636,392;533,359;488,473;374,430;245,373;204,476;321,526;290,871;276,771;135,190;95,159;240,811;183,871;157,1173;524,1352;702,1102;652,1102;209,1149;581,1059;581,1009;209,923;652,966;702,966;676,871;621,811;431,0" o:connectangles="0,0,0,0,0,0,0,0,0,0,0,0,0,0,0,0,0,0,0,0,0,0,0,0,0,0,0,0,0,0,0,0"/>
                    <v:fill on="t" focussize="0,0"/>
                    <v:stroke on="f"/>
                    <v:imagedata o:title=""/>
                    <o:lock v:ext="edit" aspectratio="f"/>
                  </v:shape>
                  <v:shape id="Oval 10" o:spid="_x0000_s1026" o:spt="3" type="#_x0000_t3" style="position:absolute;left:2621;top:1542;height:191;width:193;" fillcolor="#FEE7BE" filled="t" stroked="f" coordsize="21600,21600" o:gfxdata="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y8dHL4A&#10;AADbAAAADwAAAAAAAAABACAAAAAiAAAAZHJzL2Rvd25yZXYueG1sUEsBAhQAFAAAAAgAh07iQDMv&#10;BZ47AAAAOQAAABAAAAAAAAAAAQAgAAAADQEAAGRycy9zaGFwZXhtbC54bWxQSwUGAAAAAAYABgBb&#10;AQAAtwMAAAAA&#10;">
                    <v:fill on="t" focussize="0,0"/>
                    <v:stroke on="f"/>
                    <v:imagedata o:title=""/>
                    <o:lock v:ext="edit" aspectratio="f"/>
                  </v:shape>
                  <v:shape id="Freeform 11" o:spid="_x0000_s1026" o:spt="100" style="position:absolute;left:2414;top:1833;height:473;width:246;" fillcolor="#F7D04A" filled="t" stroked="f" coordsize="103,199" o:gfxdata="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u/3S8AAAA&#10;2wAAAA8AAAAAAAAAAQAgAAAAIgAAAGRycy9kb3ducmV2LnhtbFBLAQIUABQAAAAIAIdO4kAzLwWe&#10;OwAAADkAAAAQAAAAAAAAAAEAIAAAAAsBAABkcnMvc2hhcGV4bWwueG1sUEsFBgAAAAAGAAYAWwEA&#10;ALUDAAAAAA==&#10;" path="m55,54c103,54,103,54,103,54c103,199,103,199,103,199c55,199,55,199,55,199l55,54xm14,32c4,32,0,20,7,14c15,6,15,6,15,6c22,0,33,5,33,14c33,32,33,32,33,32c14,32,14,32,14,32xe">
                    <v:path o:connectlocs="131,128;246,128;246,473;131,473;131,128;33,76;16,33;35,14;78,33;78,76;33,76" o:connectangles="0,0,0,0,0,0,0,0,0,0,0"/>
                    <v:fill on="t" focussize="0,0"/>
                    <v:stroke on="f"/>
                    <v:imagedata o:title=""/>
                    <o:lock v:ext="edit" aspectratio="f"/>
                  </v:shape>
                  <v:shape id="Freeform 12" o:spid="_x0000_s1026" o:spt="100" style="position:absolute;left:2452;top:2635;height:102;width:367;" fillcolor="#62C9CC" filled="t" stroked="f" coordsize="154,43" o:gfxdata="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RLlkvQAA&#10;ANsAAAAPAAAAAAAAAAEAIAAAACIAAABkcnMvZG93bnJldi54bWxQSwECFAAUAAAACACHTuJAMy8F&#10;njsAAAA5AAAAEAAAAAAAAAABACAAAAAMAQAAZHJzL3NoYXBleG1sLnhtbFBLBQYAAAAABgAGAFsB&#10;AAC2AwAAAAA=&#10;" path="m0,0c3,18,14,33,28,43c102,43,102,43,102,43c128,43,149,24,154,0l0,0xe">
                    <v:path o:connectlocs="0,0;66,102;243,102;367,0;0,0" o:connectangles="0,0,0,0,0"/>
                    <v:fill on="t" focussize="0,0"/>
                    <v:stroke on="f"/>
                    <v:imagedata o:title=""/>
                    <o:lock v:ext="edit" aspectratio="f"/>
                  </v:shape>
                  <v:shape id="Freeform 13" o:spid="_x0000_s1026" o:spt="100" style="position:absolute;left:2383;top:2635;height:102;width:136;" fillcolor="#50A9A9" filled="t" stroked="f" coordsize="57,43" o:gfxdata="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x0S+u5AAAA2wAA&#10;AA8AAAAAAAAAAQAgAAAAIgAAAGRycy9kb3ducmV2LnhtbFBLAQIUABQAAAAIAIdO4kAzLwWeOwAA&#10;ADkAAAAQAAAAAAAAAAEAIAAAAAgBAABkcnMvc2hhcGV4bWwueG1sUEsFBgAAAAAGAAYAWwEAALID&#10;AAAAAA==&#10;" path="m29,0c0,0,0,0,0,0c5,24,27,43,53,43c57,43,57,43,57,43c43,33,32,18,29,0xe">
                    <v:path o:connectlocs="69,0;0,0;126,102;136,102;69,0" o:connectangles="0,0,0,0,0"/>
                    <v:fill on="t" focussize="0,0"/>
                    <v:stroke on="f"/>
                    <v:imagedata o:title=""/>
                    <o:lock v:ext="edit" aspectratio="f"/>
                  </v:shape>
                  <v:shape id="Freeform 14" o:spid="_x0000_s1026" o:spt="100" style="position:absolute;left:2710;top:1837;height:72;width:76;" fillcolor="#F7D04A" filled="t" stroked="f" coordsize="32,30" o:gfxdata="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I+Vcq5AAAA2wAA&#10;AA8AAAAAAAAAAQAgAAAAIgAAAGRycy9kb3ducmV2LnhtbFBLAQIUABQAAAAIAIdO4kAzLwWeOwAA&#10;ADkAAAAQAAAAAAAAAAEAIAAAAAgBAABkcnMvc2hhcGV4bWwueG1sUEsFBgAAAAAGAAYAWwEAALID&#10;AAAAAA==&#10;" path="m0,12c0,5,5,3,7,2c8,1,13,0,18,4c27,11,27,11,27,11c32,16,30,22,30,23c29,25,26,30,19,30c0,30,0,30,0,30c0,12,0,12,0,12xe">
                    <v:path o:connectlocs="0,28;16,4;42,9;64,26;71,55;45,72;0,72;0,28" o:connectangles="0,0,0,0,0,0,0,0"/>
                    <v:fill on="t" focussize="0,0"/>
                    <v:stroke on="f"/>
                    <v:imagedata o:title=""/>
                    <o:lock v:ext="edit" aspectratio="f"/>
                  </v:shape>
                  <v:shape id="Freeform 15" o:spid="_x0000_s1026" o:spt="100" style="position:absolute;left:1857;top:1128;height:1128;width:1491;" fillcolor="#000000" filled="t" stroked="f" coordsize="626,474" o:gfxdata="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ubfLy5AAAA2wAA&#10;AA8AAAAAAAAAAQAgAAAAIgAAAGRycy9kb3ducmV2LnhtbFBLAQIUABQAAAAIAIdO4kAzLwWeOwAA&#10;ADkAAAAQAAAAAAAAAAEAIAAAAAgBAABkcnMvc2hhcGV4bWwueG1sUEsFBgAAAAAGAAYAWwEAALID&#10;AAAAAA==&#10;" path="m313,81c319,81,323,77,323,71c323,10,323,10,323,10c323,4,319,0,313,0c307,0,302,4,302,10c302,71,302,71,302,71c302,77,307,81,313,81xm182,108c186,114,193,115,198,112c203,108,204,102,201,98c171,45,171,45,171,45c168,40,161,39,156,42c151,44,149,51,152,56l182,108xm109,182c56,152,56,152,56,152c51,149,45,150,42,155c39,161,40,167,46,170c98,200,98,200,98,200c103,203,111,201,113,195c115,190,113,184,109,182xm82,311c82,305,77,300,71,300c11,300,11,300,11,300c5,300,0,305,0,311c0,317,5,322,11,322c71,322,71,322,71,322c77,322,82,317,82,311xm98,422c46,452,46,452,46,452c41,455,39,461,41,466c44,472,51,474,56,471c109,441,109,441,109,441c114,438,116,431,113,426c110,421,103,419,98,422xm580,452c527,422,527,422,527,422c522,419,516,421,513,426c510,431,511,438,517,441c569,471,569,471,569,471c574,474,582,472,584,466c586,461,584,455,580,452xm615,301c554,301,554,301,554,301c549,301,544,305,544,311c544,317,549,322,554,322c615,322,615,322,615,322c621,322,626,317,626,311c626,305,621,301,615,301xm522,202c524,202,526,201,527,200c580,170,580,170,580,170c585,167,587,161,584,156c581,150,574,149,569,152c517,182,517,182,517,182c512,185,510,191,513,196c515,200,518,202,522,202xm428,112c433,115,440,113,443,108c473,56,473,56,473,56c476,51,474,44,469,42c464,39,457,40,454,45c424,98,424,98,424,98c421,103,423,109,428,112xe">
                    <v:path o:connectlocs="769,168;745,0;719,168;433,257;478,233;371,99;433,257;133,361;109,404;269,464;195,740;26,713;26,766;195,740;109,1075;133,1120;269,1013;1381,1075;1221,1013;1355,1120;1381,1075;1319,716;1319,766;1491,740;1243,480;1381,404;1355,361;1221,466;1019,266;1126,133;1081,107;1019,266" o:connectangles="0,0,0,0,0,0,0,0,0,0,0,0,0,0,0,0,0,0,0,0,0,0,0,0,0,0,0,0,0,0,0,0"/>
                    <v:fill on="t" focussize="0,0"/>
                    <v:stroke on="f"/>
                    <v:imagedata o:title=""/>
                    <o:lock v:ext="edit" aspectratio="f"/>
                  </v:shape>
                </v:group>
                <v:shape id="文本框 26" o:spid="_x0000_s1026" o:spt="202" type="#_x0000_t202" style="position:absolute;left:4480871;top:2762718;height:1818442;width:4377643;" filled="f" stroked="f" coordsize="21600,21600" o:gfxdata="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SwgN7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spacing w:line="360" w:lineRule="auto"/>
                          <w:ind w:right="-92" w:rightChars="-44"/>
                          <w:rPr>
                            <w:rFonts w:ascii="宋体" w:hAnsi="宋体" w:eastAsia="宋体" w:cs="宋体"/>
                            <w:sz w:val="18"/>
                            <w:szCs w:val="18"/>
                          </w:rPr>
                        </w:pPr>
                        <w:r>
                          <w:rPr>
                            <w:rFonts w:hint="eastAsia" w:ascii="宋体" w:hAnsi="宋体" w:eastAsia="宋体" w:cs="宋体"/>
                            <w:sz w:val="18"/>
                            <w:szCs w:val="18"/>
                          </w:rPr>
                          <w:t>究竟哪种配方更美味呢？亲爱的同学，请你在家动手试试吧！Biangbiang面中再加入哪些配料更美味呢？用美食类app搜一搜。</w:t>
                        </w:r>
                      </w:p>
                      <w:p>
                        <w:pPr>
                          <w:pStyle w:val="4"/>
                        </w:pPr>
                        <w:r>
                          <w:rPr>
                            <w:rFonts w:ascii="Calibri" w:hAnsi="微软雅黑" w:eastAsia="微软雅黑"/>
                            <w:b/>
                            <w:color w:val="000000"/>
                            <w:kern w:val="24"/>
                            <w:sz w:val="88"/>
                            <w:szCs w:val="88"/>
                          </w:rPr>
                          <w:t>工作能力小技巧</w:t>
                        </w:r>
                      </w:p>
                    </w:txbxContent>
                  </v:textbox>
                </v:shape>
              </v:group>
            </w:pict>
          </mc:Fallback>
        </mc:AlternateConten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宋体" w:hAnsi="宋体" w:eastAsia="宋体" w:cs="宋体"/>
          <w:sz w:val="24"/>
        </w:rPr>
        <w:drawing>
          <wp:anchor distT="0" distB="0" distL="114300" distR="114300" simplePos="0" relativeHeight="251676672" behindDoc="0" locked="0" layoutInCell="1" allowOverlap="1">
            <wp:simplePos x="0" y="0"/>
            <wp:positionH relativeFrom="column">
              <wp:posOffset>4138295</wp:posOffset>
            </wp:positionH>
            <wp:positionV relativeFrom="paragraph">
              <wp:posOffset>736600</wp:posOffset>
            </wp:positionV>
            <wp:extent cx="1657985" cy="1002030"/>
            <wp:effectExtent l="0" t="0" r="3175" b="3810"/>
            <wp:wrapSquare wrapText="bothSides"/>
            <wp:docPr id="94" name="图片 94" descr="a9a2b29860975cbb852bf431cd6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a9a2b29860975cbb852bf431cd61293"/>
                    <pic:cNvPicPr>
                      <a:picLocks noChangeAspect="1"/>
                    </pic:cNvPicPr>
                  </pic:nvPicPr>
                  <pic:blipFill>
                    <a:blip r:embed="rId39"/>
                    <a:stretch>
                      <a:fillRect/>
                    </a:stretch>
                  </pic:blipFill>
                  <pic:spPr>
                    <a:xfrm>
                      <a:off x="0" y="0"/>
                      <a:ext cx="1657985" cy="1002030"/>
                    </a:xfrm>
                    <a:prstGeom prst="roundRect">
                      <a:avLst/>
                    </a:prstGeom>
                  </pic:spPr>
                </pic:pic>
              </a:graphicData>
            </a:graphic>
          </wp:anchor>
        </w:drawing>
      </w:r>
      <w:r>
        <w:rPr>
          <w:rFonts w:hint="eastAsia" w:ascii="宋体" w:hAnsi="宋体" w:eastAsia="宋体" w:cs="宋体"/>
          <w:sz w:val="24"/>
        </w:rPr>
        <w:t>3.新年将至，冬日暖阳正是全中国忙着制作“香肠的”好时机。全中国的妈妈们都忙活起来了，同学们也去帮帮忙吧！这是一位江西妈妈和一位广东妈妈各用10斤肉（3斤肥肉7斤瘦肉）做香肠的秘方！</w:t>
      </w:r>
    </w:p>
    <w:tbl>
      <w:tblPr>
        <w:tblStyle w:val="6"/>
        <w:tblpPr w:leftFromText="180" w:rightFromText="180" w:vertAnchor="text" w:horzAnchor="page" w:tblpX="1515" w:tblpY="10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110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白糖</w:t>
            </w:r>
          </w:p>
        </w:tc>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250g</w:t>
            </w:r>
          </w:p>
        </w:tc>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70g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盐</w:t>
            </w:r>
          </w:p>
        </w:tc>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50g</w:t>
            </w:r>
          </w:p>
        </w:tc>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90g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酱油</w:t>
            </w:r>
          </w:p>
        </w:tc>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250g</w:t>
            </w:r>
          </w:p>
        </w:tc>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200g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酒</w:t>
            </w:r>
          </w:p>
        </w:tc>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150g</w:t>
            </w:r>
          </w:p>
        </w:tc>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100g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各类辣椒</w:t>
            </w:r>
          </w:p>
        </w:tc>
        <w:tc>
          <w:tcPr>
            <w:tcW w:w="1100" w:type="dxa"/>
          </w:tcPr>
          <w:p>
            <w:pPr>
              <w:spacing w:line="360" w:lineRule="auto"/>
              <w:ind w:right="-92" w:rightChars="-44"/>
              <w:jc w:val="center"/>
              <w:rPr>
                <w:rFonts w:ascii="宋体" w:hAnsi="宋体" w:eastAsia="宋体" w:cs="宋体"/>
                <w:sz w:val="24"/>
              </w:rPr>
            </w:pPr>
          </w:p>
        </w:tc>
        <w:tc>
          <w:tcPr>
            <w:tcW w:w="1100"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100g</w:t>
            </w:r>
          </w:p>
        </w:tc>
      </w:tr>
    </w:tbl>
    <w:p>
      <w:pPr>
        <w:spacing w:line="360" w:lineRule="auto"/>
        <w:ind w:right="-92" w:rightChars="-44"/>
        <w:rPr>
          <w:rFonts w:ascii="宋体" w:hAnsi="宋体" w:eastAsia="宋体" w:cs="宋体"/>
          <w:sz w:val="24"/>
        </w:rPr>
      </w:pPr>
      <w:r>
        <w:rPr>
          <w:rFonts w:hint="eastAsia" w:ascii="宋体" w:hAnsi="宋体" w:eastAsia="宋体" w:cs="宋体"/>
          <w:sz w:val="24"/>
        </w:rPr>
        <w:t>左边是（      ）妈妈的配方；</w:t>
      </w:r>
    </w:p>
    <w:p>
      <w:pPr>
        <w:spacing w:line="360" w:lineRule="auto"/>
        <w:ind w:right="-92" w:rightChars="-44"/>
        <w:rPr>
          <w:rFonts w:ascii="宋体" w:hAnsi="宋体" w:eastAsia="宋体" w:cs="宋体"/>
          <w:sz w:val="24"/>
        </w:rPr>
      </w:pPr>
      <w:r>
        <w:rPr>
          <w:rFonts w:hint="eastAsia" w:ascii="宋体" w:hAnsi="宋体" w:eastAsia="宋体" w:cs="宋体"/>
          <w:sz w:val="24"/>
        </w:rPr>
        <w:t>右边是（      ）妈妈的配方。</w:t>
      </w:r>
    </w:p>
    <w:p>
      <w:pPr>
        <w:spacing w:line="360" w:lineRule="auto"/>
        <w:ind w:right="-92" w:rightChars="-44"/>
        <w:rPr>
          <w:rFonts w:ascii="宋体" w:hAnsi="宋体" w:eastAsia="宋体" w:cs="宋体"/>
          <w:sz w:val="24"/>
        </w:rPr>
      </w:pPr>
      <w:r>
        <w:rPr>
          <w:rFonts w:hint="eastAsia" w:ascii="宋体" w:hAnsi="宋体" w:eastAsia="宋体" w:cs="宋体"/>
          <w:sz w:val="24"/>
        </w:rPr>
        <w:t>广东妈妈做的香肠比江西妈妈做的香肠（      ）（填一味调料）多，多百分之几？</w: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宋体" w:hAnsi="宋体" w:eastAsia="宋体" w:cs="宋体"/>
          <w:sz w:val="24"/>
        </w:rPr>
        <w:t>江西妈妈做的香肠比广东妈妈做的香肠（    ）（填一味调料）多，多百分之几？</w: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44608" behindDoc="0" locked="0" layoutInCell="1" allowOverlap="1">
                <wp:simplePos x="0" y="0"/>
                <wp:positionH relativeFrom="column">
                  <wp:posOffset>2519045</wp:posOffset>
                </wp:positionH>
                <wp:positionV relativeFrom="paragraph">
                  <wp:posOffset>879475</wp:posOffset>
                </wp:positionV>
                <wp:extent cx="365760" cy="278130"/>
                <wp:effectExtent l="0" t="0" r="0" b="0"/>
                <wp:wrapNone/>
                <wp:docPr id="272" name="文本框 272"/>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69.25pt;height:21.9pt;width:28.8pt;z-index:251844608;mso-width-relative:page;mso-height-relative:page;" filled="f" stroked="f" coordsize="21600,21600" o:gfxdata="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uXdpPdwAAAALAQAADwAAAAAAAAABACAAAAAi&#10;AAAAZHJzL2Rvd25yZXYueG1sUEsBAhQAFAAAAAgAh07iQGEqGG8/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16</w:t>
                      </w:r>
                    </w:p>
                  </w:txbxContent>
                </v:textbox>
              </v:shape>
            </w:pict>
          </mc:Fallback>
        </mc:AlternateContent>
      </w:r>
    </w:p>
    <w:p>
      <w:pPr>
        <w:spacing w:line="360" w:lineRule="auto"/>
        <w:ind w:right="-92" w:rightChars="-44" w:firstLine="480" w:firstLineChars="200"/>
        <w:rPr>
          <w:rFonts w:ascii="宋体" w:hAnsi="宋体" w:eastAsia="宋体" w:cs="宋体"/>
          <w:sz w:val="24"/>
        </w:rPr>
      </w:pPr>
      <w:r>
        <w:rPr>
          <w:rFonts w:hint="eastAsia" w:ascii="宋体" w:hAnsi="宋体" w:eastAsia="宋体" w:cs="宋体"/>
          <w:sz w:val="24"/>
        </w:rPr>
        <w:drawing>
          <wp:anchor distT="0" distB="0" distL="114300" distR="114300" simplePos="0" relativeHeight="251821056" behindDoc="1" locked="0" layoutInCell="1" allowOverlap="1">
            <wp:simplePos x="0" y="0"/>
            <wp:positionH relativeFrom="column">
              <wp:posOffset>-1168400</wp:posOffset>
            </wp:positionH>
            <wp:positionV relativeFrom="page">
              <wp:posOffset>-24765</wp:posOffset>
            </wp:positionV>
            <wp:extent cx="7588250" cy="10734040"/>
            <wp:effectExtent l="0" t="0" r="1270" b="10160"/>
            <wp:wrapNone/>
            <wp:docPr id="542" name="图片 542"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542"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宋体" w:hAnsi="宋体" w:eastAsia="宋体" w:cs="宋体"/>
          <w:sz w:val="24"/>
        </w:rPr>
        <w:t>地大物博的中国美食文化博大精深，源远流长，这一切都离不开勤劳智慧的中国人民爱劳动、吃苦耐劳的好品质。百分数让中国美食更精准地向世界更多人展示与发扬。烘焙业进入中国家庭中也被越来越多中国家庭喜爱。请查阅相关资料，做好摘录，并和小伙伴探讨你们想一起研究的方向。</w:t>
      </w:r>
    </w:p>
    <w:p>
      <w:pPr>
        <w:spacing w:line="360" w:lineRule="auto"/>
        <w:ind w:right="-92" w:rightChars="-44"/>
        <w:rPr>
          <w:rFonts w:ascii="宋体" w:hAnsi="宋体" w:eastAsia="宋体" w:cs="宋体"/>
          <w:b/>
          <w:bCs/>
          <w:sz w:val="24"/>
        </w:rPr>
      </w:pPr>
      <w:r>
        <mc:AlternateContent>
          <mc:Choice Requires="wpg">
            <w:drawing>
              <wp:anchor distT="0" distB="0" distL="114300" distR="114300" simplePos="0" relativeHeight="251679744" behindDoc="0" locked="0" layoutInCell="1" allowOverlap="1">
                <wp:simplePos x="0" y="0"/>
                <wp:positionH relativeFrom="column">
                  <wp:posOffset>-184785</wp:posOffset>
                </wp:positionH>
                <wp:positionV relativeFrom="paragraph">
                  <wp:posOffset>15240</wp:posOffset>
                </wp:positionV>
                <wp:extent cx="5780405" cy="1464945"/>
                <wp:effectExtent l="19050" t="19050" r="22225" b="24765"/>
                <wp:wrapNone/>
                <wp:docPr id="95" name="组合 4" descr="7b0a202020202274657874626f78223a20227b5c2263617465676f72795f69645c223a31303531322c5c2269645c223a32303334353230397d220a7d0a"/>
                <wp:cNvGraphicFramePr/>
                <a:graphic xmlns:a="http://schemas.openxmlformats.org/drawingml/2006/main">
                  <a:graphicData uri="http://schemas.microsoft.com/office/word/2010/wordprocessingGroup">
                    <wpg:wgp>
                      <wpg:cNvGrpSpPr/>
                      <wpg:grpSpPr>
                        <a:xfrm>
                          <a:off x="0" y="0"/>
                          <a:ext cx="5780405" cy="1464945"/>
                          <a:chOff x="5820" y="3641"/>
                          <a:chExt cx="7290" cy="3339"/>
                        </a:xfrm>
                      </wpg:grpSpPr>
                      <wps:wsp>
                        <wps:cNvPr id="96" name="文本框 7" descr="7b0a20202020227461726765744d6f64756c65223a20226b6f6e6c696e65666f6e7473220a7d0a"/>
                        <wps:cNvSpPr txBox="1"/>
                        <wps:spPr>
                          <a:xfrm>
                            <a:off x="6769" y="3666"/>
                            <a:ext cx="6070" cy="1557"/>
                          </a:xfrm>
                          <a:prstGeom prst="rect">
                            <a:avLst/>
                          </a:prstGeom>
                          <a:noFill/>
                        </wps:spPr>
                        <wps:txbx>
                          <w:txbxContent>
                            <w:p>
                              <w:r>
                                <w:rPr>
                                  <w:rFonts w:hint="eastAsia"/>
                                  <w:sz w:val="24"/>
                                </w:rPr>
                                <w:t>“烘焙百分比”我知道：</w:t>
                              </w:r>
                            </w:p>
                            <w:p/>
                          </w:txbxContent>
                        </wps:txbx>
                        <wps:bodyPr wrap="square" rtlCol="0" anchor="ctr" upright="1">
                          <a:noAutofit/>
                        </wps:bodyPr>
                      </wps:wsp>
                      <wpg:grpSp>
                        <wpg:cNvPr id="97" name="组合 3"/>
                        <wpg:cNvGrpSpPr/>
                        <wpg:grpSpPr>
                          <a:xfrm>
                            <a:off x="5820" y="3641"/>
                            <a:ext cx="7290" cy="3339"/>
                            <a:chOff x="5820" y="3641"/>
                            <a:chExt cx="7290" cy="3339"/>
                          </a:xfrm>
                        </wpg:grpSpPr>
                        <wps:wsp>
                          <wps:cNvPr id="98" name="圆角矩形 44"/>
                          <wps:cNvSpPr/>
                          <wps:spPr>
                            <a:xfrm>
                              <a:off x="5820" y="3641"/>
                              <a:ext cx="7291" cy="3311"/>
                            </a:xfrm>
                            <a:prstGeom prst="roundRect">
                              <a:avLst>
                                <a:gd name="adj" fmla="val 45402"/>
                              </a:avLst>
                            </a:prstGeom>
                            <a:noFill/>
                            <a:ln w="38100">
                              <a:solidFill>
                                <a:srgbClr val="FFDC4F"/>
                              </a:solidFill>
                            </a:ln>
                          </wps:spPr>
                          <wps:style>
                            <a:lnRef idx="2">
                              <a:schemeClr val="accent1">
                                <a:shade val="50000"/>
                              </a:schemeClr>
                            </a:lnRef>
                            <a:fillRef idx="1">
                              <a:schemeClr val="accent1"/>
                            </a:fillRef>
                            <a:effectRef idx="0">
                              <a:schemeClr val="accent1"/>
                            </a:effectRef>
                            <a:fontRef idx="minor">
                              <a:schemeClr val="lt1"/>
                            </a:fontRef>
                          </wps:style>
                          <wps:bodyPr/>
                        </wps:wsp>
                        <wpg:grpSp>
                          <wpg:cNvPr id="99" name="组合 41"/>
                          <wpg:cNvGrpSpPr/>
                          <wpg:grpSpPr>
                            <a:xfrm>
                              <a:off x="5972" y="3654"/>
                              <a:ext cx="991" cy="750"/>
                              <a:chOff x="3602" y="4934"/>
                              <a:chExt cx="4010" cy="3031"/>
                            </a:xfrm>
                          </wpg:grpSpPr>
                          <wps:wsp>
                            <wps:cNvPr id="100" name="任意多边形: 形状 5"/>
                            <wps:cNvSpPr/>
                            <wps:spPr>
                              <a:xfrm>
                                <a:off x="4557" y="4934"/>
                                <a:ext cx="1129" cy="1472"/>
                              </a:xfrm>
                              <a:custGeom>
                                <a:avLst/>
                                <a:gdLst>
                                  <a:gd name="connsiteX0" fmla="*/ 333955 w 333969"/>
                                  <a:gd name="connsiteY0" fmla="*/ 264924 h 435599"/>
                                  <a:gd name="connsiteX1" fmla="*/ 169268 w 333969"/>
                                  <a:gd name="connsiteY1" fmla="*/ 986 h 435599"/>
                                  <a:gd name="connsiteX2" fmla="*/ 55539 w 333969"/>
                                  <a:gd name="connsiteY2" fmla="*/ 356078 h 435599"/>
                                  <a:gd name="connsiteX3" fmla="*/ 186032 w 333969"/>
                                  <a:gd name="connsiteY3" fmla="*/ 434945 h 435599"/>
                                  <a:gd name="connsiteX4" fmla="*/ 333955 w 333969"/>
                                  <a:gd name="connsiteY4" fmla="*/ 264924 h 43559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3969" h="435599">
                                    <a:moveTo>
                                      <a:pt x="333955" y="264924"/>
                                    </a:moveTo>
                                    <a:cubicBezTo>
                                      <a:pt x="333002" y="161101"/>
                                      <a:pt x="296522" y="13178"/>
                                      <a:pt x="169268" y="986"/>
                                    </a:cubicBezTo>
                                    <a:cubicBezTo>
                                      <a:pt x="-28186" y="-18064"/>
                                      <a:pt x="-33996" y="243969"/>
                                      <a:pt x="55539" y="356078"/>
                                    </a:cubicBezTo>
                                    <a:cubicBezTo>
                                      <a:pt x="84114" y="391892"/>
                                      <a:pt x="138692" y="430754"/>
                                      <a:pt x="186032" y="434945"/>
                                    </a:cubicBezTo>
                                    <a:cubicBezTo>
                                      <a:pt x="288711" y="443994"/>
                                      <a:pt x="334907" y="357888"/>
                                      <a:pt x="333955" y="264924"/>
                                    </a:cubicBezTo>
                                    <a:close/>
                                  </a:path>
                                </a:pathLst>
                              </a:custGeom>
                              <a:solidFill>
                                <a:srgbClr val="FFFFFF"/>
                              </a:solidFill>
                              <a:ln w="11621" cap="flat">
                                <a:solidFill>
                                  <a:srgbClr val="D8D8D9"/>
                                </a:solidFill>
                                <a:prstDash val="solid"/>
                                <a:miter/>
                              </a:ln>
                            </wps:spPr>
                            <wps:bodyPr/>
                          </wps:wsp>
                          <wps:wsp>
                            <wps:cNvPr id="101" name="任意多边形: 形状 6"/>
                            <wps:cNvSpPr/>
                            <wps:spPr>
                              <a:xfrm>
                                <a:off x="3941" y="7327"/>
                                <a:ext cx="555" cy="196"/>
                              </a:xfrm>
                              <a:custGeom>
                                <a:avLst/>
                                <a:gdLst>
                                  <a:gd name="connsiteX0" fmla="*/ 155 w 164235"/>
                                  <a:gd name="connsiteY0" fmla="*/ 51277 h 57842"/>
                                  <a:gd name="connsiteX1" fmla="*/ 87118 w 164235"/>
                                  <a:gd name="connsiteY1" fmla="*/ 47277 h 57842"/>
                                  <a:gd name="connsiteX2" fmla="*/ 164080 w 164235"/>
                                  <a:gd name="connsiteY2" fmla="*/ 6605 h 57842"/>
                                  <a:gd name="connsiteX3" fmla="*/ 77117 w 164235"/>
                                  <a:gd name="connsiteY3" fmla="*/ 10605 h 57842"/>
                                  <a:gd name="connsiteX4" fmla="*/ 155 w 164235"/>
                                  <a:gd name="connsiteY4" fmla="*/ 51277 h 5784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235" h="57842">
                                    <a:moveTo>
                                      <a:pt x="155" y="51277"/>
                                    </a:moveTo>
                                    <a:cubicBezTo>
                                      <a:pt x="2917" y="61374"/>
                                      <a:pt x="41779" y="59659"/>
                                      <a:pt x="87118" y="47277"/>
                                    </a:cubicBezTo>
                                    <a:cubicBezTo>
                                      <a:pt x="132457" y="34894"/>
                                      <a:pt x="166843" y="16797"/>
                                      <a:pt x="164080" y="6605"/>
                                    </a:cubicBezTo>
                                    <a:cubicBezTo>
                                      <a:pt x="161318" y="-3587"/>
                                      <a:pt x="122361" y="-1777"/>
                                      <a:pt x="77117" y="10605"/>
                                    </a:cubicBezTo>
                                    <a:cubicBezTo>
                                      <a:pt x="31873" y="22988"/>
                                      <a:pt x="-2607" y="41085"/>
                                      <a:pt x="155" y="51277"/>
                                    </a:cubicBezTo>
                                    <a:close/>
                                  </a:path>
                                </a:pathLst>
                              </a:custGeom>
                              <a:solidFill>
                                <a:srgbClr val="644332"/>
                              </a:solidFill>
                              <a:ln w="9525" cap="flat">
                                <a:noFill/>
                                <a:prstDash val="solid"/>
                                <a:miter/>
                              </a:ln>
                            </wps:spPr>
                            <wps:bodyPr/>
                          </wps:wsp>
                          <wps:wsp>
                            <wps:cNvPr id="20" name="任意多边形: 形状 7"/>
                            <wps:cNvSpPr/>
                            <wps:spPr>
                              <a:xfrm>
                                <a:off x="5252" y="6243"/>
                                <a:ext cx="770" cy="1590"/>
                              </a:xfrm>
                              <a:custGeom>
                                <a:avLst/>
                                <a:gdLst>
                                  <a:gd name="connsiteX0" fmla="*/ 74006 w 217167"/>
                                  <a:gd name="connsiteY0" fmla="*/ 445770 h 470439"/>
                                  <a:gd name="connsiteX1" fmla="*/ 7331 w 217167"/>
                                  <a:gd name="connsiteY1" fmla="*/ 278416 h 470439"/>
                                  <a:gd name="connsiteX2" fmla="*/ 1426 w 217167"/>
                                  <a:gd name="connsiteY2" fmla="*/ 164116 h 470439"/>
                                  <a:gd name="connsiteX3" fmla="*/ 32763 w 217167"/>
                                  <a:gd name="connsiteY3" fmla="*/ 43434 h 470439"/>
                                  <a:gd name="connsiteX4" fmla="*/ 68958 w 217167"/>
                                  <a:gd name="connsiteY4" fmla="*/ 0 h 470439"/>
                                  <a:gd name="connsiteX5" fmla="*/ 199641 w 217167"/>
                                  <a:gd name="connsiteY5" fmla="*/ 72866 h 470439"/>
                                  <a:gd name="connsiteX6" fmla="*/ 181734 w 217167"/>
                                  <a:gd name="connsiteY6" fmla="*/ 91916 h 470439"/>
                                  <a:gd name="connsiteX7" fmla="*/ 146396 w 217167"/>
                                  <a:gd name="connsiteY7" fmla="*/ 164783 h 470439"/>
                                  <a:gd name="connsiteX8" fmla="*/ 147349 w 217167"/>
                                  <a:gd name="connsiteY8" fmla="*/ 242792 h 470439"/>
                                  <a:gd name="connsiteX9" fmla="*/ 178400 w 217167"/>
                                  <a:gd name="connsiteY9" fmla="*/ 317468 h 470439"/>
                                  <a:gd name="connsiteX10" fmla="*/ 217167 w 217167"/>
                                  <a:gd name="connsiteY10" fmla="*/ 365093 h 470439"/>
                                  <a:gd name="connsiteX11" fmla="*/ 142205 w 217167"/>
                                  <a:gd name="connsiteY11" fmla="*/ 441293 h 470439"/>
                                  <a:gd name="connsiteX12" fmla="*/ 142205 w 217167"/>
                                  <a:gd name="connsiteY12" fmla="*/ 441293 h 470439"/>
                                  <a:gd name="connsiteX13" fmla="*/ 91723 w 217167"/>
                                  <a:gd name="connsiteY13" fmla="*/ 470440 h 470439"/>
                                  <a:gd name="connsiteX14" fmla="*/ 74006 w 217167"/>
                                  <a:gd name="connsiteY14" fmla="*/ 445770 h 4704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17167" h="470439">
                                    <a:moveTo>
                                      <a:pt x="74006" y="445770"/>
                                    </a:moveTo>
                                    <a:cubicBezTo>
                                      <a:pt x="41446" y="394679"/>
                                      <a:pt x="18825" y="337900"/>
                                      <a:pt x="7331" y="278416"/>
                                    </a:cubicBezTo>
                                    <a:cubicBezTo>
                                      <a:pt x="300" y="240746"/>
                                      <a:pt x="-1685" y="202309"/>
                                      <a:pt x="1426" y="164116"/>
                                    </a:cubicBezTo>
                                    <a:cubicBezTo>
                                      <a:pt x="3020" y="122095"/>
                                      <a:pt x="13712" y="80921"/>
                                      <a:pt x="32763" y="43434"/>
                                    </a:cubicBezTo>
                                    <a:cubicBezTo>
                                      <a:pt x="41690" y="26606"/>
                                      <a:pt x="54015" y="11815"/>
                                      <a:pt x="68958" y="0"/>
                                    </a:cubicBezTo>
                                    <a:cubicBezTo>
                                      <a:pt x="120443" y="6044"/>
                                      <a:pt x="167435" y="32246"/>
                                      <a:pt x="199641" y="72866"/>
                                    </a:cubicBezTo>
                                    <a:cubicBezTo>
                                      <a:pt x="193231" y="78787"/>
                                      <a:pt x="187247" y="85152"/>
                                      <a:pt x="181734" y="91916"/>
                                    </a:cubicBezTo>
                                    <a:cubicBezTo>
                                      <a:pt x="164184" y="112956"/>
                                      <a:pt x="152051" y="137973"/>
                                      <a:pt x="146396" y="164783"/>
                                    </a:cubicBezTo>
                                    <a:cubicBezTo>
                                      <a:pt x="141182" y="190559"/>
                                      <a:pt x="141506" y="217150"/>
                                      <a:pt x="147349" y="242792"/>
                                    </a:cubicBezTo>
                                    <a:cubicBezTo>
                                      <a:pt x="153337" y="269282"/>
                                      <a:pt x="163841" y="294543"/>
                                      <a:pt x="178400" y="317468"/>
                                    </a:cubicBezTo>
                                    <a:cubicBezTo>
                                      <a:pt x="189378" y="334831"/>
                                      <a:pt x="202393" y="350820"/>
                                      <a:pt x="217167" y="365093"/>
                                    </a:cubicBezTo>
                                    <a:cubicBezTo>
                                      <a:pt x="196986" y="394811"/>
                                      <a:pt x="171589" y="420628"/>
                                      <a:pt x="142205" y="441293"/>
                                    </a:cubicBezTo>
                                    <a:lnTo>
                                      <a:pt x="142205" y="441293"/>
                                    </a:lnTo>
                                    <a:cubicBezTo>
                                      <a:pt x="126299" y="452523"/>
                                      <a:pt x="109401" y="462279"/>
                                      <a:pt x="91723" y="470440"/>
                                    </a:cubicBezTo>
                                    <a:cubicBezTo>
                                      <a:pt x="85341" y="462058"/>
                                      <a:pt x="79340" y="454438"/>
                                      <a:pt x="74006" y="445770"/>
                                    </a:cubicBezTo>
                                    <a:close/>
                                  </a:path>
                                </a:pathLst>
                              </a:custGeom>
                              <a:solidFill>
                                <a:srgbClr val="644332"/>
                              </a:solidFill>
                              <a:ln w="9525" cap="flat">
                                <a:noFill/>
                                <a:prstDash val="solid"/>
                                <a:miter/>
                              </a:ln>
                            </wps:spPr>
                            <wps:bodyPr/>
                          </wps:wsp>
                          <wps:wsp>
                            <wps:cNvPr id="102" name="任意多边形: 形状 8"/>
                            <wps:cNvSpPr/>
                            <wps:spPr>
                              <a:xfrm>
                                <a:off x="4781" y="6232"/>
                                <a:ext cx="813" cy="1708"/>
                              </a:xfrm>
                              <a:custGeom>
                                <a:avLst/>
                                <a:gdLst>
                                  <a:gd name="connsiteX0" fmla="*/ 240624 w 240623"/>
                                  <a:gd name="connsiteY0" fmla="*/ 473642 h 505454"/>
                                  <a:gd name="connsiteX1" fmla="*/ 188522 w 240623"/>
                                  <a:gd name="connsiteY1" fmla="*/ 492692 h 505454"/>
                                  <a:gd name="connsiteX2" fmla="*/ 137659 w 240623"/>
                                  <a:gd name="connsiteY2" fmla="*/ 505455 h 505454"/>
                                  <a:gd name="connsiteX3" fmla="*/ 133468 w 240623"/>
                                  <a:gd name="connsiteY3" fmla="*/ 502217 h 505454"/>
                                  <a:gd name="connsiteX4" fmla="*/ 38884 w 240623"/>
                                  <a:gd name="connsiteY4" fmla="*/ 363628 h 505454"/>
                                  <a:gd name="connsiteX5" fmla="*/ 13167 w 240623"/>
                                  <a:gd name="connsiteY5" fmla="*/ 280570 h 505454"/>
                                  <a:gd name="connsiteX6" fmla="*/ 308 w 240623"/>
                                  <a:gd name="connsiteY6" fmla="*/ 200750 h 505454"/>
                                  <a:gd name="connsiteX7" fmla="*/ 6785 w 240623"/>
                                  <a:gd name="connsiteY7" fmla="*/ 135599 h 505454"/>
                                  <a:gd name="connsiteX8" fmla="*/ 32693 w 240623"/>
                                  <a:gd name="connsiteY8" fmla="*/ 78449 h 505454"/>
                                  <a:gd name="connsiteX9" fmla="*/ 94511 w 240623"/>
                                  <a:gd name="connsiteY9" fmla="*/ 8821 h 505454"/>
                                  <a:gd name="connsiteX10" fmla="*/ 218336 w 240623"/>
                                  <a:gd name="connsiteY10" fmla="*/ 2630 h 505454"/>
                                  <a:gd name="connsiteX11" fmla="*/ 203381 w 240623"/>
                                  <a:gd name="connsiteY11" fmla="*/ 16156 h 505454"/>
                                  <a:gd name="connsiteX12" fmla="*/ 156232 w 240623"/>
                                  <a:gd name="connsiteY12" fmla="*/ 124550 h 505454"/>
                                  <a:gd name="connsiteX13" fmla="*/ 151565 w 240623"/>
                                  <a:gd name="connsiteY13" fmla="*/ 245232 h 505454"/>
                                  <a:gd name="connsiteX14" fmla="*/ 191951 w 240623"/>
                                  <a:gd name="connsiteY14" fmla="*/ 391250 h 505454"/>
                                  <a:gd name="connsiteX15" fmla="*/ 240624 w 240623"/>
                                  <a:gd name="connsiteY15" fmla="*/ 473642 h 5054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40623" h="505454">
                                    <a:moveTo>
                                      <a:pt x="240624" y="473642"/>
                                    </a:moveTo>
                                    <a:cubicBezTo>
                                      <a:pt x="223817" y="481430"/>
                                      <a:pt x="206389" y="487803"/>
                                      <a:pt x="188522" y="492692"/>
                                    </a:cubicBezTo>
                                    <a:cubicBezTo>
                                      <a:pt x="172234" y="497168"/>
                                      <a:pt x="155089" y="501645"/>
                                      <a:pt x="137659" y="505455"/>
                                    </a:cubicBezTo>
                                    <a:cubicBezTo>
                                      <a:pt x="136230" y="504312"/>
                                      <a:pt x="134801" y="503359"/>
                                      <a:pt x="133468" y="502217"/>
                                    </a:cubicBezTo>
                                    <a:cubicBezTo>
                                      <a:pt x="90615" y="464862"/>
                                      <a:pt x="58051" y="417148"/>
                                      <a:pt x="38884" y="363628"/>
                                    </a:cubicBezTo>
                                    <a:cubicBezTo>
                                      <a:pt x="28551" y="336518"/>
                                      <a:pt x="19961" y="308775"/>
                                      <a:pt x="13167" y="280570"/>
                                    </a:cubicBezTo>
                                    <a:cubicBezTo>
                                      <a:pt x="6186" y="254468"/>
                                      <a:pt x="1878" y="227724"/>
                                      <a:pt x="308" y="200750"/>
                                    </a:cubicBezTo>
                                    <a:cubicBezTo>
                                      <a:pt x="-866" y="178830"/>
                                      <a:pt x="1318" y="156859"/>
                                      <a:pt x="6785" y="135599"/>
                                    </a:cubicBezTo>
                                    <a:cubicBezTo>
                                      <a:pt x="12361" y="115305"/>
                                      <a:pt x="21104" y="96018"/>
                                      <a:pt x="32693" y="78449"/>
                                    </a:cubicBezTo>
                                    <a:cubicBezTo>
                                      <a:pt x="50270" y="52718"/>
                                      <a:pt x="71042" y="29322"/>
                                      <a:pt x="94511" y="8821"/>
                                    </a:cubicBezTo>
                                    <a:cubicBezTo>
                                      <a:pt x="135135" y="-251"/>
                                      <a:pt x="177008" y="-2345"/>
                                      <a:pt x="218336" y="2630"/>
                                    </a:cubicBezTo>
                                    <a:cubicBezTo>
                                      <a:pt x="212953" y="6678"/>
                                      <a:pt x="207947" y="11205"/>
                                      <a:pt x="203381" y="16156"/>
                                    </a:cubicBezTo>
                                    <a:cubicBezTo>
                                      <a:pt x="175759" y="46636"/>
                                      <a:pt x="162995" y="86450"/>
                                      <a:pt x="156232" y="124550"/>
                                    </a:cubicBezTo>
                                    <a:cubicBezTo>
                                      <a:pt x="149219" y="164381"/>
                                      <a:pt x="147649" y="204979"/>
                                      <a:pt x="151565" y="245232"/>
                                    </a:cubicBezTo>
                                    <a:cubicBezTo>
                                      <a:pt x="156767" y="295821"/>
                                      <a:pt x="170419" y="345178"/>
                                      <a:pt x="191951" y="391250"/>
                                    </a:cubicBezTo>
                                    <a:cubicBezTo>
                                      <a:pt x="205150" y="420393"/>
                                      <a:pt x="221469" y="448018"/>
                                      <a:pt x="240624" y="473642"/>
                                    </a:cubicBezTo>
                                    <a:close/>
                                  </a:path>
                                </a:pathLst>
                              </a:custGeom>
                              <a:solidFill>
                                <a:srgbClr val="644332"/>
                              </a:solidFill>
                              <a:ln w="9525" cap="flat">
                                <a:noFill/>
                                <a:prstDash val="solid"/>
                                <a:miter/>
                              </a:ln>
                            </wps:spPr>
                            <wps:bodyPr/>
                          </wps:wsp>
                          <wps:wsp>
                            <wps:cNvPr id="103" name="任意多边形: 形状 9"/>
                            <wps:cNvSpPr/>
                            <wps:spPr>
                              <a:xfrm>
                                <a:off x="4359" y="6263"/>
                                <a:ext cx="885" cy="1703"/>
                              </a:xfrm>
                              <a:custGeom>
                                <a:avLst/>
                                <a:gdLst>
                                  <a:gd name="connsiteX0" fmla="*/ 82900 w 261970"/>
                                  <a:gd name="connsiteY0" fmla="*/ 479774 h 503904"/>
                                  <a:gd name="connsiteX1" fmla="*/ 18321 w 261970"/>
                                  <a:gd name="connsiteY1" fmla="*/ 350425 h 503904"/>
                                  <a:gd name="connsiteX2" fmla="*/ 2223 w 261970"/>
                                  <a:gd name="connsiteY2" fmla="*/ 192119 h 503904"/>
                                  <a:gd name="connsiteX3" fmla="*/ 34037 w 261970"/>
                                  <a:gd name="connsiteY3" fmla="*/ 80867 h 503904"/>
                                  <a:gd name="connsiteX4" fmla="*/ 65469 w 261970"/>
                                  <a:gd name="connsiteY4" fmla="*/ 58579 h 503904"/>
                                  <a:gd name="connsiteX5" fmla="*/ 65469 w 261970"/>
                                  <a:gd name="connsiteY5" fmla="*/ 58579 h 503904"/>
                                  <a:gd name="connsiteX6" fmla="*/ 65469 w 261970"/>
                                  <a:gd name="connsiteY6" fmla="*/ 58579 h 503904"/>
                                  <a:gd name="connsiteX7" fmla="*/ 68803 w 261970"/>
                                  <a:gd name="connsiteY7" fmla="*/ 56483 h 503904"/>
                                  <a:gd name="connsiteX8" fmla="*/ 70708 w 261970"/>
                                  <a:gd name="connsiteY8" fmla="*/ 55054 h 503904"/>
                                  <a:gd name="connsiteX9" fmla="*/ 133002 w 261970"/>
                                  <a:gd name="connsiteY9" fmla="*/ 23813 h 503904"/>
                                  <a:gd name="connsiteX10" fmla="*/ 213393 w 261970"/>
                                  <a:gd name="connsiteY10" fmla="*/ 1048 h 503904"/>
                                  <a:gd name="connsiteX11" fmla="*/ 213869 w 261970"/>
                                  <a:gd name="connsiteY11" fmla="*/ 1048 h 503904"/>
                                  <a:gd name="connsiteX12" fmla="*/ 219203 w 261970"/>
                                  <a:gd name="connsiteY12" fmla="*/ 0 h 503904"/>
                                  <a:gd name="connsiteX13" fmla="*/ 183770 w 261970"/>
                                  <a:gd name="connsiteY13" fmla="*/ 35433 h 503904"/>
                                  <a:gd name="connsiteX14" fmla="*/ 146337 w 261970"/>
                                  <a:gd name="connsiteY14" fmla="*/ 88392 h 503904"/>
                                  <a:gd name="connsiteX15" fmla="*/ 127286 w 261970"/>
                                  <a:gd name="connsiteY15" fmla="*/ 145542 h 503904"/>
                                  <a:gd name="connsiteX16" fmla="*/ 144146 w 261970"/>
                                  <a:gd name="connsiteY16" fmla="*/ 295561 h 503904"/>
                                  <a:gd name="connsiteX17" fmla="*/ 215202 w 261970"/>
                                  <a:gd name="connsiteY17" fmla="*/ 447961 h 503904"/>
                                  <a:gd name="connsiteX18" fmla="*/ 261970 w 261970"/>
                                  <a:gd name="connsiteY18" fmla="*/ 495586 h 503904"/>
                                  <a:gd name="connsiteX19" fmla="*/ 171959 w 261970"/>
                                  <a:gd name="connsiteY19" fmla="*/ 503587 h 503904"/>
                                  <a:gd name="connsiteX20" fmla="*/ 114809 w 261970"/>
                                  <a:gd name="connsiteY20" fmla="*/ 492919 h 503904"/>
                                  <a:gd name="connsiteX21" fmla="*/ 84805 w 261970"/>
                                  <a:gd name="connsiteY21" fmla="*/ 480060 h 503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261970" h="503904">
                                    <a:moveTo>
                                      <a:pt x="82900" y="479774"/>
                                    </a:moveTo>
                                    <a:cubicBezTo>
                                      <a:pt x="54850" y="440235"/>
                                      <a:pt x="33068" y="396605"/>
                                      <a:pt x="18321" y="350425"/>
                                    </a:cubicBezTo>
                                    <a:cubicBezTo>
                                      <a:pt x="1940" y="299363"/>
                                      <a:pt x="-3544" y="245433"/>
                                      <a:pt x="2223" y="192119"/>
                                    </a:cubicBezTo>
                                    <a:cubicBezTo>
                                      <a:pt x="6816" y="153574"/>
                                      <a:pt x="17557" y="116013"/>
                                      <a:pt x="34037" y="80867"/>
                                    </a:cubicBezTo>
                                    <a:cubicBezTo>
                                      <a:pt x="43562" y="73343"/>
                                      <a:pt x="54325" y="65818"/>
                                      <a:pt x="65469" y="58579"/>
                                    </a:cubicBezTo>
                                    <a:lnTo>
                                      <a:pt x="65469" y="58579"/>
                                    </a:lnTo>
                                    <a:cubicBezTo>
                                      <a:pt x="65469" y="58579"/>
                                      <a:pt x="65469" y="58579"/>
                                      <a:pt x="65469" y="58579"/>
                                    </a:cubicBezTo>
                                    <a:lnTo>
                                      <a:pt x="68803" y="56483"/>
                                    </a:lnTo>
                                    <a:cubicBezTo>
                                      <a:pt x="69376" y="55929"/>
                                      <a:pt x="70016" y="55449"/>
                                      <a:pt x="70708" y="55054"/>
                                    </a:cubicBezTo>
                                    <a:cubicBezTo>
                                      <a:pt x="90232" y="42332"/>
                                      <a:pt x="111129" y="31852"/>
                                      <a:pt x="133002" y="23813"/>
                                    </a:cubicBezTo>
                                    <a:cubicBezTo>
                                      <a:pt x="159334" y="14669"/>
                                      <a:pt x="186176" y="7068"/>
                                      <a:pt x="213393" y="1048"/>
                                    </a:cubicBezTo>
                                    <a:lnTo>
                                      <a:pt x="213869" y="1048"/>
                                    </a:lnTo>
                                    <a:lnTo>
                                      <a:pt x="219203" y="0"/>
                                    </a:lnTo>
                                    <a:cubicBezTo>
                                      <a:pt x="206758" y="11159"/>
                                      <a:pt x="194929" y="22988"/>
                                      <a:pt x="183770" y="35433"/>
                                    </a:cubicBezTo>
                                    <a:cubicBezTo>
                                      <a:pt x="169107" y="51436"/>
                                      <a:pt x="156530" y="69230"/>
                                      <a:pt x="146337" y="88392"/>
                                    </a:cubicBezTo>
                                    <a:cubicBezTo>
                                      <a:pt x="137038" y="106329"/>
                                      <a:pt x="130610" y="125613"/>
                                      <a:pt x="127286" y="145542"/>
                                    </a:cubicBezTo>
                                    <a:cubicBezTo>
                                      <a:pt x="119190" y="196501"/>
                                      <a:pt x="130525" y="247269"/>
                                      <a:pt x="144146" y="295561"/>
                                    </a:cubicBezTo>
                                    <a:cubicBezTo>
                                      <a:pt x="159195" y="349567"/>
                                      <a:pt x="180246" y="403098"/>
                                      <a:pt x="215202" y="447961"/>
                                    </a:cubicBezTo>
                                    <a:cubicBezTo>
                                      <a:pt x="228832" y="465648"/>
                                      <a:pt x="244534" y="481637"/>
                                      <a:pt x="261970" y="495586"/>
                                    </a:cubicBezTo>
                                    <a:cubicBezTo>
                                      <a:pt x="232448" y="502196"/>
                                      <a:pt x="202184" y="504887"/>
                                      <a:pt x="171959" y="503587"/>
                                    </a:cubicBezTo>
                                    <a:cubicBezTo>
                                      <a:pt x="152491" y="502833"/>
                                      <a:pt x="133238" y="499239"/>
                                      <a:pt x="114809" y="492919"/>
                                    </a:cubicBezTo>
                                    <a:cubicBezTo>
                                      <a:pt x="104510" y="489362"/>
                                      <a:pt x="94483" y="485065"/>
                                      <a:pt x="84805" y="480060"/>
                                    </a:cubicBezTo>
                                    <a:close/>
                                  </a:path>
                                </a:pathLst>
                              </a:custGeom>
                              <a:solidFill>
                                <a:srgbClr val="FBB803"/>
                              </a:solidFill>
                              <a:ln w="9525" cap="flat">
                                <a:noFill/>
                                <a:prstDash val="solid"/>
                                <a:miter/>
                              </a:ln>
                            </wps:spPr>
                            <wps:bodyPr/>
                          </wps:wsp>
                          <wps:wsp>
                            <wps:cNvPr id="104" name="任意多边形: 形状 10"/>
                            <wps:cNvSpPr/>
                            <wps:spPr>
                              <a:xfrm>
                                <a:off x="4189" y="6538"/>
                                <a:ext cx="447" cy="1344"/>
                              </a:xfrm>
                              <a:custGeom>
                                <a:avLst/>
                                <a:gdLst>
                                  <a:gd name="connsiteX0" fmla="*/ 33220 w 132375"/>
                                  <a:gd name="connsiteY0" fmla="*/ 48958 h 397668"/>
                                  <a:gd name="connsiteX1" fmla="*/ 83607 w 132375"/>
                                  <a:gd name="connsiteY1" fmla="*/ 0 h 397668"/>
                                  <a:gd name="connsiteX2" fmla="*/ 58080 w 132375"/>
                                  <a:gd name="connsiteY2" fmla="*/ 77152 h 397668"/>
                                  <a:gd name="connsiteX3" fmla="*/ 58842 w 132375"/>
                                  <a:gd name="connsiteY3" fmla="*/ 234029 h 397668"/>
                                  <a:gd name="connsiteX4" fmla="*/ 121612 w 132375"/>
                                  <a:gd name="connsiteY4" fmla="*/ 381667 h 397668"/>
                                  <a:gd name="connsiteX5" fmla="*/ 132375 w 132375"/>
                                  <a:gd name="connsiteY5" fmla="*/ 397669 h 397668"/>
                                  <a:gd name="connsiteX6" fmla="*/ 15123 w 132375"/>
                                  <a:gd name="connsiteY6" fmla="*/ 248507 h 397668"/>
                                  <a:gd name="connsiteX7" fmla="*/ 33220 w 132375"/>
                                  <a:gd name="connsiteY7" fmla="*/ 48958 h 3976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32375" h="397668">
                                    <a:moveTo>
                                      <a:pt x="33220" y="48958"/>
                                    </a:moveTo>
                                    <a:cubicBezTo>
                                      <a:pt x="47633" y="30353"/>
                                      <a:pt x="64595" y="13872"/>
                                      <a:pt x="83607" y="0"/>
                                    </a:cubicBezTo>
                                    <a:cubicBezTo>
                                      <a:pt x="72248" y="24685"/>
                                      <a:pt x="63686" y="50564"/>
                                      <a:pt x="58080" y="77152"/>
                                    </a:cubicBezTo>
                                    <a:cubicBezTo>
                                      <a:pt x="47143" y="128901"/>
                                      <a:pt x="47403" y="182390"/>
                                      <a:pt x="58842" y="234029"/>
                                    </a:cubicBezTo>
                                    <a:cubicBezTo>
                                      <a:pt x="70870" y="286567"/>
                                      <a:pt x="92122" y="336554"/>
                                      <a:pt x="121612" y="381667"/>
                                    </a:cubicBezTo>
                                    <a:cubicBezTo>
                                      <a:pt x="125041" y="387096"/>
                                      <a:pt x="128661" y="392430"/>
                                      <a:pt x="132375" y="397669"/>
                                    </a:cubicBezTo>
                                    <a:cubicBezTo>
                                      <a:pt x="81036" y="369094"/>
                                      <a:pt x="37125" y="314135"/>
                                      <a:pt x="15123" y="248507"/>
                                    </a:cubicBezTo>
                                    <a:cubicBezTo>
                                      <a:pt x="-10119" y="174117"/>
                                      <a:pt x="-3546" y="101251"/>
                                      <a:pt x="33220" y="48958"/>
                                    </a:cubicBezTo>
                                    <a:close/>
                                  </a:path>
                                </a:pathLst>
                              </a:custGeom>
                              <a:solidFill>
                                <a:srgbClr val="644332"/>
                              </a:solidFill>
                              <a:ln w="9525" cap="flat">
                                <a:noFill/>
                                <a:prstDash val="solid"/>
                                <a:miter/>
                              </a:ln>
                            </wps:spPr>
                            <wps:bodyPr/>
                          </wps:wsp>
                          <wps:wsp>
                            <wps:cNvPr id="105" name="任意多边形: 形状 12"/>
                            <wps:cNvSpPr/>
                            <wps:spPr>
                              <a:xfrm>
                                <a:off x="3602" y="5568"/>
                                <a:ext cx="1514" cy="1216"/>
                              </a:xfrm>
                              <a:custGeom>
                                <a:avLst/>
                                <a:gdLst>
                                  <a:gd name="connsiteX0" fmla="*/ 352517 w 447953"/>
                                  <a:gd name="connsiteY0" fmla="*/ 85984 h 359781"/>
                                  <a:gd name="connsiteX1" fmla="*/ 23809 w 447953"/>
                                  <a:gd name="connsiteY1" fmla="*/ 59790 h 359781"/>
                                  <a:gd name="connsiteX2" fmla="*/ 316798 w 447953"/>
                                  <a:gd name="connsiteY2" fmla="*/ 356113 h 359781"/>
                                  <a:gd name="connsiteX3" fmla="*/ 386902 w 447953"/>
                                  <a:gd name="connsiteY3" fmla="*/ 323347 h 359781"/>
                                  <a:gd name="connsiteX4" fmla="*/ 444052 w 447953"/>
                                  <a:gd name="connsiteY4" fmla="*/ 263244 h 359781"/>
                                  <a:gd name="connsiteX5" fmla="*/ 352517 w 447953"/>
                                  <a:gd name="connsiteY5" fmla="*/ 85984 h 35978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47953" h="359781">
                                    <a:moveTo>
                                      <a:pt x="352517" y="85984"/>
                                    </a:moveTo>
                                    <a:cubicBezTo>
                                      <a:pt x="263458" y="21309"/>
                                      <a:pt x="93628" y="-56320"/>
                                      <a:pt x="23809" y="59790"/>
                                    </a:cubicBezTo>
                                    <a:cubicBezTo>
                                      <a:pt x="-77441" y="228192"/>
                                      <a:pt x="167827" y="386021"/>
                                      <a:pt x="316798" y="356113"/>
                                    </a:cubicBezTo>
                                    <a:cubicBezTo>
                                      <a:pt x="342401" y="350804"/>
                                      <a:pt x="366408" y="339583"/>
                                      <a:pt x="386902" y="323347"/>
                                    </a:cubicBezTo>
                                    <a:cubicBezTo>
                                      <a:pt x="402619" y="311059"/>
                                      <a:pt x="438623" y="282961"/>
                                      <a:pt x="444052" y="263244"/>
                                    </a:cubicBezTo>
                                    <a:cubicBezTo>
                                      <a:pt x="463674" y="192949"/>
                                      <a:pt x="405571" y="124560"/>
                                      <a:pt x="352517" y="85984"/>
                                    </a:cubicBezTo>
                                    <a:close/>
                                  </a:path>
                                </a:pathLst>
                              </a:custGeom>
                              <a:solidFill>
                                <a:srgbClr val="FFFFFF"/>
                              </a:solidFill>
                              <a:ln w="12383" cap="flat">
                                <a:solidFill>
                                  <a:srgbClr val="D8D8D9"/>
                                </a:solidFill>
                                <a:prstDash val="solid"/>
                                <a:miter/>
                              </a:ln>
                            </wps:spPr>
                            <wps:bodyPr/>
                          </wps:wsp>
                          <wps:wsp>
                            <wps:cNvPr id="106" name="任意多边形: 形状 13"/>
                            <wps:cNvSpPr/>
                            <wps:spPr>
                              <a:xfrm>
                                <a:off x="5397" y="5875"/>
                                <a:ext cx="1808" cy="1809"/>
                              </a:xfrm>
                              <a:custGeom>
                                <a:avLst/>
                                <a:gdLst>
                                  <a:gd name="connsiteX0" fmla="*/ 77 w 655894"/>
                                  <a:gd name="connsiteY0" fmla="*/ 320938 h 655916"/>
                                  <a:gd name="connsiteX1" fmla="*/ 320916 w 655894"/>
                                  <a:gd name="connsiteY1" fmla="*/ 655840 h 655916"/>
                                  <a:gd name="connsiteX2" fmla="*/ 655818 w 655894"/>
                                  <a:gd name="connsiteY2" fmla="*/ 335001 h 655916"/>
                                  <a:gd name="connsiteX3" fmla="*/ 334979 w 655894"/>
                                  <a:gd name="connsiteY3" fmla="*/ 99 h 655916"/>
                                  <a:gd name="connsiteX4" fmla="*/ 331261 w 655894"/>
                                  <a:gd name="connsiteY4" fmla="*/ 41 h 655916"/>
                                  <a:gd name="connsiteX5" fmla="*/ 77 w 655894"/>
                                  <a:gd name="connsiteY5" fmla="*/ 320938 h 6559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55894" h="655916">
                                    <a:moveTo>
                                      <a:pt x="77" y="320938"/>
                                    </a:moveTo>
                                    <a:cubicBezTo>
                                      <a:pt x="-3807" y="502016"/>
                                      <a:pt x="139838" y="651956"/>
                                      <a:pt x="320916" y="655840"/>
                                    </a:cubicBezTo>
                                    <a:cubicBezTo>
                                      <a:pt x="501993" y="659723"/>
                                      <a:pt x="651934" y="516079"/>
                                      <a:pt x="655818" y="335001"/>
                                    </a:cubicBezTo>
                                    <a:cubicBezTo>
                                      <a:pt x="659701" y="153924"/>
                                      <a:pt x="516057" y="3983"/>
                                      <a:pt x="334979" y="99"/>
                                    </a:cubicBezTo>
                                    <a:cubicBezTo>
                                      <a:pt x="333740" y="73"/>
                                      <a:pt x="332501" y="53"/>
                                      <a:pt x="331261" y="41"/>
                                    </a:cubicBezTo>
                                    <a:cubicBezTo>
                                      <a:pt x="151206" y="-2770"/>
                                      <a:pt x="2948" y="140883"/>
                                      <a:pt x="77" y="320938"/>
                                    </a:cubicBezTo>
                                    <a:close/>
                                  </a:path>
                                </a:pathLst>
                              </a:custGeom>
                              <a:solidFill>
                                <a:srgbClr val="FFD733"/>
                              </a:solidFill>
                              <a:ln w="9525" cap="flat">
                                <a:noFill/>
                                <a:prstDash val="solid"/>
                                <a:miter/>
                              </a:ln>
                            </wps:spPr>
                            <wps:bodyPr/>
                          </wps:wsp>
                          <wps:wsp>
                            <wps:cNvPr id="107" name="任意多边形: 形状 16"/>
                            <wps:cNvSpPr/>
                            <wps:spPr>
                              <a:xfrm>
                                <a:off x="6818" y="5729"/>
                                <a:ext cx="585" cy="385"/>
                              </a:xfrm>
                              <a:custGeom>
                                <a:avLst/>
                                <a:gdLst>
                                  <a:gd name="connsiteX0" fmla="*/ 0 w 173164"/>
                                  <a:gd name="connsiteY0" fmla="*/ 113763 h 113762"/>
                                  <a:gd name="connsiteX1" fmla="*/ 173165 w 173164"/>
                                  <a:gd name="connsiteY1" fmla="*/ 2701 h 113762"/>
                                </a:gdLst>
                                <a:ahLst/>
                                <a:cxnLst>
                                  <a:cxn ang="0">
                                    <a:pos x="connsiteX0" y="connsiteY0"/>
                                  </a:cxn>
                                  <a:cxn ang="0">
                                    <a:pos x="connsiteX1" y="connsiteY1"/>
                                  </a:cxn>
                                </a:cxnLst>
                                <a:rect l="l" t="t" r="r" b="b"/>
                                <a:pathLst>
                                  <a:path w="173164" h="113762">
                                    <a:moveTo>
                                      <a:pt x="0" y="113763"/>
                                    </a:moveTo>
                                    <a:cubicBezTo>
                                      <a:pt x="37529" y="33562"/>
                                      <a:pt x="111633" y="-11872"/>
                                      <a:pt x="173165" y="2701"/>
                                    </a:cubicBezTo>
                                  </a:path>
                                </a:pathLst>
                              </a:custGeom>
                              <a:noFill/>
                              <a:ln w="30671" cap="rnd">
                                <a:solidFill>
                                  <a:srgbClr val="794200"/>
                                </a:solidFill>
                                <a:prstDash val="solid"/>
                                <a:miter/>
                              </a:ln>
                            </wps:spPr>
                            <wps:bodyPr/>
                          </wps:wsp>
                          <wps:wsp>
                            <wps:cNvPr id="108" name="任意多边形: 形状 17"/>
                            <wps:cNvSpPr/>
                            <wps:spPr>
                              <a:xfrm>
                                <a:off x="7296" y="5594"/>
                                <a:ext cx="316" cy="297"/>
                              </a:xfrm>
                              <a:custGeom>
                                <a:avLst/>
                                <a:gdLst>
                                  <a:gd name="connsiteX0" fmla="*/ 0 w 93630"/>
                                  <a:gd name="connsiteY0" fmla="*/ 45822 h 87737"/>
                                  <a:gd name="connsiteX1" fmla="*/ 51732 w 93630"/>
                                  <a:gd name="connsiteY1" fmla="*/ 87462 h 87737"/>
                                  <a:gd name="connsiteX2" fmla="*/ 93631 w 93630"/>
                                  <a:gd name="connsiteY2" fmla="*/ 41916 h 87737"/>
                                  <a:gd name="connsiteX3" fmla="*/ 41898 w 93630"/>
                                  <a:gd name="connsiteY3" fmla="*/ 276 h 87737"/>
                                  <a:gd name="connsiteX4" fmla="*/ 0 w 93630"/>
                                  <a:gd name="connsiteY4" fmla="*/ 45822 h 8773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3630" h="87737">
                                    <a:moveTo>
                                      <a:pt x="0" y="45822"/>
                                    </a:moveTo>
                                    <a:cubicBezTo>
                                      <a:pt x="2787" y="71606"/>
                                      <a:pt x="25948" y="90249"/>
                                      <a:pt x="51732" y="87462"/>
                                    </a:cubicBezTo>
                                    <a:cubicBezTo>
                                      <a:pt x="75142" y="84932"/>
                                      <a:pt x="93059" y="65456"/>
                                      <a:pt x="93631" y="41916"/>
                                    </a:cubicBezTo>
                                    <a:cubicBezTo>
                                      <a:pt x="90844" y="16132"/>
                                      <a:pt x="67683" y="-2511"/>
                                      <a:pt x="41898" y="276"/>
                                    </a:cubicBezTo>
                                    <a:cubicBezTo>
                                      <a:pt x="18489" y="2806"/>
                                      <a:pt x="572" y="22282"/>
                                      <a:pt x="0" y="45822"/>
                                    </a:cubicBezTo>
                                    <a:close/>
                                  </a:path>
                                </a:pathLst>
                              </a:custGeom>
                              <a:solidFill>
                                <a:srgbClr val="794200"/>
                              </a:solidFill>
                              <a:ln w="9525" cap="flat">
                                <a:noFill/>
                                <a:prstDash val="solid"/>
                                <a:miter/>
                              </a:ln>
                            </wps:spPr>
                            <wps:bodyPr/>
                          </wps:wsp>
                          <wps:wsp>
                            <wps:cNvPr id="109" name="任意多边形: 形状 18"/>
                            <wps:cNvSpPr/>
                            <wps:spPr>
                              <a:xfrm>
                                <a:off x="5824" y="5362"/>
                                <a:ext cx="308" cy="616"/>
                              </a:xfrm>
                              <a:custGeom>
                                <a:avLst/>
                                <a:gdLst>
                                  <a:gd name="connsiteX0" fmla="*/ 1358 w 91083"/>
                                  <a:gd name="connsiteY0" fmla="*/ 182213 h 182213"/>
                                  <a:gd name="connsiteX1" fmla="*/ 91083 w 91083"/>
                                  <a:gd name="connsiteY1" fmla="*/ 0 h 182213"/>
                                </a:gdLst>
                                <a:ahLst/>
                                <a:cxnLst>
                                  <a:cxn ang="0">
                                    <a:pos x="connsiteX0" y="connsiteY0"/>
                                  </a:cxn>
                                  <a:cxn ang="0">
                                    <a:pos x="connsiteX1" y="connsiteY1"/>
                                  </a:cxn>
                                </a:cxnLst>
                                <a:rect l="l" t="t" r="r" b="b"/>
                                <a:pathLst>
                                  <a:path w="91083" h="182213">
                                    <a:moveTo>
                                      <a:pt x="1358" y="182213"/>
                                    </a:moveTo>
                                    <a:cubicBezTo>
                                      <a:pt x="-6548" y="113538"/>
                                      <a:pt x="19646" y="25146"/>
                                      <a:pt x="91083" y="0"/>
                                    </a:cubicBezTo>
                                  </a:path>
                                </a:pathLst>
                              </a:custGeom>
                              <a:noFill/>
                              <a:ln w="30671" cap="rnd">
                                <a:solidFill>
                                  <a:srgbClr val="794200"/>
                                </a:solidFill>
                                <a:prstDash val="solid"/>
                                <a:miter/>
                              </a:ln>
                            </wps:spPr>
                            <wps:bodyPr/>
                          </wps:wsp>
                          <wps:wsp>
                            <wps:cNvPr id="110" name="任意多边形: 形状 19"/>
                            <wps:cNvSpPr/>
                            <wps:spPr>
                              <a:xfrm>
                                <a:off x="6077" y="5172"/>
                                <a:ext cx="322" cy="322"/>
                              </a:xfrm>
                              <a:custGeom>
                                <a:avLst/>
                                <a:gdLst>
                                  <a:gd name="connsiteX0" fmla="*/ 13 w 95275"/>
                                  <a:gd name="connsiteY0" fmla="*/ 46542 h 95275"/>
                                  <a:gd name="connsiteX1" fmla="*/ 46542 w 95275"/>
                                  <a:gd name="connsiteY1" fmla="*/ 95263 h 95275"/>
                                  <a:gd name="connsiteX2" fmla="*/ 95263 w 95275"/>
                                  <a:gd name="connsiteY2" fmla="*/ 48733 h 95275"/>
                                  <a:gd name="connsiteX3" fmla="*/ 48733 w 95275"/>
                                  <a:gd name="connsiteY3" fmla="*/ 13 h 95275"/>
                                  <a:gd name="connsiteX4" fmla="*/ 13 w 95275"/>
                                  <a:gd name="connsiteY4" fmla="*/ 46542 h 952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5275" h="95275">
                                    <a:moveTo>
                                      <a:pt x="13" y="46542"/>
                                    </a:moveTo>
                                    <a:cubicBezTo>
                                      <a:pt x="-592" y="72845"/>
                                      <a:pt x="20240" y="94658"/>
                                      <a:pt x="46542" y="95263"/>
                                    </a:cubicBezTo>
                                    <a:cubicBezTo>
                                      <a:pt x="72845" y="95868"/>
                                      <a:pt x="94658" y="75036"/>
                                      <a:pt x="95263" y="48733"/>
                                    </a:cubicBezTo>
                                    <a:cubicBezTo>
                                      <a:pt x="95868" y="22431"/>
                                      <a:pt x="75036" y="618"/>
                                      <a:pt x="48733" y="13"/>
                                    </a:cubicBezTo>
                                    <a:cubicBezTo>
                                      <a:pt x="22431" y="-592"/>
                                      <a:pt x="618" y="20240"/>
                                      <a:pt x="13" y="46542"/>
                                    </a:cubicBezTo>
                                    <a:close/>
                                  </a:path>
                                </a:pathLst>
                              </a:custGeom>
                              <a:solidFill>
                                <a:srgbClr val="794200"/>
                              </a:solidFill>
                              <a:ln w="9525" cap="flat">
                                <a:noFill/>
                                <a:prstDash val="solid"/>
                                <a:miter/>
                              </a:ln>
                            </wps:spPr>
                            <wps:bodyPr/>
                          </wps:wsp>
                          <wps:wsp>
                            <wps:cNvPr id="111" name="任意多边形: 形状 20"/>
                            <wps:cNvSpPr/>
                            <wps:spPr>
                              <a:xfrm>
                                <a:off x="6162" y="7189"/>
                                <a:ext cx="330" cy="120"/>
                              </a:xfrm>
                              <a:custGeom>
                                <a:avLst/>
                                <a:gdLst>
                                  <a:gd name="connsiteX0" fmla="*/ 210598 w 210597"/>
                                  <a:gd name="connsiteY0" fmla="*/ 3429 h 62973"/>
                                  <a:gd name="connsiteX1" fmla="*/ 46006 w 210597"/>
                                  <a:gd name="connsiteY1" fmla="*/ 50292 h 62973"/>
                                  <a:gd name="connsiteX2" fmla="*/ 0 w 210597"/>
                                  <a:gd name="connsiteY2" fmla="*/ 0 h 62973"/>
                                </a:gdLst>
                                <a:ahLst/>
                                <a:cxnLst>
                                  <a:cxn ang="0">
                                    <a:pos x="connsiteX0" y="connsiteY0"/>
                                  </a:cxn>
                                  <a:cxn ang="0">
                                    <a:pos x="connsiteX1" y="connsiteY1"/>
                                  </a:cxn>
                                  <a:cxn ang="0">
                                    <a:pos x="connsiteX2" y="connsiteY2"/>
                                  </a:cxn>
                                </a:cxnLst>
                                <a:rect l="l" t="t" r="r" b="b"/>
                                <a:pathLst>
                                  <a:path w="210597" h="62973">
                                    <a:moveTo>
                                      <a:pt x="210598" y="3429"/>
                                    </a:moveTo>
                                    <a:cubicBezTo>
                                      <a:pt x="191548" y="54007"/>
                                      <a:pt x="102584" y="80296"/>
                                      <a:pt x="46006" y="50292"/>
                                    </a:cubicBezTo>
                                    <a:cubicBezTo>
                                      <a:pt x="24218" y="40831"/>
                                      <a:pt x="7487" y="22543"/>
                                      <a:pt x="0" y="0"/>
                                    </a:cubicBezTo>
                                  </a:path>
                                </a:pathLst>
                              </a:custGeom>
                              <a:noFill/>
                              <a:ln w="13621" cap="rnd">
                                <a:solidFill>
                                  <a:srgbClr val="7C5B2F"/>
                                </a:solidFill>
                                <a:prstDash val="solid"/>
                                <a:round/>
                              </a:ln>
                            </wps:spPr>
                            <wps:bodyPr/>
                          </wps:wsp>
                          <wps:wsp>
                            <wps:cNvPr id="112" name="任意多边形: 形状 21"/>
                            <wps:cNvSpPr/>
                            <wps:spPr>
                              <a:xfrm>
                                <a:off x="6906" y="6867"/>
                                <a:ext cx="339" cy="339"/>
                              </a:xfrm>
                              <a:custGeom>
                                <a:avLst/>
                                <a:gdLst>
                                  <a:gd name="connsiteX0" fmla="*/ 0 w 114300"/>
                                  <a:gd name="connsiteY0" fmla="*/ 57150 h 114300"/>
                                  <a:gd name="connsiteX1" fmla="*/ 57150 w 114300"/>
                                  <a:gd name="connsiteY1" fmla="*/ 114300 h 114300"/>
                                  <a:gd name="connsiteX2" fmla="*/ 114300 w 114300"/>
                                  <a:gd name="connsiteY2" fmla="*/ 57150 h 114300"/>
                                  <a:gd name="connsiteX3" fmla="*/ 57150 w 114300"/>
                                  <a:gd name="connsiteY3" fmla="*/ 0 h 114300"/>
                                  <a:gd name="connsiteX4" fmla="*/ 0 w 114300"/>
                                  <a:gd name="connsiteY4" fmla="*/ 57150 h 1143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4300" h="114300">
                                    <a:moveTo>
                                      <a:pt x="0" y="57150"/>
                                    </a:moveTo>
                                    <a:cubicBezTo>
                                      <a:pt x="0" y="88713"/>
                                      <a:pt x="25587" y="114300"/>
                                      <a:pt x="57150" y="114300"/>
                                    </a:cubicBezTo>
                                    <a:cubicBezTo>
                                      <a:pt x="88713" y="114300"/>
                                      <a:pt x="114300" y="88713"/>
                                      <a:pt x="114300" y="57150"/>
                                    </a:cubicBezTo>
                                    <a:cubicBezTo>
                                      <a:pt x="114300" y="25587"/>
                                      <a:pt x="88713" y="0"/>
                                      <a:pt x="57150" y="0"/>
                                    </a:cubicBezTo>
                                    <a:cubicBezTo>
                                      <a:pt x="25587" y="0"/>
                                      <a:pt x="0" y="25587"/>
                                      <a:pt x="0" y="57150"/>
                                    </a:cubicBezTo>
                                    <a:close/>
                                  </a:path>
                                </a:pathLst>
                              </a:custGeom>
                              <a:solidFill>
                                <a:srgbClr val="EC803B">
                                  <a:alpha val="62000"/>
                                </a:srgbClr>
                              </a:solidFill>
                              <a:ln w="9525" cap="flat">
                                <a:noFill/>
                                <a:prstDash val="solid"/>
                                <a:miter/>
                              </a:ln>
                            </wps:spPr>
                            <wps:bodyPr/>
                          </wps:wsp>
                          <wpg:grpSp>
                            <wpg:cNvPr id="113" name="组合 35"/>
                            <wpg:cNvGrpSpPr/>
                            <wpg:grpSpPr>
                              <a:xfrm>
                                <a:off x="5612" y="6386"/>
                                <a:ext cx="566" cy="584"/>
                                <a:chOff x="5684" y="6422"/>
                                <a:chExt cx="566" cy="584"/>
                              </a:xfrm>
                            </wpg:grpSpPr>
                            <wps:wsp>
                              <wps:cNvPr id="114" name="任意多边形: 形状 15"/>
                              <wps:cNvSpPr/>
                              <wps:spPr>
                                <a:xfrm>
                                  <a:off x="5684" y="6422"/>
                                  <a:ext cx="566" cy="584"/>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wps:spPr>
                              <wps:bodyPr/>
                            </wps:wsp>
                            <wps:wsp>
                              <wps:cNvPr id="115" name="任意多边形: 形状 15"/>
                              <wps:cNvSpPr/>
                              <wps:spPr>
                                <a:xfrm>
                                  <a:off x="5801" y="6508"/>
                                  <a:ext cx="378" cy="390"/>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644332"/>
                                </a:solidFill>
                                <a:ln w="9525" cap="flat">
                                  <a:noFill/>
                                  <a:prstDash val="solid"/>
                                  <a:miter/>
                                </a:ln>
                              </wps:spPr>
                              <wps:bodyPr/>
                            </wps:wsp>
                            <wps:wsp>
                              <wps:cNvPr id="116" name="任意多边形: 形状 15"/>
                              <wps:cNvSpPr/>
                              <wps:spPr>
                                <a:xfrm>
                                  <a:off x="5945" y="6525"/>
                                  <a:ext cx="210" cy="217"/>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wps:spPr>
                              <wps:bodyPr/>
                            </wps:wsp>
                          </wpg:grpSp>
                          <wpg:grpSp>
                            <wpg:cNvPr id="117" name="组合 36"/>
                            <wpg:cNvGrpSpPr/>
                            <wpg:grpSpPr>
                              <a:xfrm>
                                <a:off x="6380" y="6386"/>
                                <a:ext cx="566" cy="584"/>
                                <a:chOff x="5684" y="6422"/>
                                <a:chExt cx="566" cy="584"/>
                              </a:xfrm>
                            </wpg:grpSpPr>
                            <wps:wsp>
                              <wps:cNvPr id="118" name="任意多边形: 形状 15"/>
                              <wps:cNvSpPr/>
                              <wps:spPr>
                                <a:xfrm>
                                  <a:off x="5684" y="6422"/>
                                  <a:ext cx="566" cy="584"/>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wps:spPr>
                              <wps:bodyPr/>
                            </wps:wsp>
                            <wps:wsp>
                              <wps:cNvPr id="119" name="任意多边形: 形状 15"/>
                              <wps:cNvSpPr/>
                              <wps:spPr>
                                <a:xfrm>
                                  <a:off x="5801" y="6508"/>
                                  <a:ext cx="378" cy="390"/>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644332"/>
                                </a:solidFill>
                                <a:ln w="9525" cap="flat">
                                  <a:noFill/>
                                  <a:prstDash val="solid"/>
                                  <a:miter/>
                                </a:ln>
                              </wps:spPr>
                              <wps:bodyPr/>
                            </wps:wsp>
                            <wps:wsp>
                              <wps:cNvPr id="120" name="任意多边形: 形状 15"/>
                              <wps:cNvSpPr/>
                              <wps:spPr>
                                <a:xfrm>
                                  <a:off x="5945" y="6525"/>
                                  <a:ext cx="210" cy="217"/>
                                </a:xfrm>
                                <a:custGeom>
                                  <a:avLst/>
                                  <a:gdLst>
                                    <a:gd name="connsiteX0" fmla="*/ 0 w 78962"/>
                                    <a:gd name="connsiteY0" fmla="*/ 46196 h 92297"/>
                                    <a:gd name="connsiteX1" fmla="*/ 39433 w 78962"/>
                                    <a:gd name="connsiteY1" fmla="*/ 92297 h 92297"/>
                                    <a:gd name="connsiteX2" fmla="*/ 78962 w 78962"/>
                                    <a:gd name="connsiteY2" fmla="*/ 46196 h 92297"/>
                                    <a:gd name="connsiteX3" fmla="*/ 39433 w 78962"/>
                                    <a:gd name="connsiteY3" fmla="*/ 0 h 92297"/>
                                    <a:gd name="connsiteX4" fmla="*/ 0 w 78962"/>
                                    <a:gd name="connsiteY4" fmla="*/ 46196 h 922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8962" h="92297">
                                      <a:moveTo>
                                        <a:pt x="0" y="46196"/>
                                      </a:moveTo>
                                      <a:cubicBezTo>
                                        <a:pt x="0" y="71628"/>
                                        <a:pt x="17621" y="92297"/>
                                        <a:pt x="39433" y="92297"/>
                                      </a:cubicBezTo>
                                      <a:cubicBezTo>
                                        <a:pt x="61246" y="92297"/>
                                        <a:pt x="78962" y="71628"/>
                                        <a:pt x="78962" y="46196"/>
                                      </a:cubicBezTo>
                                      <a:cubicBezTo>
                                        <a:pt x="78962" y="20765"/>
                                        <a:pt x="61246" y="0"/>
                                        <a:pt x="39433" y="0"/>
                                      </a:cubicBezTo>
                                      <a:cubicBezTo>
                                        <a:pt x="17621" y="0"/>
                                        <a:pt x="0" y="20669"/>
                                        <a:pt x="0" y="46196"/>
                                      </a:cubicBezTo>
                                      <a:close/>
                                    </a:path>
                                  </a:pathLst>
                                </a:custGeom>
                                <a:solidFill>
                                  <a:srgbClr val="FFFFFF"/>
                                </a:solidFill>
                                <a:ln w="9525" cap="flat">
                                  <a:noFill/>
                                  <a:prstDash val="solid"/>
                                  <a:miter/>
                                </a:ln>
                              </wps:spPr>
                              <wps:bodyPr/>
                            </wps:wsp>
                          </wpg:grpSp>
                          <wps:wsp>
                            <wps:cNvPr id="121" name="任意多边形: 形状 21"/>
                            <wps:cNvSpPr/>
                            <wps:spPr>
                              <a:xfrm>
                                <a:off x="5346" y="6867"/>
                                <a:ext cx="339" cy="339"/>
                              </a:xfrm>
                              <a:custGeom>
                                <a:avLst/>
                                <a:gdLst>
                                  <a:gd name="connsiteX0" fmla="*/ 0 w 114300"/>
                                  <a:gd name="connsiteY0" fmla="*/ 57150 h 114300"/>
                                  <a:gd name="connsiteX1" fmla="*/ 57150 w 114300"/>
                                  <a:gd name="connsiteY1" fmla="*/ 114300 h 114300"/>
                                  <a:gd name="connsiteX2" fmla="*/ 114300 w 114300"/>
                                  <a:gd name="connsiteY2" fmla="*/ 57150 h 114300"/>
                                  <a:gd name="connsiteX3" fmla="*/ 57150 w 114300"/>
                                  <a:gd name="connsiteY3" fmla="*/ 0 h 114300"/>
                                  <a:gd name="connsiteX4" fmla="*/ 0 w 114300"/>
                                  <a:gd name="connsiteY4" fmla="*/ 57150 h 1143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4300" h="114300">
                                    <a:moveTo>
                                      <a:pt x="0" y="57150"/>
                                    </a:moveTo>
                                    <a:cubicBezTo>
                                      <a:pt x="0" y="88713"/>
                                      <a:pt x="25587" y="114300"/>
                                      <a:pt x="57150" y="114300"/>
                                    </a:cubicBezTo>
                                    <a:cubicBezTo>
                                      <a:pt x="88713" y="114300"/>
                                      <a:pt x="114300" y="88713"/>
                                      <a:pt x="114300" y="57150"/>
                                    </a:cubicBezTo>
                                    <a:cubicBezTo>
                                      <a:pt x="114300" y="25587"/>
                                      <a:pt x="88713" y="0"/>
                                      <a:pt x="57150" y="0"/>
                                    </a:cubicBezTo>
                                    <a:cubicBezTo>
                                      <a:pt x="25587" y="0"/>
                                      <a:pt x="0" y="25587"/>
                                      <a:pt x="0" y="57150"/>
                                    </a:cubicBezTo>
                                    <a:close/>
                                  </a:path>
                                </a:pathLst>
                              </a:custGeom>
                              <a:solidFill>
                                <a:srgbClr val="EC803B">
                                  <a:alpha val="62000"/>
                                </a:srgbClr>
                              </a:solidFill>
                              <a:ln w="9525" cap="flat">
                                <a:noFill/>
                                <a:prstDash val="solid"/>
                                <a:miter/>
                              </a:ln>
                            </wps:spPr>
                            <wps:bodyPr/>
                          </wps:wsp>
                        </wpg:grpSp>
                        <wpg:grpSp>
                          <wpg:cNvPr id="122" name="组合 1"/>
                          <wpg:cNvGrpSpPr/>
                          <wpg:grpSpPr>
                            <a:xfrm>
                              <a:off x="12505" y="5844"/>
                              <a:ext cx="531" cy="771"/>
                              <a:chOff x="12439" y="5964"/>
                              <a:chExt cx="531" cy="771"/>
                            </a:xfrm>
                          </wpg:grpSpPr>
                          <wps:wsp>
                            <wps:cNvPr id="123" name="任意多边形: 形状 26"/>
                            <wps:cNvSpPr/>
                            <wps:spPr>
                              <a:xfrm>
                                <a:off x="12639" y="6208"/>
                                <a:ext cx="113" cy="516"/>
                              </a:xfrm>
                              <a:custGeom>
                                <a:avLst/>
                                <a:gdLst>
                                  <a:gd name="connsiteX0" fmla="*/ 0 w 150399"/>
                                  <a:gd name="connsiteY0" fmla="*/ 0 h 683514"/>
                                  <a:gd name="connsiteX1" fmla="*/ 150400 w 150399"/>
                                  <a:gd name="connsiteY1" fmla="*/ 683514 h 683514"/>
                                </a:gdLst>
                                <a:ahLst/>
                                <a:cxnLst>
                                  <a:cxn ang="0">
                                    <a:pos x="connsiteX0" y="connsiteY0"/>
                                  </a:cxn>
                                  <a:cxn ang="0">
                                    <a:pos x="connsiteX1" y="connsiteY1"/>
                                  </a:cxn>
                                </a:cxnLst>
                                <a:rect l="l" t="t" r="r" b="b"/>
                                <a:pathLst>
                                  <a:path w="150399" h="683514">
                                    <a:moveTo>
                                      <a:pt x="0" y="0"/>
                                    </a:moveTo>
                                    <a:cubicBezTo>
                                      <a:pt x="0" y="0"/>
                                      <a:pt x="109537" y="416623"/>
                                      <a:pt x="150400" y="683514"/>
                                    </a:cubicBezTo>
                                  </a:path>
                                </a:pathLst>
                              </a:custGeom>
                              <a:solidFill>
                                <a:srgbClr val="4CAE48"/>
                              </a:solidFill>
                              <a:ln w="29432" cap="rnd">
                                <a:solidFill>
                                  <a:srgbClr val="0C6F37"/>
                                </a:solidFill>
                                <a:prstDash val="solid"/>
                                <a:miter/>
                              </a:ln>
                            </wps:spPr>
                            <wps:bodyPr/>
                          </wps:wsp>
                          <wps:wsp>
                            <wps:cNvPr id="124" name="任意多边形: 形状 27"/>
                            <wps:cNvSpPr/>
                            <wps:spPr>
                              <a:xfrm>
                                <a:off x="12439" y="5964"/>
                                <a:ext cx="385" cy="389"/>
                              </a:xfrm>
                              <a:custGeom>
                                <a:avLst/>
                                <a:gdLst>
                                  <a:gd name="connsiteX0" fmla="*/ 345578 w 511023"/>
                                  <a:gd name="connsiteY0" fmla="*/ 504791 h 516084"/>
                                  <a:gd name="connsiteX1" fmla="*/ 406443 w 511023"/>
                                  <a:gd name="connsiteY1" fmla="*/ 19016 h 516084"/>
                                  <a:gd name="connsiteX2" fmla="*/ 369850 w 511023"/>
                                  <a:gd name="connsiteY2" fmla="*/ 12444 h 516084"/>
                                  <a:gd name="connsiteX3" fmla="*/ 367867 w 511023"/>
                                  <a:gd name="connsiteY3" fmla="*/ 13968 h 516084"/>
                                  <a:gd name="connsiteX4" fmla="*/ 325385 w 511023"/>
                                  <a:gd name="connsiteY4" fmla="*/ 50163 h 516084"/>
                                  <a:gd name="connsiteX5" fmla="*/ 295572 w 511023"/>
                                  <a:gd name="connsiteY5" fmla="*/ 53021 h 516084"/>
                                  <a:gd name="connsiteX6" fmla="*/ 206990 w 511023"/>
                                  <a:gd name="connsiteY6" fmla="*/ 3395 h 516084"/>
                                  <a:gd name="connsiteX7" fmla="*/ 171418 w 511023"/>
                                  <a:gd name="connsiteY7" fmla="*/ 13239 h 516084"/>
                                  <a:gd name="connsiteX8" fmla="*/ 169842 w 511023"/>
                                  <a:gd name="connsiteY8" fmla="*/ 16540 h 516084"/>
                                  <a:gd name="connsiteX9" fmla="*/ 147839 w 511023"/>
                                  <a:gd name="connsiteY9" fmla="*/ 72261 h 516084"/>
                                  <a:gd name="connsiteX10" fmla="*/ 114002 w 511023"/>
                                  <a:gd name="connsiteY10" fmla="*/ 87002 h 516084"/>
                                  <a:gd name="connsiteX11" fmla="*/ 113359 w 511023"/>
                                  <a:gd name="connsiteY11" fmla="*/ 86739 h 516084"/>
                                  <a:gd name="connsiteX12" fmla="*/ 47636 w 511023"/>
                                  <a:gd name="connsiteY12" fmla="*/ 59021 h 516084"/>
                                  <a:gd name="connsiteX13" fmla="*/ 13604 w 511023"/>
                                  <a:gd name="connsiteY13" fmla="*/ 73306 h 516084"/>
                                  <a:gd name="connsiteX14" fmla="*/ 12013 w 511023"/>
                                  <a:gd name="connsiteY14" fmla="*/ 78929 h 516084"/>
                                  <a:gd name="connsiteX15" fmla="*/ 303287 w 511023"/>
                                  <a:gd name="connsiteY15" fmla="*/ 513459 h 516084"/>
                                  <a:gd name="connsiteX16" fmla="*/ 345578 w 511023"/>
                                  <a:gd name="connsiteY16" fmla="*/ 504791 h 516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511023" h="516084">
                                    <a:moveTo>
                                      <a:pt x="345578" y="504791"/>
                                    </a:moveTo>
                                    <a:cubicBezTo>
                                      <a:pt x="431303" y="486884"/>
                                      <a:pt x="634376" y="351439"/>
                                      <a:pt x="406443" y="19016"/>
                                    </a:cubicBezTo>
                                    <a:cubicBezTo>
                                      <a:pt x="398153" y="7096"/>
                                      <a:pt x="381770" y="4154"/>
                                      <a:pt x="369850" y="12444"/>
                                    </a:cubicBezTo>
                                    <a:cubicBezTo>
                                      <a:pt x="369165" y="12920"/>
                                      <a:pt x="368503" y="13429"/>
                                      <a:pt x="367867" y="13968"/>
                                    </a:cubicBezTo>
                                    <a:lnTo>
                                      <a:pt x="325385" y="50163"/>
                                    </a:lnTo>
                                    <a:cubicBezTo>
                                      <a:pt x="317026" y="57263"/>
                                      <a:pt x="305128" y="58404"/>
                                      <a:pt x="295572" y="53021"/>
                                    </a:cubicBezTo>
                                    <a:lnTo>
                                      <a:pt x="206990" y="3395"/>
                                    </a:lnTo>
                                    <a:cubicBezTo>
                                      <a:pt x="194448" y="-3709"/>
                                      <a:pt x="178522" y="698"/>
                                      <a:pt x="171418" y="13239"/>
                                    </a:cubicBezTo>
                                    <a:cubicBezTo>
                                      <a:pt x="170816" y="14301"/>
                                      <a:pt x="170289" y="15404"/>
                                      <a:pt x="169842" y="16540"/>
                                    </a:cubicBezTo>
                                    <a:lnTo>
                                      <a:pt x="147839" y="72261"/>
                                    </a:lnTo>
                                    <a:cubicBezTo>
                                      <a:pt x="142566" y="85676"/>
                                      <a:pt x="127416" y="92275"/>
                                      <a:pt x="114002" y="87002"/>
                                    </a:cubicBezTo>
                                    <a:cubicBezTo>
                                      <a:pt x="113786" y="86917"/>
                                      <a:pt x="113572" y="86829"/>
                                      <a:pt x="113359" y="86739"/>
                                    </a:cubicBezTo>
                                    <a:lnTo>
                                      <a:pt x="47636" y="59021"/>
                                    </a:lnTo>
                                    <a:cubicBezTo>
                                      <a:pt x="34294" y="53568"/>
                                      <a:pt x="19057" y="59964"/>
                                      <a:pt x="13604" y="73306"/>
                                    </a:cubicBezTo>
                                    <a:cubicBezTo>
                                      <a:pt x="12865" y="75115"/>
                                      <a:pt x="12331" y="77001"/>
                                      <a:pt x="12013" y="78929"/>
                                    </a:cubicBezTo>
                                    <a:cubicBezTo>
                                      <a:pt x="-5513" y="190466"/>
                                      <a:pt x="-51614" y="550226"/>
                                      <a:pt x="303287" y="513459"/>
                                    </a:cubicBezTo>
                                    <a:cubicBezTo>
                                      <a:pt x="312146" y="512507"/>
                                      <a:pt x="336911" y="506982"/>
                                      <a:pt x="345578" y="504791"/>
                                    </a:cubicBezTo>
                                    <a:close/>
                                  </a:path>
                                </a:pathLst>
                              </a:custGeom>
                              <a:solidFill>
                                <a:srgbClr val="FFA5A5"/>
                              </a:solidFill>
                              <a:ln w="9525" cap="flat">
                                <a:noFill/>
                                <a:prstDash val="solid"/>
                                <a:miter/>
                              </a:ln>
                            </wps:spPr>
                            <wps:bodyPr/>
                          </wps:wsp>
                          <wps:wsp>
                            <wps:cNvPr id="125" name="任意多边形: 形状 28"/>
                            <wps:cNvSpPr/>
                            <wps:spPr>
                              <a:xfrm>
                                <a:off x="12728" y="6427"/>
                                <a:ext cx="243" cy="308"/>
                              </a:xfrm>
                              <a:custGeom>
                                <a:avLst/>
                                <a:gdLst>
                                  <a:gd name="connsiteX0" fmla="*/ 98943 w 322018"/>
                                  <a:gd name="connsiteY0" fmla="*/ 345478 h 408667"/>
                                  <a:gd name="connsiteX1" fmla="*/ 134757 w 322018"/>
                                  <a:gd name="connsiteY1" fmla="*/ 254705 h 408667"/>
                                  <a:gd name="connsiteX2" fmla="*/ 322019 w 322018"/>
                                  <a:gd name="connsiteY2" fmla="*/ 1054 h 408667"/>
                                  <a:gd name="connsiteX3" fmla="*/ 139234 w 322018"/>
                                  <a:gd name="connsiteY3" fmla="*/ 88303 h 408667"/>
                                  <a:gd name="connsiteX4" fmla="*/ 12266 w 322018"/>
                                  <a:gd name="connsiteY4" fmla="*/ 247180 h 408667"/>
                                  <a:gd name="connsiteX5" fmla="*/ 13885 w 322018"/>
                                  <a:gd name="connsiteY5" fmla="*/ 388912 h 408667"/>
                                  <a:gd name="connsiteX6" fmla="*/ 98943 w 322018"/>
                                  <a:gd name="connsiteY6" fmla="*/ 345478 h 40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2018" h="408667">
                                    <a:moveTo>
                                      <a:pt x="98943" y="345478"/>
                                    </a:moveTo>
                                    <a:cubicBezTo>
                                      <a:pt x="112574" y="315916"/>
                                      <a:pt x="124531" y="285610"/>
                                      <a:pt x="134757" y="254705"/>
                                    </a:cubicBezTo>
                                    <a:cubicBezTo>
                                      <a:pt x="173222" y="154848"/>
                                      <a:pt x="237916" y="67218"/>
                                      <a:pt x="322019" y="1054"/>
                                    </a:cubicBezTo>
                                    <a:cubicBezTo>
                                      <a:pt x="252772" y="-7899"/>
                                      <a:pt x="191241" y="41821"/>
                                      <a:pt x="139234" y="88303"/>
                                    </a:cubicBezTo>
                                    <a:cubicBezTo>
                                      <a:pt x="87228" y="134785"/>
                                      <a:pt x="35126" y="182601"/>
                                      <a:pt x="12266" y="247180"/>
                                    </a:cubicBezTo>
                                    <a:cubicBezTo>
                                      <a:pt x="-3069" y="290233"/>
                                      <a:pt x="-5641" y="346430"/>
                                      <a:pt x="13885" y="388912"/>
                                    </a:cubicBezTo>
                                    <a:cubicBezTo>
                                      <a:pt x="38174" y="441871"/>
                                      <a:pt x="83799" y="374815"/>
                                      <a:pt x="98943" y="345478"/>
                                    </a:cubicBezTo>
                                    <a:close/>
                                  </a:path>
                                </a:pathLst>
                              </a:custGeom>
                              <a:solidFill>
                                <a:srgbClr val="5DC44C"/>
                              </a:solidFill>
                              <a:ln w="9525" cap="flat">
                                <a:noFill/>
                                <a:prstDash val="solid"/>
                                <a:miter/>
                              </a:ln>
                            </wps:spPr>
                            <wps:bodyPr/>
                          </wps:wsp>
                          <wps:wsp>
                            <wps:cNvPr id="126" name="任意多边形: 形状 29"/>
                            <wps:cNvSpPr/>
                            <wps:spPr>
                              <a:xfrm>
                                <a:off x="12473" y="6482"/>
                                <a:ext cx="309" cy="253"/>
                              </a:xfrm>
                              <a:custGeom>
                                <a:avLst/>
                                <a:gdLst>
                                  <a:gd name="connsiteX0" fmla="*/ 272185 w 410371"/>
                                  <a:gd name="connsiteY0" fmla="*/ 136112 h 336012"/>
                                  <a:gd name="connsiteX1" fmla="*/ 160743 w 410371"/>
                                  <a:gd name="connsiteY1" fmla="*/ 107537 h 336012"/>
                                  <a:gd name="connsiteX2" fmla="*/ 108070 w 410371"/>
                                  <a:gd name="connsiteY2" fmla="*/ 85725 h 336012"/>
                                  <a:gd name="connsiteX3" fmla="*/ 2437 w 410371"/>
                                  <a:gd name="connsiteY3" fmla="*/ 0 h 336012"/>
                                  <a:gd name="connsiteX4" fmla="*/ 20821 w 410371"/>
                                  <a:gd name="connsiteY4" fmla="*/ 90678 h 336012"/>
                                  <a:gd name="connsiteX5" fmla="*/ 224941 w 410371"/>
                                  <a:gd name="connsiteY5" fmla="*/ 247745 h 336012"/>
                                  <a:gd name="connsiteX6" fmla="*/ 338670 w 410371"/>
                                  <a:gd name="connsiteY6" fmla="*/ 323945 h 336012"/>
                                  <a:gd name="connsiteX7" fmla="*/ 377913 w 410371"/>
                                  <a:gd name="connsiteY7" fmla="*/ 335185 h 336012"/>
                                  <a:gd name="connsiteX8" fmla="*/ 405726 w 410371"/>
                                  <a:gd name="connsiteY8" fmla="*/ 223838 h 336012"/>
                                  <a:gd name="connsiteX9" fmla="*/ 348576 w 410371"/>
                                  <a:gd name="connsiteY9" fmla="*/ 161258 h 336012"/>
                                  <a:gd name="connsiteX10" fmla="*/ 272185 w 410371"/>
                                  <a:gd name="connsiteY10" fmla="*/ 136112 h 3360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10371" h="336012">
                                    <a:moveTo>
                                      <a:pt x="272185" y="136112"/>
                                    </a:moveTo>
                                    <a:cubicBezTo>
                                      <a:pt x="235038" y="126587"/>
                                      <a:pt x="197224" y="120110"/>
                                      <a:pt x="160743" y="107537"/>
                                    </a:cubicBezTo>
                                    <a:cubicBezTo>
                                      <a:pt x="142677" y="101560"/>
                                      <a:pt x="125072" y="94269"/>
                                      <a:pt x="108070" y="85725"/>
                                    </a:cubicBezTo>
                                    <a:cubicBezTo>
                                      <a:pt x="67779" y="65056"/>
                                      <a:pt x="25107" y="40862"/>
                                      <a:pt x="2437" y="0"/>
                                    </a:cubicBezTo>
                                    <a:cubicBezTo>
                                      <a:pt x="-4067" y="31468"/>
                                      <a:pt x="2575" y="64227"/>
                                      <a:pt x="20821" y="90678"/>
                                    </a:cubicBezTo>
                                    <a:cubicBezTo>
                                      <a:pt x="67684" y="163830"/>
                                      <a:pt x="157314" y="197644"/>
                                      <a:pt x="224941" y="247745"/>
                                    </a:cubicBezTo>
                                    <a:cubicBezTo>
                                      <a:pt x="261581" y="274987"/>
                                      <a:pt x="299490" y="300387"/>
                                      <a:pt x="338670" y="323945"/>
                                    </a:cubicBezTo>
                                    <a:cubicBezTo>
                                      <a:pt x="350576" y="331184"/>
                                      <a:pt x="364292" y="338519"/>
                                      <a:pt x="377913" y="335185"/>
                                    </a:cubicBezTo>
                                    <a:cubicBezTo>
                                      <a:pt x="418585" y="324993"/>
                                      <a:pt x="411917" y="253841"/>
                                      <a:pt x="405726" y="223838"/>
                                    </a:cubicBezTo>
                                    <a:cubicBezTo>
                                      <a:pt x="399535" y="193834"/>
                                      <a:pt x="375436" y="173831"/>
                                      <a:pt x="348576" y="161258"/>
                                    </a:cubicBezTo>
                                    <a:cubicBezTo>
                                      <a:pt x="323992" y="150409"/>
                                      <a:pt x="298407" y="141987"/>
                                      <a:pt x="272185" y="136112"/>
                                    </a:cubicBezTo>
                                    <a:close/>
                                  </a:path>
                                </a:pathLst>
                              </a:custGeom>
                              <a:solidFill>
                                <a:srgbClr val="5DC44C"/>
                              </a:solidFill>
                              <a:ln w="9525" cap="flat">
                                <a:noFill/>
                                <a:prstDash val="solid"/>
                                <a:miter/>
                              </a:ln>
                            </wps:spPr>
                            <wps:bodyPr/>
                          </wps:wsp>
                        </wpg:grpSp>
                        <wpg:grpSp>
                          <wpg:cNvPr id="127" name="组合 2"/>
                          <wpg:cNvGrpSpPr/>
                          <wpg:grpSpPr>
                            <a:xfrm>
                              <a:off x="11967" y="6328"/>
                              <a:ext cx="449" cy="653"/>
                              <a:chOff x="11967" y="6328"/>
                              <a:chExt cx="449" cy="653"/>
                            </a:xfrm>
                          </wpg:grpSpPr>
                          <wps:wsp>
                            <wps:cNvPr id="128" name="任意多边形: 形状 26"/>
                            <wps:cNvSpPr/>
                            <wps:spPr>
                              <a:xfrm>
                                <a:off x="12136" y="6535"/>
                                <a:ext cx="96" cy="437"/>
                              </a:xfrm>
                              <a:custGeom>
                                <a:avLst/>
                                <a:gdLst>
                                  <a:gd name="connsiteX0" fmla="*/ 0 w 150399"/>
                                  <a:gd name="connsiteY0" fmla="*/ 0 h 683514"/>
                                  <a:gd name="connsiteX1" fmla="*/ 150400 w 150399"/>
                                  <a:gd name="connsiteY1" fmla="*/ 683514 h 683514"/>
                                </a:gdLst>
                                <a:ahLst/>
                                <a:cxnLst>
                                  <a:cxn ang="0">
                                    <a:pos x="connsiteX0" y="connsiteY0"/>
                                  </a:cxn>
                                  <a:cxn ang="0">
                                    <a:pos x="connsiteX1" y="connsiteY1"/>
                                  </a:cxn>
                                </a:cxnLst>
                                <a:rect l="l" t="t" r="r" b="b"/>
                                <a:pathLst>
                                  <a:path w="150399" h="683514">
                                    <a:moveTo>
                                      <a:pt x="0" y="0"/>
                                    </a:moveTo>
                                    <a:cubicBezTo>
                                      <a:pt x="0" y="0"/>
                                      <a:pt x="109537" y="416623"/>
                                      <a:pt x="150400" y="683514"/>
                                    </a:cubicBezTo>
                                  </a:path>
                                </a:pathLst>
                              </a:custGeom>
                              <a:solidFill>
                                <a:srgbClr val="4CAE48"/>
                              </a:solidFill>
                              <a:ln w="29432" cap="rnd">
                                <a:solidFill>
                                  <a:srgbClr val="0C6F37"/>
                                </a:solidFill>
                                <a:prstDash val="solid"/>
                                <a:miter/>
                              </a:ln>
                            </wps:spPr>
                            <wps:bodyPr/>
                          </wps:wsp>
                          <wps:wsp>
                            <wps:cNvPr id="129" name="任意多边形: 形状 27"/>
                            <wps:cNvSpPr/>
                            <wps:spPr>
                              <a:xfrm>
                                <a:off x="11967" y="6328"/>
                                <a:ext cx="326" cy="330"/>
                              </a:xfrm>
                              <a:custGeom>
                                <a:avLst/>
                                <a:gdLst>
                                  <a:gd name="connsiteX0" fmla="*/ 345578 w 511023"/>
                                  <a:gd name="connsiteY0" fmla="*/ 504791 h 516084"/>
                                  <a:gd name="connsiteX1" fmla="*/ 406443 w 511023"/>
                                  <a:gd name="connsiteY1" fmla="*/ 19016 h 516084"/>
                                  <a:gd name="connsiteX2" fmla="*/ 369850 w 511023"/>
                                  <a:gd name="connsiteY2" fmla="*/ 12444 h 516084"/>
                                  <a:gd name="connsiteX3" fmla="*/ 367867 w 511023"/>
                                  <a:gd name="connsiteY3" fmla="*/ 13968 h 516084"/>
                                  <a:gd name="connsiteX4" fmla="*/ 325385 w 511023"/>
                                  <a:gd name="connsiteY4" fmla="*/ 50163 h 516084"/>
                                  <a:gd name="connsiteX5" fmla="*/ 295572 w 511023"/>
                                  <a:gd name="connsiteY5" fmla="*/ 53021 h 516084"/>
                                  <a:gd name="connsiteX6" fmla="*/ 206990 w 511023"/>
                                  <a:gd name="connsiteY6" fmla="*/ 3395 h 516084"/>
                                  <a:gd name="connsiteX7" fmla="*/ 171418 w 511023"/>
                                  <a:gd name="connsiteY7" fmla="*/ 13239 h 516084"/>
                                  <a:gd name="connsiteX8" fmla="*/ 169842 w 511023"/>
                                  <a:gd name="connsiteY8" fmla="*/ 16540 h 516084"/>
                                  <a:gd name="connsiteX9" fmla="*/ 147839 w 511023"/>
                                  <a:gd name="connsiteY9" fmla="*/ 72261 h 516084"/>
                                  <a:gd name="connsiteX10" fmla="*/ 114002 w 511023"/>
                                  <a:gd name="connsiteY10" fmla="*/ 87002 h 516084"/>
                                  <a:gd name="connsiteX11" fmla="*/ 113359 w 511023"/>
                                  <a:gd name="connsiteY11" fmla="*/ 86739 h 516084"/>
                                  <a:gd name="connsiteX12" fmla="*/ 47636 w 511023"/>
                                  <a:gd name="connsiteY12" fmla="*/ 59021 h 516084"/>
                                  <a:gd name="connsiteX13" fmla="*/ 13604 w 511023"/>
                                  <a:gd name="connsiteY13" fmla="*/ 73306 h 516084"/>
                                  <a:gd name="connsiteX14" fmla="*/ 12013 w 511023"/>
                                  <a:gd name="connsiteY14" fmla="*/ 78929 h 516084"/>
                                  <a:gd name="connsiteX15" fmla="*/ 303287 w 511023"/>
                                  <a:gd name="connsiteY15" fmla="*/ 513459 h 516084"/>
                                  <a:gd name="connsiteX16" fmla="*/ 345578 w 511023"/>
                                  <a:gd name="connsiteY16" fmla="*/ 504791 h 516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511023" h="516084">
                                    <a:moveTo>
                                      <a:pt x="345578" y="504791"/>
                                    </a:moveTo>
                                    <a:cubicBezTo>
                                      <a:pt x="431303" y="486884"/>
                                      <a:pt x="634376" y="351439"/>
                                      <a:pt x="406443" y="19016"/>
                                    </a:cubicBezTo>
                                    <a:cubicBezTo>
                                      <a:pt x="398153" y="7096"/>
                                      <a:pt x="381770" y="4154"/>
                                      <a:pt x="369850" y="12444"/>
                                    </a:cubicBezTo>
                                    <a:cubicBezTo>
                                      <a:pt x="369165" y="12920"/>
                                      <a:pt x="368503" y="13429"/>
                                      <a:pt x="367867" y="13968"/>
                                    </a:cubicBezTo>
                                    <a:lnTo>
                                      <a:pt x="325385" y="50163"/>
                                    </a:lnTo>
                                    <a:cubicBezTo>
                                      <a:pt x="317026" y="57263"/>
                                      <a:pt x="305128" y="58404"/>
                                      <a:pt x="295572" y="53021"/>
                                    </a:cubicBezTo>
                                    <a:lnTo>
                                      <a:pt x="206990" y="3395"/>
                                    </a:lnTo>
                                    <a:cubicBezTo>
                                      <a:pt x="194448" y="-3709"/>
                                      <a:pt x="178522" y="698"/>
                                      <a:pt x="171418" y="13239"/>
                                    </a:cubicBezTo>
                                    <a:cubicBezTo>
                                      <a:pt x="170816" y="14301"/>
                                      <a:pt x="170289" y="15404"/>
                                      <a:pt x="169842" y="16540"/>
                                    </a:cubicBezTo>
                                    <a:lnTo>
                                      <a:pt x="147839" y="72261"/>
                                    </a:lnTo>
                                    <a:cubicBezTo>
                                      <a:pt x="142566" y="85676"/>
                                      <a:pt x="127416" y="92275"/>
                                      <a:pt x="114002" y="87002"/>
                                    </a:cubicBezTo>
                                    <a:cubicBezTo>
                                      <a:pt x="113786" y="86917"/>
                                      <a:pt x="113572" y="86829"/>
                                      <a:pt x="113359" y="86739"/>
                                    </a:cubicBezTo>
                                    <a:lnTo>
                                      <a:pt x="47636" y="59021"/>
                                    </a:lnTo>
                                    <a:cubicBezTo>
                                      <a:pt x="34294" y="53568"/>
                                      <a:pt x="19057" y="59964"/>
                                      <a:pt x="13604" y="73306"/>
                                    </a:cubicBezTo>
                                    <a:cubicBezTo>
                                      <a:pt x="12865" y="75115"/>
                                      <a:pt x="12331" y="77001"/>
                                      <a:pt x="12013" y="78929"/>
                                    </a:cubicBezTo>
                                    <a:cubicBezTo>
                                      <a:pt x="-5513" y="190466"/>
                                      <a:pt x="-51614" y="550226"/>
                                      <a:pt x="303287" y="513459"/>
                                    </a:cubicBezTo>
                                    <a:cubicBezTo>
                                      <a:pt x="312146" y="512507"/>
                                      <a:pt x="336911" y="506982"/>
                                      <a:pt x="345578" y="504791"/>
                                    </a:cubicBezTo>
                                    <a:close/>
                                  </a:path>
                                </a:pathLst>
                              </a:custGeom>
                              <a:solidFill>
                                <a:srgbClr val="FFA5A5"/>
                              </a:solidFill>
                              <a:ln w="9525" cap="flat">
                                <a:noFill/>
                                <a:prstDash val="solid"/>
                                <a:miter/>
                              </a:ln>
                            </wps:spPr>
                            <wps:bodyPr/>
                          </wps:wsp>
                          <wps:wsp>
                            <wps:cNvPr id="130" name="任意多边形: 形状 28"/>
                            <wps:cNvSpPr/>
                            <wps:spPr>
                              <a:xfrm>
                                <a:off x="12212" y="6720"/>
                                <a:ext cx="205" cy="261"/>
                              </a:xfrm>
                              <a:custGeom>
                                <a:avLst/>
                                <a:gdLst>
                                  <a:gd name="connsiteX0" fmla="*/ 98943 w 322018"/>
                                  <a:gd name="connsiteY0" fmla="*/ 345478 h 408667"/>
                                  <a:gd name="connsiteX1" fmla="*/ 134757 w 322018"/>
                                  <a:gd name="connsiteY1" fmla="*/ 254705 h 408667"/>
                                  <a:gd name="connsiteX2" fmla="*/ 322019 w 322018"/>
                                  <a:gd name="connsiteY2" fmla="*/ 1054 h 408667"/>
                                  <a:gd name="connsiteX3" fmla="*/ 139234 w 322018"/>
                                  <a:gd name="connsiteY3" fmla="*/ 88303 h 408667"/>
                                  <a:gd name="connsiteX4" fmla="*/ 12266 w 322018"/>
                                  <a:gd name="connsiteY4" fmla="*/ 247180 h 408667"/>
                                  <a:gd name="connsiteX5" fmla="*/ 13885 w 322018"/>
                                  <a:gd name="connsiteY5" fmla="*/ 388912 h 408667"/>
                                  <a:gd name="connsiteX6" fmla="*/ 98943 w 322018"/>
                                  <a:gd name="connsiteY6" fmla="*/ 345478 h 40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2018" h="408667">
                                    <a:moveTo>
                                      <a:pt x="98943" y="345478"/>
                                    </a:moveTo>
                                    <a:cubicBezTo>
                                      <a:pt x="112574" y="315916"/>
                                      <a:pt x="124531" y="285610"/>
                                      <a:pt x="134757" y="254705"/>
                                    </a:cubicBezTo>
                                    <a:cubicBezTo>
                                      <a:pt x="173222" y="154848"/>
                                      <a:pt x="237916" y="67218"/>
                                      <a:pt x="322019" y="1054"/>
                                    </a:cubicBezTo>
                                    <a:cubicBezTo>
                                      <a:pt x="252772" y="-7899"/>
                                      <a:pt x="191241" y="41821"/>
                                      <a:pt x="139234" y="88303"/>
                                    </a:cubicBezTo>
                                    <a:cubicBezTo>
                                      <a:pt x="87228" y="134785"/>
                                      <a:pt x="35126" y="182601"/>
                                      <a:pt x="12266" y="247180"/>
                                    </a:cubicBezTo>
                                    <a:cubicBezTo>
                                      <a:pt x="-3069" y="290233"/>
                                      <a:pt x="-5641" y="346430"/>
                                      <a:pt x="13885" y="388912"/>
                                    </a:cubicBezTo>
                                    <a:cubicBezTo>
                                      <a:pt x="38174" y="441871"/>
                                      <a:pt x="83799" y="374815"/>
                                      <a:pt x="98943" y="345478"/>
                                    </a:cubicBezTo>
                                    <a:close/>
                                  </a:path>
                                </a:pathLst>
                              </a:custGeom>
                              <a:solidFill>
                                <a:srgbClr val="5DC44C"/>
                              </a:solidFill>
                              <a:ln w="9525" cap="flat">
                                <a:noFill/>
                                <a:prstDash val="solid"/>
                                <a:miter/>
                              </a:ln>
                            </wps:spPr>
                            <wps:bodyPr/>
                          </wps:wsp>
                          <wps:wsp>
                            <wps:cNvPr id="131" name="任意多边形: 形状 29"/>
                            <wps:cNvSpPr/>
                            <wps:spPr>
                              <a:xfrm>
                                <a:off x="11996" y="6767"/>
                                <a:ext cx="262" cy="215"/>
                              </a:xfrm>
                              <a:custGeom>
                                <a:avLst/>
                                <a:gdLst>
                                  <a:gd name="connsiteX0" fmla="*/ 272185 w 410371"/>
                                  <a:gd name="connsiteY0" fmla="*/ 136112 h 336012"/>
                                  <a:gd name="connsiteX1" fmla="*/ 160743 w 410371"/>
                                  <a:gd name="connsiteY1" fmla="*/ 107537 h 336012"/>
                                  <a:gd name="connsiteX2" fmla="*/ 108070 w 410371"/>
                                  <a:gd name="connsiteY2" fmla="*/ 85725 h 336012"/>
                                  <a:gd name="connsiteX3" fmla="*/ 2437 w 410371"/>
                                  <a:gd name="connsiteY3" fmla="*/ 0 h 336012"/>
                                  <a:gd name="connsiteX4" fmla="*/ 20821 w 410371"/>
                                  <a:gd name="connsiteY4" fmla="*/ 90678 h 336012"/>
                                  <a:gd name="connsiteX5" fmla="*/ 224941 w 410371"/>
                                  <a:gd name="connsiteY5" fmla="*/ 247745 h 336012"/>
                                  <a:gd name="connsiteX6" fmla="*/ 338670 w 410371"/>
                                  <a:gd name="connsiteY6" fmla="*/ 323945 h 336012"/>
                                  <a:gd name="connsiteX7" fmla="*/ 377913 w 410371"/>
                                  <a:gd name="connsiteY7" fmla="*/ 335185 h 336012"/>
                                  <a:gd name="connsiteX8" fmla="*/ 405726 w 410371"/>
                                  <a:gd name="connsiteY8" fmla="*/ 223838 h 336012"/>
                                  <a:gd name="connsiteX9" fmla="*/ 348576 w 410371"/>
                                  <a:gd name="connsiteY9" fmla="*/ 161258 h 336012"/>
                                  <a:gd name="connsiteX10" fmla="*/ 272185 w 410371"/>
                                  <a:gd name="connsiteY10" fmla="*/ 136112 h 3360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10371" h="336012">
                                    <a:moveTo>
                                      <a:pt x="272185" y="136112"/>
                                    </a:moveTo>
                                    <a:cubicBezTo>
                                      <a:pt x="235038" y="126587"/>
                                      <a:pt x="197224" y="120110"/>
                                      <a:pt x="160743" y="107537"/>
                                    </a:cubicBezTo>
                                    <a:cubicBezTo>
                                      <a:pt x="142677" y="101560"/>
                                      <a:pt x="125072" y="94269"/>
                                      <a:pt x="108070" y="85725"/>
                                    </a:cubicBezTo>
                                    <a:cubicBezTo>
                                      <a:pt x="67779" y="65056"/>
                                      <a:pt x="25107" y="40862"/>
                                      <a:pt x="2437" y="0"/>
                                    </a:cubicBezTo>
                                    <a:cubicBezTo>
                                      <a:pt x="-4067" y="31468"/>
                                      <a:pt x="2575" y="64227"/>
                                      <a:pt x="20821" y="90678"/>
                                    </a:cubicBezTo>
                                    <a:cubicBezTo>
                                      <a:pt x="67684" y="163830"/>
                                      <a:pt x="157314" y="197644"/>
                                      <a:pt x="224941" y="247745"/>
                                    </a:cubicBezTo>
                                    <a:cubicBezTo>
                                      <a:pt x="261581" y="274987"/>
                                      <a:pt x="299490" y="300387"/>
                                      <a:pt x="338670" y="323945"/>
                                    </a:cubicBezTo>
                                    <a:cubicBezTo>
                                      <a:pt x="350576" y="331184"/>
                                      <a:pt x="364292" y="338519"/>
                                      <a:pt x="377913" y="335185"/>
                                    </a:cubicBezTo>
                                    <a:cubicBezTo>
                                      <a:pt x="418585" y="324993"/>
                                      <a:pt x="411917" y="253841"/>
                                      <a:pt x="405726" y="223838"/>
                                    </a:cubicBezTo>
                                    <a:cubicBezTo>
                                      <a:pt x="399535" y="193834"/>
                                      <a:pt x="375436" y="173831"/>
                                      <a:pt x="348576" y="161258"/>
                                    </a:cubicBezTo>
                                    <a:cubicBezTo>
                                      <a:pt x="323992" y="150409"/>
                                      <a:pt x="298407" y="141987"/>
                                      <a:pt x="272185" y="136112"/>
                                    </a:cubicBezTo>
                                    <a:close/>
                                  </a:path>
                                </a:pathLst>
                              </a:custGeom>
                              <a:solidFill>
                                <a:srgbClr val="5DC44C"/>
                              </a:solidFill>
                              <a:ln w="9525" cap="flat">
                                <a:noFill/>
                                <a:prstDash val="solid"/>
                                <a:miter/>
                              </a:ln>
                            </wps:spPr>
                            <wps:bodyPr/>
                          </wps:wsp>
                        </wpg:grpSp>
                        <wps:wsp>
                          <wps:cNvPr id="132" name="任意多边形 74"/>
                          <wps:cNvSpPr/>
                          <wps:spPr>
                            <a:xfrm rot="360000">
                              <a:off x="6022" y="4434"/>
                              <a:ext cx="120" cy="477"/>
                            </a:xfrm>
                            <a:custGeom>
                              <a:avLst/>
                              <a:gdLst>
                                <a:gd name="connisteX0" fmla="*/ 137160 w 137160"/>
                                <a:gd name="connsiteY0" fmla="*/ 0 h 304800"/>
                                <a:gd name="connisteX1" fmla="*/ 68580 w 137160"/>
                                <a:gd name="connsiteY1" fmla="*/ 114300 h 304800"/>
                                <a:gd name="connisteX2" fmla="*/ 22860 w 137160"/>
                                <a:gd name="connsiteY2" fmla="*/ 205740 h 304800"/>
                                <a:gd name="connisteX3" fmla="*/ 0 w 137160"/>
                                <a:gd name="connsiteY3" fmla="*/ 304800 h 304800"/>
                              </a:gdLst>
                              <a:ahLst/>
                              <a:cxnLst>
                                <a:cxn ang="0">
                                  <a:pos x="connisteX0" y="connsiteY0"/>
                                </a:cxn>
                                <a:cxn ang="0">
                                  <a:pos x="connisteX1" y="connsiteY1"/>
                                </a:cxn>
                                <a:cxn ang="0">
                                  <a:pos x="connisteX2" y="connsiteY2"/>
                                </a:cxn>
                                <a:cxn ang="0">
                                  <a:pos x="connisteX3" y="connsiteY3"/>
                                </a:cxn>
                              </a:cxnLst>
                              <a:rect l="l" t="t" r="r" b="b"/>
                              <a:pathLst>
                                <a:path w="137160" h="304800">
                                  <a:moveTo>
                                    <a:pt x="137160" y="0"/>
                                  </a:moveTo>
                                  <a:cubicBezTo>
                                    <a:pt x="124460" y="20955"/>
                                    <a:pt x="91440" y="73025"/>
                                    <a:pt x="68580" y="114300"/>
                                  </a:cubicBezTo>
                                  <a:cubicBezTo>
                                    <a:pt x="45720" y="155575"/>
                                    <a:pt x="36830" y="167640"/>
                                    <a:pt x="22860" y="205740"/>
                                  </a:cubicBezTo>
                                  <a:cubicBezTo>
                                    <a:pt x="8890" y="243840"/>
                                    <a:pt x="3810" y="287020"/>
                                    <a:pt x="0" y="304800"/>
                                  </a:cubicBezTo>
                                </a:path>
                              </a:pathLst>
                            </a:custGeom>
                            <a:noFill/>
                            <a:ln w="25400">
                              <a:solidFill>
                                <a:srgbClr val="FFDC4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id="组合 4" o:spid="_x0000_s1026" o:spt="203" alt="7b0a202020202274657874626f78223a20227b5c2263617465676f72795f69645c223a31303531322c5c2269645c223a32303334353230397d220a7d0a" style="position:absolute;left:0pt;margin-left:-14.55pt;margin-top:1.2pt;height:115.35pt;width:455.15pt;z-index:251679744;mso-width-relative:page;mso-height-relative:page;" coordorigin="5820,3641" coordsize="7290,3339" o:gfxdata="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">
                <o:lock v:ext="edit" aspectratio="f"/>
                <v:shape id="文本框 7" o:spid="_x0000_s1026" o:spt="202" alt="7b0a20202020227461726765744d6f64756c65223a20226b6f6e6c696e65666f6e7473220a7d0a" type="#_x0000_t202" style="position:absolute;left:6769;top:3666;height:1557;width:6070;v-text-anchor:middle;" filled="f" stroked="f" coordsize="21600,21600" o:gfxdata="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ccCe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r>
                          <w:rPr>
                            <w:rFonts w:hint="eastAsia"/>
                            <w:sz w:val="24"/>
                          </w:rPr>
                          <w:t>“烘焙百分比”我知道：</w:t>
                        </w:r>
                      </w:p>
                      <w:p/>
                    </w:txbxContent>
                  </v:textbox>
                </v:shape>
                <v:group id="组合 3" o:spid="_x0000_s1026" o:spt="203" style="position:absolute;left:5820;top:3641;height:3339;width:7290;" coordorigin="5820,3641" coordsize="7290,3339" o:gfxdata="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NAo7vwAAANsAAAAPAAAAAAAAAAEAIAAAACIAAABkcnMvZG93bnJldi54&#10;bWxQSwECFAAUAAAACACHTuJAMy8FnjsAAAA5AAAAFQAAAAAAAAABACAAAAAOAQAAZHJzL2dyb3Vw&#10;c2hhcGV4bWwueG1sUEsFBgAAAAAGAAYAYAEAAMsDAAAAAA==&#10;">
                  <o:lock v:ext="edit" aspectratio="f"/>
                  <v:roundrect id="圆角矩形 44" o:spid="_x0000_s1026" o:spt="2" style="position:absolute;left:5820;top:3641;height:3311;width:7291;" filled="f" stroked="t" coordsize="21600,21600" arcsize="0.454027777777778" o:gfxdata="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CjOe65AAAA2wAA&#10;AA8AAAAAAAAAAQAgAAAAIgAAAGRycy9kb3ducmV2LnhtbFBLAQIUABQAAAAIAIdO4kAzLwWeOwAA&#10;ADkAAAAQAAAAAAAAAAEAIAAAAAgBAABkcnMvc2hhcGV4bWwueG1sUEsFBgAAAAAGAAYAWwEAALID&#10;AAAAAA==&#10;">
                    <v:fill on="f" focussize="0,0"/>
                    <v:stroke weight="3pt" color="#FFDC4F [3204]" miterlimit="8" joinstyle="miter"/>
                    <v:imagedata o:title=""/>
                    <o:lock v:ext="edit" aspectratio="f"/>
                  </v:roundrect>
                  <v:group id="组合 41" o:spid="_x0000_s1026" o:spt="203" style="position:absolute;left:5972;top:3654;height:750;width:991;" coordorigin="3602,4934" coordsize="4010,3031" o:gfxdata="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uc70r0AAADbAAAADwAAAAAAAAABACAAAAAiAAAAZHJzL2Rvd25yZXYueG1s&#10;UEsBAhQAFAAAAAgAh07iQDMvBZ47AAAAOQAAABUAAAAAAAAAAQAgAAAADAEAAGRycy9ncm91cHNo&#10;YXBleG1sLnhtbFBLBQYAAAAABgAGAGABAADJAwAAAAA=&#10;">
                    <o:lock v:ext="edit" aspectratio="f"/>
                    <v:shape id="任意多边形: 形状 5" o:spid="_x0000_s1026" o:spt="100" style="position:absolute;left:4557;top:4934;height:1472;width:1129;" fillcolor="#FFFFFF" filled="t" stroked="t" coordsize="333969,435599" o:gfxdata="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ham&#10;B8EAAADcAAAADwAAAAAAAAABACAAAAAiAAAAZHJzL2Rvd25yZXYueG1sUEsBAhQAFAAAAAgAh07i&#10;QDMvBZ47AAAAOQAAABAAAAAAAAAAAQAgAAAAEAEAAGRycy9zaGFwZXhtbC54bWxQSwUGAAAAAAYA&#10;BgBbAQAAugMAAAAA&#10;" path="m333955,264924c333002,161101,296522,13178,169268,986c-28186,-18064,-33996,243969,55539,356078c84114,391892,138692,430754,186032,434945c288711,443994,334907,357888,333955,264924xe">
                      <v:path o:connectlocs="1128,895;572,3;187,1203;628,1469;1128,895" o:connectangles="0,0,0,0,0"/>
                      <v:fill on="t" focussize="0,0"/>
                      <v:stroke weight="0.91503937007874pt" color="#D8D8D9" joinstyle="miter"/>
                      <v:imagedata o:title=""/>
                      <o:lock v:ext="edit" aspectratio="f"/>
                    </v:shape>
                    <v:shape id="任意多边形: 形状 6" o:spid="_x0000_s1026" o:spt="100" style="position:absolute;left:3941;top:7327;height:196;width:555;" fillcolor="#644332" filled="t" stroked="f" coordsize="164235,57842" o:gfxdata="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S8uYvQAA&#10;ANwAAAAPAAAAAAAAAAEAIAAAACIAAABkcnMvZG93bnJldi54bWxQSwECFAAUAAAACACHTuJAMy8F&#10;njsAAAA5AAAAEAAAAAAAAAABACAAAAAMAQAAZHJzL3NoYXBleG1sLnhtbFBLBQYAAAAABgAGAFsB&#10;AAC2AwAAAAA=&#10;" path="m155,51277c2917,61374,41779,59659,87118,47277c132457,34894,166843,16797,164080,6605c161318,-3587,122361,-1777,77117,10605c31873,22988,-2607,41085,155,51277xe">
                      <v:path o:connectlocs="0,173;294,160;554,22;260,35;0,173" o:connectangles="0,0,0,0,0"/>
                      <v:fill on="t" focussize="0,0"/>
                      <v:stroke on="f" joinstyle="miter"/>
                      <v:imagedata o:title=""/>
                      <o:lock v:ext="edit" aspectratio="f"/>
                    </v:shape>
                    <v:shape id="任意多边形: 形状 7" o:spid="_x0000_s1026" o:spt="100" style="position:absolute;left:5252;top:6243;height:1590;width:770;" fillcolor="#644332" filled="t" stroked="f" coordsize="217167,470439" o:gfxdata="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HU425AAAA2wAA&#10;AA8AAAAAAAAAAQAgAAAAIgAAAGRycy9kb3ducmV2LnhtbFBLAQIUABQAAAAIAIdO4kAzLwWeOwAA&#10;ADkAAAAQAAAAAAAAAAEAIAAAAAgBAABkcnMvc2hhcGV4bWwueG1sUEsFBgAAAAAGAAYAWwEAALID&#10;AAAAAA==&#10;" path="m74006,445770c41446,394679,18825,337900,7331,278416c300,240746,-1685,202309,1426,164116c3020,122095,13712,80921,32763,43434c41690,26606,54015,11815,68958,0c120443,6044,167435,32246,199641,72866c193231,78787,187247,85152,181734,91916c164184,112956,152051,137973,146396,164783c141182,190559,141506,217150,147349,242792c153337,269282,163841,294543,178400,317468c189378,334831,202393,350820,217167,365093c196986,394811,171589,420628,142205,441293l142205,441293c126299,452523,109401,462279,91723,470440c85341,462058,79340,454438,74006,445770xe">
                      <v:path o:connectlocs="262,1506;25,940;5,554;116,146;244,0;707,246;644,310;519,556;522,820;632,1072;770,1233;504,1491;504,1491;325,1590;262,1506" o:connectangles="0,0,0,0,0,0,0,0,0,0,0,0,0,0,0"/>
                      <v:fill on="t" focussize="0,0"/>
                      <v:stroke on="f" joinstyle="miter"/>
                      <v:imagedata o:title=""/>
                      <o:lock v:ext="edit" aspectratio="f"/>
                    </v:shape>
                    <v:shape id="任意多边形: 形状 8" o:spid="_x0000_s1026" o:spt="100" style="position:absolute;left:4781;top:6232;height:1708;width:813;" fillcolor="#644332" filled="t" stroked="f" coordsize="240623,505454" o:gfxdata="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Td5he5AAAA3AAA&#10;AA8AAAAAAAAAAQAgAAAAIgAAAGRycy9kb3ducmV2LnhtbFBLAQIUABQAAAAIAIdO4kAzLwWeOwAA&#10;ADkAAAAQAAAAAAAAAAEAIAAAAAgBAABkcnMvc2hhcGV4bWwueG1sUEsFBgAAAAAGAAYAWwEAALID&#10;AAAAAA==&#10;" path="m240624,473642c223817,481430,206389,487803,188522,492692c172234,497168,155089,501645,137659,505455c136230,504312,134801,503359,133468,502217c90615,464862,58051,417148,38884,363628c28551,336518,19961,308775,13167,280570c6186,254468,1878,227724,308,200750c-866,178830,1318,156859,6785,135599c12361,115305,21104,96018,32693,78449c50270,52718,71042,29322,94511,8821c135135,-251,177008,-2345,218336,2630c212953,6678,207947,11205,203381,16156c175759,46636,162995,86450,156232,124550c149219,164381,147649,204979,151565,245232c156767,295821,170419,345178,191951,391250c205150,420393,221469,448018,240624,473642xe">
                      <v:path o:connectlocs="813,1600;636,1664;465,1708;450,1697;131,1228;44,948;1,678;22,458;110,265;319,29;737,8;687,54;527,420;512,828;648,1322;813,1600" o:connectangles="0,0,0,0,0,0,0,0,0,0,0,0,0,0,0,0"/>
                      <v:fill on="t" focussize="0,0"/>
                      <v:stroke on="f" joinstyle="miter"/>
                      <v:imagedata o:title=""/>
                      <o:lock v:ext="edit" aspectratio="f"/>
                    </v:shape>
                    <v:shape id="任意多边形: 形状 9" o:spid="_x0000_s1026" o:spt="100" style="position:absolute;left:4359;top:6263;height:1703;width:885;" fillcolor="#FBB803" filled="t" stroked="f" coordsize="261970,503904" o:gfxdata="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R6w0eugAAANwA&#10;AAAPAAAAAAAAAAEAIAAAACIAAABkcnMvZG93bnJldi54bWxQSwECFAAUAAAACACHTuJAMy8FnjsA&#10;AAA5AAAAEAAAAAAAAAABACAAAAAJAQAAZHJzL3NoYXBleG1sLnhtbFBLBQYAAAAABgAGAFsBAACz&#10;AwAAAAA=&#10;" path="m82900,479774c54850,440235,33068,396605,18321,350425c1940,299363,-3544,245433,2223,192119c6816,153574,17557,116013,34037,80867c43562,73343,54325,65818,65469,58579l65469,58579c65469,58579,65469,58579,65469,58579l68803,56483c69376,55929,70016,55449,70708,55054c90232,42332,111129,31852,133002,23813c159334,14669,186176,7068,213393,1048l213869,1048,219203,0c206758,11159,194929,22988,183770,35433c169107,51436,156530,69230,146337,88392c137038,106329,130610,125613,127286,145542c119190,196501,130525,247269,144146,295561c159195,349567,180246,403098,215202,447961c228832,465648,244534,481637,261970,495586c232448,502196,202184,504887,171959,503587c152491,502833,133238,499239,114809,492919c104510,489362,94483,485065,84805,480060xe">
                      <v:path o:connectlocs="280,1621;61,1184;7,649;114,273;221,197;221,197;221,197;232,190;238,186;449,80;720,3;722,3;740,0;620,119;494,298;430,491;486,998;727,1513;885,1674;580,1701;387,1665;286,1622" o:connectangles="0,0,0,0,0,0,0,0,0,0,0,0,0,0,0,0,0,0,0,0,0,0"/>
                      <v:fill on="t" focussize="0,0"/>
                      <v:stroke on="f" joinstyle="miter"/>
                      <v:imagedata o:title=""/>
                      <o:lock v:ext="edit" aspectratio="f"/>
                    </v:shape>
                    <v:shape id="任意多边形: 形状 10" o:spid="_x0000_s1026" o:spt="100" style="position:absolute;left:4189;top:6538;height:1344;width:447;" fillcolor="#644332" filled="t" stroked="f" coordsize="132375,397668" o:gfxdata="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yCZG8AAAA&#10;3AAAAA8AAAAAAAAAAQAgAAAAIgAAAGRycy9kb3ducmV2LnhtbFBLAQIUABQAAAAIAIdO4kAzLwWe&#10;OwAAADkAAAAQAAAAAAAAAAEAIAAAAAsBAABkcnMvc2hhcGV4bWwueG1sUEsFBgAAAAAGAAYAWwEA&#10;ALUDAAAAAA==&#10;" path="m33220,48958c47633,30353,64595,13872,83607,0c72248,24685,63686,50564,58080,77152c47143,128901,47403,182390,58842,234029c70870,286567,92122,336554,121612,381667c125041,387096,128661,392430,132375,397669c81036,369094,37125,314135,15123,248507c-10119,174117,-3546,101251,33220,48958xe">
                      <v:path o:connectlocs="112,165;282,0;196,260;198,790;410,1289;447,1344;51,839;112,165" o:connectangles="0,0,0,0,0,0,0,0"/>
                      <v:fill on="t" focussize="0,0"/>
                      <v:stroke on="f" joinstyle="miter"/>
                      <v:imagedata o:title=""/>
                      <o:lock v:ext="edit" aspectratio="f"/>
                    </v:shape>
                    <v:shape id="任意多边形: 形状 12" o:spid="_x0000_s1026" o:spt="100" style="position:absolute;left:3602;top:5568;height:1216;width:1514;" fillcolor="#FFFFFF" filled="t" stroked="t" coordsize="447953,359781" o:gfxdata="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tYTqm8AAAA&#10;3AAAAA8AAAAAAAAAAQAgAAAAIgAAAGRycy9kb3ducmV2LnhtbFBLAQIUABQAAAAIAIdO4kAzLwWe&#10;OwAAADkAAAAQAAAAAAAAAAEAIAAAAAsBAABkcnMvc2hhcGV4bWwueG1sUEsFBgAAAAAGAAYAWwEA&#10;ALUDAAAAAA==&#10;" path="m352517,85984c263458,21309,93628,-56320,23809,59790c-77441,228192,167827,386021,316798,356113c342401,350804,366408,339583,386902,323347c402619,311059,438623,282961,444052,263244c463674,192949,405571,124560,352517,85984xe">
                      <v:path o:connectlocs="1191,290;80,202;1070,1203;1307,1092;1500,889;1191,290" o:connectangles="0,0,0,0,0,0"/>
                      <v:fill on="t" focussize="0,0"/>
                      <v:stroke weight="0.97503937007874pt" color="#D8D8D9" joinstyle="miter"/>
                      <v:imagedata o:title=""/>
                      <o:lock v:ext="edit" aspectratio="f"/>
                    </v:shape>
                    <v:shape id="任意多边形: 形状 13" o:spid="_x0000_s1026" o:spt="100" style="position:absolute;left:5397;top:5875;height:1809;width:1808;" fillcolor="#FFD733" filled="t" stroked="f" coordsize="655894,655916" o:gfxdata="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6zF+LsAAADc&#10;AAAADwAAAAAAAAABACAAAAAiAAAAZHJzL2Rvd25yZXYueG1sUEsBAhQAFAAAAAgAh07iQDMvBZ47&#10;AAAAOQAAABAAAAAAAAAAAQAgAAAACgEAAGRycy9zaGFwZXhtbC54bWxQSwUGAAAAAAYABgBbAQAA&#10;tAMAAAAA&#10;" path="m77,320938c-3807,502016,139838,651956,320916,655840c501993,659723,651934,516079,655818,335001c659701,153924,516057,3983,334979,99c333740,73,332501,53,331261,41c151206,-2770,2948,140883,77,320938xe">
                      <v:path o:connectlocs="0,885;884,1808;1807,923;923,0;913,0;0,885" o:connectangles="0,0,0,0,0,0"/>
                      <v:fill on="t" focussize="0,0"/>
                      <v:stroke on="f" joinstyle="miter"/>
                      <v:imagedata o:title=""/>
                      <o:lock v:ext="edit" aspectratio="f"/>
                    </v:shape>
                    <v:shape id="任意多边形: 形状 16" o:spid="_x0000_s1026" o:spt="100" style="position:absolute;left:6818;top:5729;height:385;width:585;" filled="f" stroked="t" coordsize="173164,113762" o:gfxdata="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cadxugAAANwA&#10;AAAPAAAAAAAAAAEAIAAAACIAAABkcnMvZG93bnJldi54bWxQSwECFAAUAAAACACHTuJAMy8FnjsA&#10;AAA5AAAAEAAAAAAAAAABACAAAAAJAQAAZHJzL3NoYXBleG1sLnhtbFBLBQYAAAAABgAGAFsBAACz&#10;AwAAAAA=&#10;" path="m0,113763c37529,33562,111633,-11872,173165,2701e">
                      <v:path o:connectlocs="0,385;585,9" o:connectangles="0,0"/>
                      <v:fill on="f" focussize="0,0"/>
                      <v:stroke weight="2.41503937007874pt" color="#794200" joinstyle="miter" endcap="round"/>
                      <v:imagedata o:title=""/>
                      <o:lock v:ext="edit" aspectratio="f"/>
                    </v:shape>
                    <v:shape id="任意多边形: 形状 17" o:spid="_x0000_s1026" o:spt="100" style="position:absolute;left:7296;top:5594;height:297;width:316;" fillcolor="#794200" filled="t" stroked="f" coordsize="93630,87737" o:gfxdata="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M68mb4A&#10;AADcAAAADwAAAAAAAAABACAAAAAiAAAAZHJzL2Rvd25yZXYueG1sUEsBAhQAFAAAAAgAh07iQDMv&#10;BZ47AAAAOQAAABAAAAAAAAAAAQAgAAAADQEAAGRycy9zaGFwZXhtbC54bWxQSwUGAAAAAAYABgBb&#10;AQAAtwMAAAAA&#10;" path="m0,45822c2787,71606,25948,90249,51732,87462c75142,84932,93059,65456,93631,41916c90844,16132,67683,-2511,41898,276c18489,2806,572,22282,0,45822xe">
                      <v:path o:connectlocs="0,155;174,296;316,141;141,0;0,155" o:connectangles="0,0,0,0,0"/>
                      <v:fill on="t" focussize="0,0"/>
                      <v:stroke on="f" joinstyle="miter"/>
                      <v:imagedata o:title=""/>
                      <o:lock v:ext="edit" aspectratio="f"/>
                    </v:shape>
                    <v:shape id="任意多边形: 形状 18" o:spid="_x0000_s1026" o:spt="100" style="position:absolute;left:5824;top:5362;height:616;width:308;" filled="f" stroked="t" coordsize="91083,182213" o:gfxdata="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AnYrsAAADc&#10;AAAADwAAAAAAAAABACAAAAAiAAAAZHJzL2Rvd25yZXYueG1sUEsBAhQAFAAAAAgAh07iQDMvBZ47&#10;AAAAOQAAABAAAAAAAAAAAQAgAAAACgEAAGRycy9zaGFwZXhtbC54bWxQSwUGAAAAAAYABgBbAQAA&#10;tAMAAAAA&#10;" path="m1358,182213c-6548,113538,19646,25146,91083,0e">
                      <v:path o:connectlocs="4,616;308,0" o:connectangles="0,0"/>
                      <v:fill on="f" focussize="0,0"/>
                      <v:stroke weight="2.41503937007874pt" color="#794200" joinstyle="miter" endcap="round"/>
                      <v:imagedata o:title=""/>
                      <o:lock v:ext="edit" aspectratio="f"/>
                    </v:shape>
                    <v:shape id="任意多边形: 形状 19" o:spid="_x0000_s1026" o:spt="100" style="position:absolute;left:6077;top:5172;height:322;width:322;" fillcolor="#794200" filled="t" stroked="f" coordsize="95275,95275" o:gfxdata="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R/3Wu/&#10;AAAA3AAAAA8AAAAAAAAAAQAgAAAAIgAAAGRycy9kb3ducmV2LnhtbFBLAQIUABQAAAAIAIdO4kAz&#10;LwWeOwAAADkAAAAQAAAAAAAAAAEAIAAAAA4BAABkcnMvc2hhcGV4bWwueG1sUEsFBgAAAAAGAAYA&#10;WwEAALgDAAAAAA==&#10;" path="m13,46542c-592,72845,20240,94658,46542,95263c72845,95868,94658,75036,95263,48733c95868,22431,75036,618,48733,13c22431,-592,618,20240,13,46542xe">
                      <v:path o:connectlocs="0,157;157,321;321,164;164,0;0,157" o:connectangles="0,0,0,0,0"/>
                      <v:fill on="t" focussize="0,0"/>
                      <v:stroke on="f" joinstyle="miter"/>
                      <v:imagedata o:title=""/>
                      <o:lock v:ext="edit" aspectratio="f"/>
                    </v:shape>
                    <v:shape id="任意多边形: 形状 20" o:spid="_x0000_s1026" o:spt="100" style="position:absolute;left:6162;top:7189;height:120;width:330;" filled="f" stroked="t" coordsize="210597,62973" o:gfxdata="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MJJDe5AAAA3AAA&#10;AA8AAAAAAAAAAQAgAAAAIgAAAGRycy9kb3ducmV2LnhtbFBLAQIUABQAAAAIAIdO4kAzLwWeOwAA&#10;ADkAAAAQAAAAAAAAAAEAIAAAAAgBAABkcnMvc2hhcGV4bWwueG1sUEsFBgAAAAAGAAYAWwEAALID&#10;AAAAAA==&#10;" path="m210598,3429c191548,54007,102584,80296,46006,50292c24218,40831,7487,22543,0,0e">
                      <v:path o:connectlocs="330,6;72,95;0,0" o:connectangles="0,0,0"/>
                      <v:fill on="f" focussize="0,0"/>
                      <v:stroke weight="1.07251968503937pt" color="#7C5B2F" joinstyle="round" endcap="round"/>
                      <v:imagedata o:title=""/>
                      <o:lock v:ext="edit" aspectratio="f"/>
                    </v:shape>
                    <v:shape id="任意多边形: 形状 21" o:spid="_x0000_s1026" o:spt="100" style="position:absolute;left:6906;top:6867;height:339;width:339;" fillcolor="#EC803B" filled="t" stroked="f" coordsize="114300,114300" o:gfxdata="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JTdu8AAAA&#10;3AAAAA8AAAAAAAAAAQAgAAAAIgAAAGRycy9kb3ducmV2LnhtbFBLAQIUABQAAAAIAIdO4kAzLwWe&#10;OwAAADkAAAAQAAAAAAAAAAEAIAAAAAsBAABkcnMvc2hhcGV4bWwueG1sUEsFBgAAAAAGAAYAWwEA&#10;ALUDAAAAAA==&#10;" path="m0,57150c0,88713,25587,114300,57150,114300c88713,114300,114300,88713,114300,57150c114300,25587,88713,0,57150,0c25587,0,0,25587,0,57150xe">
                      <v:path o:connectlocs="0,169;169,339;339,169;169,0;0,169" o:connectangles="0,0,0,0,0"/>
                      <v:fill on="t" opacity="40632f" focussize="0,0"/>
                      <v:stroke on="f" joinstyle="miter"/>
                      <v:imagedata o:title=""/>
                      <o:lock v:ext="edit" aspectratio="f"/>
                    </v:shape>
                    <v:group id="组合 35" o:spid="_x0000_s1026" o:spt="203" style="position:absolute;left:5612;top:6386;height:584;width:566;" coordorigin="5684,6422" coordsize="566,584" o:gfxdata="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iRlXu7AAAA3AAAAA8AAAAAAAAAAQAgAAAAIgAAAGRycy9kb3ducmV2LnhtbFBL&#10;AQIUABQAAAAIAIdO4kAzLwWeOwAAADkAAAAVAAAAAAAAAAEAIAAAAAoBAABkcnMvZ3JvdXBzaGFw&#10;ZXhtbC54bWxQSwUGAAAAAAYABgBgAQAAxwMAAAAA&#10;">
                      <o:lock v:ext="edit" aspectratio="f"/>
                      <v:shape id="任意多边形: 形状 15" o:spid="_x0000_s1026" o:spt="100" style="position:absolute;left:5684;top:6422;height:584;width:566;" fillcolor="#FFFFFF" filled="t" stroked="f" coordsize="78962,92297" o:gfxdata="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dxZ7sAAADc&#10;AAAADwAAAAAAAAABACAAAAAiAAAAZHJzL2Rvd25yZXYueG1sUEsBAhQAFAAAAAgAh07iQDMvBZ47&#10;AAAAOQAAABAAAAAAAAAAAQAgAAAACgEAAGRycy9zaGFwZXhtbC54bWxQSwUGAAAAAAYABgBbAQAA&#10;tAMAAAAA&#10;" path="m0,46196c0,71628,17621,92297,39433,92297c61246,92297,78962,71628,78962,46196c78962,20765,61246,0,39433,0c17621,0,0,20669,0,46196xe">
                        <v:path o:connectlocs="0,292;282,584;566,292;282,0;0,292" o:connectangles="0,0,0,0,0"/>
                        <v:fill on="t" focussize="0,0"/>
                        <v:stroke on="f" joinstyle="miter"/>
                        <v:imagedata o:title=""/>
                        <o:lock v:ext="edit" aspectratio="f"/>
                      </v:shape>
                      <v:shape id="任意多边形: 形状 15" o:spid="_x0000_s1026" o:spt="100" style="position:absolute;left:5801;top:6508;height:390;width:378;" fillcolor="#644332" filled="t" stroked="f" coordsize="78962,92297" o:gfxdata="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jnnFrsAAADc&#10;AAAADwAAAAAAAAABACAAAAAiAAAAZHJzL2Rvd25yZXYueG1sUEsBAhQAFAAAAAgAh07iQDMvBZ47&#10;AAAAOQAAABAAAAAAAAAAAQAgAAAACgEAAGRycy9zaGFwZXhtbC54bWxQSwUGAAAAAAYABgBbAQAA&#10;tAMAAAAA&#10;" path="m0,46196c0,71628,17621,92297,39433,92297c61246,92297,78962,71628,78962,46196c78962,20765,61246,0,39433,0c17621,0,0,20669,0,46196xe">
                        <v:path o:connectlocs="0,195;188,390;378,195;188,0;0,195" o:connectangles="0,0,0,0,0"/>
                        <v:fill on="t" focussize="0,0"/>
                        <v:stroke on="f" joinstyle="miter"/>
                        <v:imagedata o:title=""/>
                        <o:lock v:ext="edit" aspectratio="f"/>
                      </v:shape>
                      <v:shape id="任意多边形: 形状 15" o:spid="_x0000_s1026" o:spt="100" style="position:absolute;left:5945;top:6525;height:217;width:210;" fillcolor="#FFFFFF" filled="t" stroked="f" coordsize="78962,92297" o:gfxdata="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aUqLugAAANwA&#10;AAAPAAAAAAAAAAEAIAAAACIAAABkcnMvZG93bnJldi54bWxQSwECFAAUAAAACACHTuJAMy8FnjsA&#10;AAA5AAAAEAAAAAAAAAABACAAAAAJAQAAZHJzL3NoYXBleG1sLnhtbFBLBQYAAAAABgAGAFsBAACz&#10;AwAAAAA=&#10;" path="m0,46196c0,71628,17621,92297,39433,92297c61246,92297,78962,71628,78962,46196c78962,20765,61246,0,39433,0c17621,0,0,20669,0,46196xe">
                        <v:path o:connectlocs="0,108;104,217;210,108;104,0;0,108" o:connectangles="0,0,0,0,0"/>
                        <v:fill on="t" focussize="0,0"/>
                        <v:stroke on="f" joinstyle="miter"/>
                        <v:imagedata o:title=""/>
                        <o:lock v:ext="edit" aspectratio="f"/>
                      </v:shape>
                    </v:group>
                    <v:group id="组合 36" o:spid="_x0000_s1026" o:spt="203" style="position:absolute;left:6380;top:6386;height:584;width:566;" coordorigin="5684,6422" coordsize="566,584" o:gfxdata="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HqpN4vAAAANwAAAAPAAAAAAAAAAEAIAAAACIAAABkcnMvZG93bnJldi54bWxQ&#10;SwECFAAUAAAACACHTuJAMy8FnjsAAAA5AAAAFQAAAAAAAAABACAAAAALAQAAZHJzL2dyb3Vwc2hh&#10;cGV4bWwueG1sUEsFBgAAAAAGAAYAYAEAAMgDAAAAAA==&#10;">
                      <o:lock v:ext="edit" aspectratio="f"/>
                      <v:shape id="任意多边形: 形状 15" o:spid="_x0000_s1026" o:spt="100" style="position:absolute;left:5684;top:6422;height:584;width:566;" fillcolor="#FFFFFF" filled="t" stroked="f" coordsize="78962,92297" o:gfxdata="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7p7Yr4A&#10;AADcAAAADwAAAAAAAAABACAAAAAiAAAAZHJzL2Rvd25yZXYueG1sUEsBAhQAFAAAAAgAh07iQDMv&#10;BZ47AAAAOQAAABAAAAAAAAAAAQAgAAAADQEAAGRycy9zaGFwZXhtbC54bWxQSwUGAAAAAAYABgBb&#10;AQAAtwMAAAAA&#10;" path="m0,46196c0,71628,17621,92297,39433,92297c61246,92297,78962,71628,78962,46196c78962,20765,61246,0,39433,0c17621,0,0,20669,0,46196xe">
                        <v:path o:connectlocs="0,292;282,584;566,292;282,0;0,292" o:connectangles="0,0,0,0,0"/>
                        <v:fill on="t" focussize="0,0"/>
                        <v:stroke on="f" joinstyle="miter"/>
                        <v:imagedata o:title=""/>
                        <o:lock v:ext="edit" aspectratio="f"/>
                      </v:shape>
                      <v:shape id="任意多边形: 形状 15" o:spid="_x0000_s1026" o:spt="100" style="position:absolute;left:5801;top:6508;height:390;width:378;" fillcolor="#644332" filled="t" stroked="f" coordsize="78962,92297" o:gfxdata="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dO0TvQAA&#10;ANwAAAAPAAAAAAAAAAEAIAAAACIAAABkcnMvZG93bnJldi54bWxQSwECFAAUAAAACACHTuJAMy8F&#10;njsAAAA5AAAAEAAAAAAAAAABACAAAAAMAQAAZHJzL3NoYXBleG1sLnhtbFBLBQYAAAAABgAGAFsB&#10;AAC2AwAAAAA=&#10;" path="m0,46196c0,71628,17621,92297,39433,92297c61246,92297,78962,71628,78962,46196c78962,20765,61246,0,39433,0c17621,0,0,20669,0,46196xe">
                        <v:path o:connectlocs="0,195;188,390;378,195;188,0;0,195" o:connectangles="0,0,0,0,0"/>
                        <v:fill on="t" focussize="0,0"/>
                        <v:stroke on="f" joinstyle="miter"/>
                        <v:imagedata o:title=""/>
                        <o:lock v:ext="edit" aspectratio="f"/>
                      </v:shape>
                      <v:shape id="任意多边形: 形状 15" o:spid="_x0000_s1026" o:spt="100" style="position:absolute;left:5945;top:6525;height:217;width:210;" fillcolor="#FFFFFF" filled="t" stroked="f" coordsize="78962,92297" o:gfxdata="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6C92b4A&#10;AADcAAAADwAAAAAAAAABACAAAAAiAAAAZHJzL2Rvd25yZXYueG1sUEsBAhQAFAAAAAgAh07iQDMv&#10;BZ47AAAAOQAAABAAAAAAAAAAAQAgAAAADQEAAGRycy9zaGFwZXhtbC54bWxQSwUGAAAAAAYABgBb&#10;AQAAtwMAAAAA&#10;" path="m0,46196c0,71628,17621,92297,39433,92297c61246,92297,78962,71628,78962,46196c78962,20765,61246,0,39433,0c17621,0,0,20669,0,46196xe">
                        <v:path o:connectlocs="0,108;104,217;210,108;104,0;0,108" o:connectangles="0,0,0,0,0"/>
                        <v:fill on="t" focussize="0,0"/>
                        <v:stroke on="f" joinstyle="miter"/>
                        <v:imagedata o:title=""/>
                        <o:lock v:ext="edit" aspectratio="f"/>
                      </v:shape>
                    </v:group>
                    <v:shape id="任意多边形: 形状 21" o:spid="_x0000_s1026" o:spt="100" style="position:absolute;left:5346;top:6867;height:339;width:339;" fillcolor="#EC803B" filled="t" stroked="f" coordsize="114300,114300" o:gfxdata="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3GRG8AAAA&#10;3AAAAA8AAAAAAAAAAQAgAAAAIgAAAGRycy9kb3ducmV2LnhtbFBLAQIUABQAAAAIAIdO4kAzLwWe&#10;OwAAADkAAAAQAAAAAAAAAAEAIAAAAAsBAABkcnMvc2hhcGV4bWwueG1sUEsFBgAAAAAGAAYAWwEA&#10;ALUDAAAAAA==&#10;" path="m0,57150c0,88713,25587,114300,57150,114300c88713,114300,114300,88713,114300,57150c114300,25587,88713,0,57150,0c25587,0,0,25587,0,57150xe">
                      <v:path o:connectlocs="0,169;169,339;339,169;169,0;0,169" o:connectangles="0,0,0,0,0"/>
                      <v:fill on="t" opacity="40632f" focussize="0,0"/>
                      <v:stroke on="f" joinstyle="miter"/>
                      <v:imagedata o:title=""/>
                      <o:lock v:ext="edit" aspectratio="f"/>
                    </v:shape>
                  </v:group>
                  <v:group id="组合 1" o:spid="_x0000_s1026" o:spt="203" style="position:absolute;left:12505;top:5844;height:771;width:531;" coordorigin="12439,5964" coordsize="531,771" o:gfxdata="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bH6Xb0AAADcAAAADwAAAAAAAAABACAAAAAiAAAAZHJzL2Rvd25yZXYueG1s&#10;UEsBAhQAFAAAAAgAh07iQDMvBZ47AAAAOQAAABUAAAAAAAAAAQAgAAAADAEAAGRycy9ncm91cHNo&#10;YXBleG1sLnhtbFBLBQYAAAAABgAGAGABAADJAwAAAAA=&#10;">
                    <o:lock v:ext="edit" aspectratio="f"/>
                    <v:shape id="任意多边形: 形状 26" o:spid="_x0000_s1026" o:spt="100" style="position:absolute;left:12639;top:6208;height:516;width:113;" fillcolor="#4CAE48" filled="t" stroked="t" coordsize="150399,683514" o:gfxdata="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woSYvQAA&#10;ANwAAAAPAAAAAAAAAAEAIAAAACIAAABkcnMvZG93bnJldi54bWxQSwECFAAUAAAACACHTuJAMy8F&#10;njsAAAA5AAAAEAAAAAAAAAABACAAAAAMAQAAZHJzL3NoYXBleG1sLnhtbFBLBQYAAAAABgAGAFsB&#10;AAC2AwAAAAA=&#10;" path="m0,0c0,0,109537,416623,150400,683514e">
                      <v:path o:connectlocs="0,0;113,516" o:connectangles="0,0"/>
                      <v:fill on="t" focussize="0,0"/>
                      <v:stroke weight="2.31748031496063pt" color="#0C6F37" joinstyle="miter" endcap="round"/>
                      <v:imagedata o:title=""/>
                      <o:lock v:ext="edit" aspectratio="f"/>
                    </v:shape>
                    <v:shape id="任意多边形: 形状 27" o:spid="_x0000_s1026" o:spt="100" style="position:absolute;left:12439;top:5964;height:389;width:385;" fillcolor="#FFA5A5" filled="t" stroked="f" coordsize="511023,516084" o:gfxdata="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9SrnugAAANwA&#10;AAAPAAAAAAAAAAEAIAAAACIAAABkcnMvZG93bnJldi54bWxQSwECFAAUAAAACACHTuJAMy8FnjsA&#10;AAA5AAAAEAAAAAAAAAABACAAAAAJAQAAZHJzL3NoYXBleG1sLnhtbFBLBQYAAAAABgAGAFsBAACz&#10;AwAAAAA=&#10;" path="m345578,504791c431303,486884,634376,351439,406443,19016c398153,7096,381770,4154,369850,12444c369165,12920,368503,13429,367867,13968l325385,50163c317026,57263,305128,58404,295572,53021l206990,3395c194448,-3709,178522,698,171418,13239c170816,14301,170289,15404,169842,16540l147839,72261c142566,85676,127416,92275,114002,87002c113786,86917,113572,86829,113359,86739l47636,59021c34294,53568,19057,59964,13604,73306c12865,75115,12331,77001,12013,78929c-5513,190466,-51614,550226,303287,513459c312146,512507,336911,506982,345578,504791xe">
                      <v:path o:connectlocs="260,380;306,14;278,9;277,10;245,37;222,39;155,2;129,9;127,12;111,54;85,65;85,65;35,44;10,55;9,59;228,387;260,380" o:connectangles="0,0,0,0,0,0,0,0,0,0,0,0,0,0,0,0,0"/>
                      <v:fill on="t" focussize="0,0"/>
                      <v:stroke on="f" joinstyle="miter"/>
                      <v:imagedata o:title=""/>
                      <o:lock v:ext="edit" aspectratio="f"/>
                    </v:shape>
                    <v:shape id="任意多边形: 形状 28" o:spid="_x0000_s1026" o:spt="100" style="position:absolute;left:12728;top:6427;height:308;width:243;" fillcolor="#5DC44C" filled="t" stroked="f" coordsize="322018,408667" o:gfxdata="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G9GMe8AAAA&#10;3AAAAA8AAAAAAAAAAQAgAAAAIgAAAGRycy9kb3ducmV2LnhtbFBLAQIUABQAAAAIAIdO4kAzLwWe&#10;OwAAADkAAAAQAAAAAAAAAAEAIAAAAAsBAABkcnMvc2hhcGV4bWwueG1sUEsFBgAAAAAGAAYAWwEA&#10;ALUDAAAAAA==&#10;" path="m98943,345478c112574,315916,124531,285610,134757,254705c173222,154848,237916,67218,322019,1054c252772,-7899,191241,41821,139234,88303c87228,134785,35126,182601,12266,247180c-3069,290233,-5641,346430,13885,388912c38174,441871,83799,374815,98943,345478xe">
                      <v:path o:connectlocs="74,260;101,191;243,0;105,66;9,186;10,293;74,260" o:connectangles="0,0,0,0,0,0,0"/>
                      <v:fill on="t" focussize="0,0"/>
                      <v:stroke on="f" joinstyle="miter"/>
                      <v:imagedata o:title=""/>
                      <o:lock v:ext="edit" aspectratio="f"/>
                    </v:shape>
                    <v:shape id="任意多边形: 形状 29" o:spid="_x0000_s1026" o:spt="100" style="position:absolute;left:12473;top:6482;height:253;width:309;" fillcolor="#5DC44C" filled="t" stroked="f" coordsize="410371,336012" o:gfxdata="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ZtfW9twAAANwAAAAP&#10;AAAAAAAAAAEAIAAAACIAAABkcnMvZG93bnJldi54bWxQSwECFAAUAAAACACHTuJAMy8FnjsAAAA5&#10;AAAAEAAAAAAAAAABACAAAAAGAQAAZHJzL3NoYXBleG1sLnhtbFBLBQYAAAAABgAGAFsBAACwAwAA&#10;AAA=&#10;" path="m272185,136112c235038,126587,197224,120110,160743,107537c142677,101560,125072,94269,108070,85725c67779,65056,25107,40862,2437,0c-4067,31468,2575,64227,20821,90678c67684,163830,157314,197644,224941,247745c261581,274987,299490,300387,338670,323945c350576,331184,364292,338519,377913,335185c418585,324993,411917,253841,405726,223838c399535,193834,375436,173831,348576,161258c323992,150409,298407,141987,272185,136112xe">
                      <v:path o:connectlocs="204,102;121,80;81,64;1,0;15,68;169,186;255,243;284,252;305,168;262,121;204,102" o:connectangles="0,0,0,0,0,0,0,0,0,0,0"/>
                      <v:fill on="t" focussize="0,0"/>
                      <v:stroke on="f" joinstyle="miter"/>
                      <v:imagedata o:title=""/>
                      <o:lock v:ext="edit" aspectratio="f"/>
                    </v:shape>
                  </v:group>
                  <v:group id="组合 2" o:spid="_x0000_s1026" o:spt="203" style="position:absolute;left:11967;top:6328;height:653;width:449;" coordorigin="11967,6328" coordsize="449,653" o:gfxdata="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EnGWcW7AAAA3AAAAA8AAAAAAAAAAQAgAAAAIgAAAGRycy9kb3ducmV2LnhtbFBL&#10;AQIUABQAAAAIAIdO4kAzLwWeOwAAADkAAAAVAAAAAAAAAAEAIAAAAAoBAABkcnMvZ3JvdXBzaGFw&#10;ZXhtbC54bWxQSwUGAAAAAAYABgBgAQAAxwMAAAAA&#10;">
                    <o:lock v:ext="edit" aspectratio="f"/>
                    <v:shape id="任意多边形: 形状 26" o:spid="_x0000_s1026" o:spt="100" style="position:absolute;left:12136;top:6535;height:437;width:96;" fillcolor="#4CAE48" filled="t" stroked="t" coordsize="150399,683514" o:gfxdata="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LZhbp&#10;wAAAANwAAAAPAAAAAAAAAAEAIAAAACIAAABkcnMvZG93bnJldi54bWxQSwECFAAUAAAACACHTuJA&#10;My8FnjsAAAA5AAAAEAAAAAAAAAABACAAAAAPAQAAZHJzL3NoYXBleG1sLnhtbFBLBQYAAAAABgAG&#10;AFsBAAC5AwAAAAA=&#10;" path="m0,0c0,0,109537,416623,150400,683514e">
                      <v:path o:connectlocs="0,0;96,437" o:connectangles="0,0"/>
                      <v:fill on="t" focussize="0,0"/>
                      <v:stroke weight="2.31748031496063pt" color="#0C6F37" joinstyle="miter" endcap="round"/>
                      <v:imagedata o:title=""/>
                      <o:lock v:ext="edit" aspectratio="f"/>
                    </v:shape>
                    <v:shape id="任意多边形: 形状 27" o:spid="_x0000_s1026" o:spt="100" style="position:absolute;left:11967;top:6328;height:330;width:326;" fillcolor="#FFA5A5" filled="t" stroked="f" coordsize="511023,516084" o:gfxdata="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9IV5ugAAANwA&#10;AAAPAAAAAAAAAAEAIAAAACIAAABkcnMvZG93bnJldi54bWxQSwECFAAUAAAACACHTuJAMy8FnjsA&#10;AAA5AAAAEAAAAAAAAAABACAAAAAJAQAAZHJzL3NoYXBleG1sLnhtbFBLBQYAAAAABgAGAFsBAACz&#10;AwAAAAA=&#10;" path="m345578,504791c431303,486884,634376,351439,406443,19016c398153,7096,381770,4154,369850,12444c369165,12920,368503,13429,367867,13968l325385,50163c317026,57263,305128,58404,295572,53021l206990,3395c194448,-3709,178522,698,171418,13239c170816,14301,170289,15404,169842,16540l147839,72261c142566,85676,127416,92275,114002,87002c113786,86917,113572,86829,113359,86739l47636,59021c34294,53568,19057,59964,13604,73306c12865,75115,12331,77001,12013,78929c-5513,190466,-51614,550226,303287,513459c312146,512507,336911,506982,345578,504791xe">
                      <v:path o:connectlocs="220,322;259,12;235,7;234,8;207,32;188,33;132,2;109,8;108,10;94,46;72,55;72,55;30,37;8,46;7,50;193,328;220,322" o:connectangles="0,0,0,0,0,0,0,0,0,0,0,0,0,0,0,0,0"/>
                      <v:fill on="t" focussize="0,0"/>
                      <v:stroke on="f" joinstyle="miter"/>
                      <v:imagedata o:title=""/>
                      <o:lock v:ext="edit" aspectratio="f"/>
                    </v:shape>
                    <v:shape id="任意多边形: 形状 28" o:spid="_x0000_s1026" o:spt="100" style="position:absolute;left:12212;top:6720;height:261;width:205;" fillcolor="#5DC44C" filled="t" stroked="f" coordsize="322018,408667" o:gfxdata="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BMtgr4A&#10;AADcAAAADwAAAAAAAAABACAAAAAiAAAAZHJzL2Rvd25yZXYueG1sUEsBAhQAFAAAAAgAh07iQDMv&#10;BZ47AAAAOQAAABAAAAAAAAAAAQAgAAAADQEAAGRycy9zaGFwZXhtbC54bWxQSwUGAAAAAAYABgBb&#10;AQAAtwMAAAAA&#10;" path="m98943,345478c112574,315916,124531,285610,134757,254705c173222,154848,237916,67218,322019,1054c252772,-7899,191241,41821,139234,88303c87228,134785,35126,182601,12266,247180c-3069,290233,-5641,346430,13885,388912c38174,441871,83799,374815,98943,345478xe">
                      <v:path o:connectlocs="62,220;85,162;205,0;88,56;7,157;8,248;62,220" o:connectangles="0,0,0,0,0,0,0"/>
                      <v:fill on="t" focussize="0,0"/>
                      <v:stroke on="f" joinstyle="miter"/>
                      <v:imagedata o:title=""/>
                      <o:lock v:ext="edit" aspectratio="f"/>
                    </v:shape>
                    <v:shape id="任意多边形: 形状 29" o:spid="_x0000_s1026" o:spt="100" style="position:absolute;left:11996;top:6767;height:215;width:262;" fillcolor="#5DC44C" filled="t" stroked="f" coordsize="410371,336012" o:gfxdata="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hfsUugAAANwA&#10;AAAPAAAAAAAAAAEAIAAAACIAAABkcnMvZG93bnJldi54bWxQSwECFAAUAAAACACHTuJAMy8FnjsA&#10;AAA5AAAAEAAAAAAAAAABACAAAAAJAQAAZHJzL3NoYXBleG1sLnhtbFBLBQYAAAAABgAGAFsBAACz&#10;AwAAAAA=&#10;" path="m272185,136112c235038,126587,197224,120110,160743,107537c142677,101560,125072,94269,108070,85725c67779,65056,25107,40862,2437,0c-4067,31468,2575,64227,20821,90678c67684,163830,157314,197644,224941,247745c261581,274987,299490,300387,338670,323945c350576,331184,364292,338519,377913,335185c418585,324993,411917,253841,405726,223838c399535,193834,375436,173831,348576,161258c323992,150409,298407,141987,272185,136112xe">
                      <v:path o:connectlocs="173,87;102,68;68,54;1,0;13,58;143,158;216,207;241,214;259,143;222,103;173,87" o:connectangles="0,0,0,0,0,0,0,0,0,0,0"/>
                      <v:fill on="t" focussize="0,0"/>
                      <v:stroke on="f" joinstyle="miter"/>
                      <v:imagedata o:title=""/>
                      <o:lock v:ext="edit" aspectratio="f"/>
                    </v:shape>
                  </v:group>
                  <v:shape id="任意多边形 74" o:spid="_x0000_s1026" o:spt="100" style="position:absolute;left:6022;top:4434;height:477;width:120;rotation:393216f;" filled="f" stroked="t" coordsize="137160,304800" o:gfxdata="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sd27bsAAADc&#10;AAAADwAAAAAAAAABACAAAAAiAAAAZHJzL2Rvd25yZXYueG1sUEsBAhQAFAAAAAgAh07iQDMvBZ47&#10;AAAAOQAAABAAAAAAAAAAAQAgAAAACgEAAGRycy9zaGFwZXhtbC54bWxQSwUGAAAAAAYABgBbAQAA&#10;tAMAAAAA&#10;" path="m137160,0c124460,20955,91440,73025,68580,114300c45720,155575,36830,167640,22860,205740c8890,243840,3810,287020,0,304800e">
                    <v:path o:connectlocs="120,0;60,178;20,321;0,477" o:connectangles="0,0,0,0"/>
                    <v:fill on="f" focussize="0,0"/>
                    <v:stroke weight="2pt" color="#FFDC4F [3204]" miterlimit="8" joinstyle="miter" dashstyle="1 1"/>
                    <v:imagedata o:title=""/>
                    <o:lock v:ext="edit" aspectratio="f"/>
                  </v:shape>
                </v:group>
              </v:group>
            </w:pict>
          </mc:Fallback>
        </mc:AlternateContent>
      </w: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r>
        <w:rPr>
          <w:sz w:val="24"/>
        </w:rPr>
        <mc:AlternateContent>
          <mc:Choice Requires="wpg">
            <w:drawing>
              <wp:anchor distT="0" distB="0" distL="114300" distR="114300" simplePos="0" relativeHeight="251685888" behindDoc="0" locked="0" layoutInCell="1" allowOverlap="1">
                <wp:simplePos x="0" y="0"/>
                <wp:positionH relativeFrom="column">
                  <wp:posOffset>799465</wp:posOffset>
                </wp:positionH>
                <wp:positionV relativeFrom="paragraph">
                  <wp:posOffset>17780</wp:posOffset>
                </wp:positionV>
                <wp:extent cx="4853940" cy="1186180"/>
                <wp:effectExtent l="0" t="0" r="7620" b="2540"/>
                <wp:wrapNone/>
                <wp:docPr id="412" name="组合 412"/>
                <wp:cNvGraphicFramePr/>
                <a:graphic xmlns:a="http://schemas.openxmlformats.org/drawingml/2006/main">
                  <a:graphicData uri="http://schemas.microsoft.com/office/word/2010/wordprocessingGroup">
                    <wpg:wgp>
                      <wpg:cNvGrpSpPr/>
                      <wpg:grpSpPr>
                        <a:xfrm>
                          <a:off x="0" y="0"/>
                          <a:ext cx="4853940" cy="1186031"/>
                          <a:chOff x="6728" y="237387"/>
                          <a:chExt cx="7644" cy="2236"/>
                        </a:xfrm>
                      </wpg:grpSpPr>
                      <pic:pic xmlns:pic="http://schemas.openxmlformats.org/drawingml/2006/picture">
                        <pic:nvPicPr>
                          <pic:cNvPr id="134" name="图片 5" descr="图表, 背景图案&#10;&#10;中度可信度描述已自动生成"/>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728" y="237437"/>
                            <a:ext cx="7644" cy="2129"/>
                          </a:xfrm>
                          <a:prstGeom prst="rect">
                            <a:avLst/>
                          </a:prstGeom>
                        </pic:spPr>
                      </pic:pic>
                      <wps:wsp>
                        <wps:cNvPr id="133" name="文本框 133"/>
                        <wps:cNvSpPr txBox="1"/>
                        <wps:spPr>
                          <a:xfrm>
                            <a:off x="6925" y="237387"/>
                            <a:ext cx="7119" cy="2236"/>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本课时的学习之旅即将结束，学习的酸甜苦辣各种滋味。</w:t>
                              </w:r>
                            </w:p>
                            <w:p>
                              <w:pPr>
                                <w:rPr>
                                  <w:u w:val="single"/>
                                </w:rPr>
                              </w:pPr>
                              <w:r>
                                <w:rPr>
                                  <w:rFonts w:hint="eastAsia"/>
                                  <w:sz w:val="24"/>
                                </w:rPr>
                                <w:t>·</w:t>
                              </w:r>
                              <w:r>
                                <w:rPr>
                                  <w:rFonts w:hint="eastAsia"/>
                                </w:rPr>
                                <w:t>今天你收获甜味（   ）%甜在：</w:t>
                              </w:r>
                              <w:r>
                                <w:rPr>
                                  <w:rFonts w:hint="eastAsia"/>
                                  <w:u w:val="single"/>
                                </w:rPr>
                                <w:t xml:space="preserve">                                     </w:t>
                              </w:r>
                            </w:p>
                            <w:p>
                              <w:pPr>
                                <w:rPr>
                                  <w:u w:val="single"/>
                                </w:rPr>
                              </w:pPr>
                              <w:r>
                                <w:rPr>
                                  <w:rFonts w:hint="eastAsia"/>
                                </w:rPr>
                                <w:t xml:space="preserve">          苦味（   ）%苦在：</w:t>
                              </w:r>
                              <w:r>
                                <w:rPr>
                                  <w:rFonts w:hint="eastAsia"/>
                                  <w:u w:val="single"/>
                                </w:rPr>
                                <w:t xml:space="preserve">                                     </w:t>
                              </w:r>
                            </w:p>
                            <w:p>
                              <w:pPr>
                                <w:rPr>
                                  <w:u w:val="single"/>
                                </w:rPr>
                              </w:pPr>
                              <w:r>
                                <w:rPr>
                                  <w:rFonts w:hint="eastAsia"/>
                                </w:rPr>
                                <w:t xml:space="preserve">         </w:t>
                              </w:r>
                              <w:r>
                                <w:rPr>
                                  <w:rFonts w:hint="eastAsia"/>
                                  <w:u w:val="single"/>
                                </w:rPr>
                                <w:t xml:space="preserve">   </w:t>
                              </w:r>
                              <w:r>
                                <w:rPr>
                                  <w:rFonts w:hint="eastAsia"/>
                                </w:rPr>
                                <w:t>味（   ）%</w:t>
                              </w:r>
                              <w:r>
                                <w:rPr>
                                  <w:rFonts w:hint="eastAsia"/>
                                  <w:u w:val="single"/>
                                </w:rPr>
                                <w:t xml:space="preserve">  </w:t>
                              </w:r>
                              <w:r>
                                <w:rPr>
                                  <w:rFonts w:hint="eastAsia"/>
                                </w:rPr>
                                <w:t>在：</w:t>
                              </w:r>
                              <w:r>
                                <w:rPr>
                                  <w:rFonts w:hint="eastAsia"/>
                                  <w:u w:val="single"/>
                                </w:rPr>
                                <w:t xml:space="preserve">                                     </w:t>
                              </w:r>
                            </w:p>
                            <w:p>
                              <w:pPr>
                                <w:rPr>
                                  <w:u w:val="single"/>
                                </w:rPr>
                              </w:pPr>
                              <w:r>
                                <w:rPr>
                                  <w:rFonts w:hint="eastAsia"/>
                                  <w:sz w:val="24"/>
                                </w:rPr>
                                <w:t>·</w:t>
                              </w:r>
                              <w:r>
                                <w:rPr>
                                  <w:rFonts w:hint="eastAsia"/>
                                </w:rPr>
                                <w:t>自我反思：</w:t>
                              </w:r>
                              <w:r>
                                <w:rPr>
                                  <w:rFonts w:hint="eastAsia"/>
                                  <w:u w:val="single"/>
                                </w:rPr>
                                <w:t xml:space="preserve">                                                     </w:t>
                              </w:r>
                            </w:p>
                            <w:p>
                              <w:r>
                                <w:rPr>
                                  <w:rFonts w:hint="eastAsia"/>
                                  <w:u w:val="single"/>
                                </w:rPr>
                                <w:t xml:space="preserve">                                                                  </w:t>
                              </w:r>
                              <w:r>
                                <w:rPr>
                                  <w:rFonts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62.95pt;margin-top:1.4pt;height:93.4pt;width:382.2pt;z-index:251685888;mso-width-relative:page;mso-height-relative:page;" coordorigin="6728,237387" coordsize="7644,2236" o:gfxdata="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">
                <o:lock v:ext="edit" aspectratio="f"/>
                <v:shape id="图片 5" o:spid="_x0000_s1026" o:spt="75" alt="图表, 背景图案&#10;&#10;中度可信度描述已自动生成" type="#_x0000_t75" style="position:absolute;left:6728;top:237437;height:2129;width:7644;" filled="f" o:preferrelative="t" stroked="f" coordsize="21600,21600" o:gfxdata="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PU0fugAAANwA&#10;AAAPAAAAAAAAAAEAIAAAACIAAABkcnMvZG93bnJldi54bWxQSwECFAAUAAAACACHTuJAMy8FnjsA&#10;AAA5AAAAEAAAAAAAAAABACAAAAAJAQAAZHJzL3NoYXBleG1sLnhtbFBLBQYAAAAABgAGAFsBAACz&#10;AwAAAAA=&#10;">
                  <v:fill on="f" focussize="0,0"/>
                  <v:stroke on="f"/>
                  <v:imagedata r:id="rId40" o:title=""/>
                  <o:lock v:ext="edit" aspectratio="t"/>
                </v:shape>
                <v:shape id="_x0000_s1026" o:spid="_x0000_s1026" o:spt="202" type="#_x0000_t202" style="position:absolute;left:6925;top:237387;height:2236;width:7119;" filled="f" stroked="f" coordsize="21600,21600" o:gfxdata="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XRZR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本课时的学习之旅即将结束，学习的酸甜苦辣各种滋味。</w:t>
                        </w:r>
                      </w:p>
                      <w:p>
                        <w:pPr>
                          <w:rPr>
                            <w:u w:val="single"/>
                          </w:rPr>
                        </w:pPr>
                        <w:r>
                          <w:rPr>
                            <w:rFonts w:hint="eastAsia"/>
                            <w:sz w:val="24"/>
                          </w:rPr>
                          <w:t>·</w:t>
                        </w:r>
                        <w:r>
                          <w:rPr>
                            <w:rFonts w:hint="eastAsia"/>
                          </w:rPr>
                          <w:t>今天你收获甜味（   ）%甜在：</w:t>
                        </w:r>
                        <w:r>
                          <w:rPr>
                            <w:rFonts w:hint="eastAsia"/>
                            <w:u w:val="single"/>
                          </w:rPr>
                          <w:t xml:space="preserve">                                     </w:t>
                        </w:r>
                      </w:p>
                      <w:p>
                        <w:pPr>
                          <w:rPr>
                            <w:u w:val="single"/>
                          </w:rPr>
                        </w:pPr>
                        <w:r>
                          <w:rPr>
                            <w:rFonts w:hint="eastAsia"/>
                          </w:rPr>
                          <w:t xml:space="preserve">          苦味（   ）%苦在：</w:t>
                        </w:r>
                        <w:r>
                          <w:rPr>
                            <w:rFonts w:hint="eastAsia"/>
                            <w:u w:val="single"/>
                          </w:rPr>
                          <w:t xml:space="preserve">                                     </w:t>
                        </w:r>
                      </w:p>
                      <w:p>
                        <w:pPr>
                          <w:rPr>
                            <w:u w:val="single"/>
                          </w:rPr>
                        </w:pPr>
                        <w:r>
                          <w:rPr>
                            <w:rFonts w:hint="eastAsia"/>
                          </w:rPr>
                          <w:t xml:space="preserve">         </w:t>
                        </w:r>
                        <w:r>
                          <w:rPr>
                            <w:rFonts w:hint="eastAsia"/>
                            <w:u w:val="single"/>
                          </w:rPr>
                          <w:t xml:space="preserve">   </w:t>
                        </w:r>
                        <w:r>
                          <w:rPr>
                            <w:rFonts w:hint="eastAsia"/>
                          </w:rPr>
                          <w:t>味（   ）%</w:t>
                        </w:r>
                        <w:r>
                          <w:rPr>
                            <w:rFonts w:hint="eastAsia"/>
                            <w:u w:val="single"/>
                          </w:rPr>
                          <w:t xml:space="preserve">  </w:t>
                        </w:r>
                        <w:r>
                          <w:rPr>
                            <w:rFonts w:hint="eastAsia"/>
                          </w:rPr>
                          <w:t>在：</w:t>
                        </w:r>
                        <w:r>
                          <w:rPr>
                            <w:rFonts w:hint="eastAsia"/>
                            <w:u w:val="single"/>
                          </w:rPr>
                          <w:t xml:space="preserve">                                     </w:t>
                        </w:r>
                      </w:p>
                      <w:p>
                        <w:pPr>
                          <w:rPr>
                            <w:u w:val="single"/>
                          </w:rPr>
                        </w:pPr>
                        <w:r>
                          <w:rPr>
                            <w:rFonts w:hint="eastAsia"/>
                            <w:sz w:val="24"/>
                          </w:rPr>
                          <w:t>·</w:t>
                        </w:r>
                        <w:r>
                          <w:rPr>
                            <w:rFonts w:hint="eastAsia"/>
                          </w:rPr>
                          <w:t>自我反思：</w:t>
                        </w:r>
                        <w:r>
                          <w:rPr>
                            <w:rFonts w:hint="eastAsia"/>
                            <w:u w:val="single"/>
                          </w:rPr>
                          <w:t xml:space="preserve">                                                     </w:t>
                        </w:r>
                      </w:p>
                      <w:p>
                        <w:r>
                          <w:rPr>
                            <w:rFonts w:hint="eastAsia"/>
                            <w:u w:val="single"/>
                          </w:rPr>
                          <w:t xml:space="preserve">                                                                  </w:t>
                        </w:r>
                        <w:r>
                          <w:rPr>
                            <w:rFonts w:hint="eastAsia"/>
                          </w:rPr>
                          <w:t xml:space="preserve">   </w:t>
                        </w:r>
                      </w:p>
                    </w:txbxContent>
                  </v:textbox>
                </v:shape>
              </v:group>
            </w:pict>
          </mc:Fallback>
        </mc:AlternateContent>
      </w:r>
      <w:r>
        <mc:AlternateContent>
          <mc:Choice Requires="wpg">
            <w:drawing>
              <wp:anchor distT="0" distB="0" distL="114300" distR="114300" simplePos="0" relativeHeight="251682816" behindDoc="0" locked="0" layoutInCell="1" allowOverlap="1">
                <wp:simplePos x="0" y="0"/>
                <wp:positionH relativeFrom="column">
                  <wp:posOffset>-968375</wp:posOffset>
                </wp:positionH>
                <wp:positionV relativeFrom="paragraph">
                  <wp:posOffset>202565</wp:posOffset>
                </wp:positionV>
                <wp:extent cx="2345690" cy="1041400"/>
                <wp:effectExtent l="0" t="0" r="0" b="0"/>
                <wp:wrapNone/>
                <wp:docPr id="135" name="前进" descr="7b0a202020202274657874626f78223a20227b5c2263617465676f72795f69645c223a31303530382c5c2269645c223a32303334313831337d220a7d0a"/>
                <wp:cNvGraphicFramePr/>
                <a:graphic xmlns:a="http://schemas.openxmlformats.org/drawingml/2006/main">
                  <a:graphicData uri="http://schemas.microsoft.com/office/word/2010/wordprocessingGroup">
                    <wpg:wgp>
                      <wpg:cNvGrpSpPr/>
                      <wpg:grpSpPr>
                        <a:xfrm>
                          <a:off x="0" y="0"/>
                          <a:ext cx="2345690" cy="1041400"/>
                          <a:chOff x="6199" y="3667"/>
                          <a:chExt cx="6803" cy="3466"/>
                        </a:xfrm>
                      </wpg:grpSpPr>
                      <pic:pic xmlns:pic="http://schemas.openxmlformats.org/drawingml/2006/picture">
                        <pic:nvPicPr>
                          <pic:cNvPr id="136" name="图片 26" descr="横-24"/>
                          <pic:cNvPicPr>
                            <a:picLocks noChangeAspect="1"/>
                          </pic:cNvPicPr>
                        </pic:nvPicPr>
                        <pic:blipFill>
                          <a:blip r:embed="rId41">
                            <a:extLst>
                              <a:ext uri="{96DAC541-7B7A-43D3-8B79-37D633B846F1}">
                                <asvg:svgBlip xmlns:asvg="http://schemas.microsoft.com/office/drawing/2016/SVG/main" r:embed="rId42"/>
                              </a:ext>
                            </a:extLst>
                          </a:blip>
                          <a:stretch>
                            <a:fillRect/>
                          </a:stretch>
                        </pic:blipFill>
                        <pic:spPr>
                          <a:xfrm>
                            <a:off x="6199" y="3667"/>
                            <a:ext cx="6803" cy="3466"/>
                          </a:xfrm>
                          <a:prstGeom prst="rect">
                            <a:avLst/>
                          </a:prstGeom>
                        </pic:spPr>
                      </pic:pic>
                      <wps:wsp>
                        <wps:cNvPr id="137" name="文本框 27"/>
                        <wps:cNvSpPr txBox="1"/>
                        <wps:spPr>
                          <a:xfrm>
                            <a:off x="8504" y="4221"/>
                            <a:ext cx="1819" cy="2346"/>
                          </a:xfrm>
                          <a:prstGeom prst="rect">
                            <a:avLst/>
                          </a:prstGeom>
                          <a:noFill/>
                        </wps:spPr>
                        <wps:txbx>
                          <w:txbxContent>
                            <w:p>
                              <w:pPr>
                                <w:pStyle w:val="4"/>
                                <w:jc w:val="center"/>
                                <w:rPr>
                                  <w:b/>
                                  <w:sz w:val="32"/>
                                  <w:szCs w:val="32"/>
                                </w:rPr>
                              </w:pPr>
                              <w:r>
                                <w:rPr>
                                  <w:rFonts w:ascii="黑体" w:hAnsi="汉仪刚艺体-85W" w:eastAsia="黑体"/>
                                  <w:b/>
                                  <w:color w:val="FDF5F6"/>
                                  <w:kern w:val="24"/>
                                  <w:sz w:val="32"/>
                                  <w:szCs w:val="32"/>
                                </w:rPr>
                                <w:t>前进</w:t>
                              </w:r>
                            </w:p>
                          </w:txbxContent>
                        </wps:txbx>
                        <wps:bodyPr wrap="square" rtlCol="0" anchor="t">
                          <a:noAutofit/>
                        </wps:bodyPr>
                      </wps:wsp>
                    </wpg:wgp>
                  </a:graphicData>
                </a:graphic>
              </wp:anchor>
            </w:drawing>
          </mc:Choice>
          <mc:Fallback>
            <w:pict>
              <v:group id="前进" o:spid="_x0000_s1026" o:spt="203" alt="7b0a202020202274657874626f78223a20227b5c2263617465676f72795f69645c223a31303530382c5c2269645c223a32303334313831337d220a7d0a" style="position:absolute;left:0pt;margin-left:-76.25pt;margin-top:15.95pt;height:82pt;width:184.7pt;z-index:251682816;mso-width-relative:page;mso-height-relative:page;" coordorigin="6199,3667" coordsize="6803,3466" o:gfxdata="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">
                <o:lock v:ext="edit" aspectratio="f"/>
                <v:shape id="图片 26" o:spid="_x0000_s1026" o:spt="75" alt="横-24" type="#_x0000_t75" style="position:absolute;left:6199;top:3667;height:3466;width:6803;" filled="f" o:preferrelative="t" stroked="f" coordsize="21600,21600" o:gfxdata="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J83dbsAAADc&#10;AAAADwAAAAAAAAABACAAAAAiAAAAZHJzL2Rvd25yZXYueG1sUEsBAhQAFAAAAAgAh07iQDMvBZ47&#10;AAAAOQAAABAAAAAAAAAAAQAgAAAACgEAAGRycy9zaGFwZXhtbC54bWxQSwUGAAAAAAYABgBbAQAA&#10;tAMAAAAA&#10;">
                  <v:fill on="f" focussize="0,0"/>
                  <v:stroke on="f"/>
                  <v:imagedata r:id="rId43" o:title=""/>
                  <o:lock v:ext="edit" aspectratio="t"/>
                </v:shape>
                <v:shape id="文本框 27" o:spid="_x0000_s1026" o:spt="202" type="#_x0000_t202" style="position:absolute;left:8504;top:4221;height:2346;width:1819;" filled="f" stroked="f" coordsize="21600,21600" o:gfxdata="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4tKp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4"/>
                          <w:jc w:val="center"/>
                          <w:rPr>
                            <w:b/>
                            <w:sz w:val="32"/>
                            <w:szCs w:val="32"/>
                          </w:rPr>
                        </w:pPr>
                        <w:r>
                          <w:rPr>
                            <w:rFonts w:ascii="黑体" w:hAnsi="汉仪刚艺体-85W" w:eastAsia="黑体"/>
                            <w:b/>
                            <w:color w:val="FDF5F6"/>
                            <w:kern w:val="24"/>
                            <w:sz w:val="32"/>
                            <w:szCs w:val="32"/>
                          </w:rPr>
                          <w:t>前进</w:t>
                        </w:r>
                      </w:p>
                    </w:txbxContent>
                  </v:textbox>
                </v:shape>
              </v:group>
            </w:pict>
          </mc:Fallback>
        </mc:AlternateContent>
      </w:r>
    </w:p>
    <w:p>
      <w:pPr>
        <w:spacing w:line="360" w:lineRule="auto"/>
        <w:ind w:right="-92" w:rightChars="-44"/>
        <w:rPr>
          <w:rFonts w:ascii="宋体" w:hAnsi="宋体" w:eastAsia="宋体" w:cs="宋体"/>
          <w:b/>
          <w:bCs/>
          <w:sz w:val="24"/>
        </w:rPr>
      </w:pPr>
    </w:p>
    <w:p>
      <w:pPr>
        <w:spacing w:line="360" w:lineRule="auto"/>
        <w:ind w:right="-92" w:rightChars="-44"/>
      </w:pPr>
    </w:p>
    <w:p>
      <w:pPr>
        <w:spacing w:line="360" w:lineRule="auto"/>
        <w:ind w:right="-92" w:rightChars="-44"/>
        <w:rPr>
          <w:rFonts w:eastAsia="宋体"/>
          <w:b/>
          <w:bCs/>
          <w:sz w:val="24"/>
        </w:rPr>
      </w:pPr>
    </w:p>
    <w:p>
      <w:pPr>
        <w:spacing w:line="360" w:lineRule="auto"/>
        <w:ind w:right="-92" w:rightChars="-44"/>
        <w:rPr>
          <w:rFonts w:ascii="宋体" w:hAnsi="宋体" w:eastAsia="宋体" w:cs="宋体"/>
          <w:b/>
          <w:bCs/>
          <w:sz w:val="24"/>
        </w:rPr>
      </w:pPr>
      <w:r>
        <w:rPr>
          <w:rFonts w:hint="eastAsia" w:eastAsia="宋体"/>
          <w:b/>
          <w:bCs/>
          <w:sz w:val="24"/>
        </w:rPr>
        <w:t>三、</w:t>
      </w:r>
      <w:r>
        <w:rPr>
          <w:rFonts w:hint="eastAsia" w:ascii="宋体" w:hAnsi="宋体" w:eastAsia="宋体" w:cs="宋体"/>
          <w:b/>
          <w:bCs/>
          <w:sz w:val="24"/>
        </w:rPr>
        <w:t>设计理念阐述</w:t>
      </w:r>
    </w:p>
    <w:p>
      <w:pPr>
        <w:spacing w:line="360" w:lineRule="auto"/>
        <w:ind w:right="-92" w:rightChars="-44"/>
        <w:jc w:val="center"/>
        <w:rPr>
          <w:rFonts w:ascii="楷体" w:hAnsi="楷体" w:eastAsia="楷体" w:cs="楷体"/>
          <w:b/>
          <w:bCs/>
          <w:sz w:val="24"/>
        </w:rPr>
      </w:pPr>
      <w:r>
        <w:rPr>
          <w:rFonts w:hint="eastAsia" w:ascii="楷体" w:hAnsi="楷体" w:eastAsia="楷体" w:cs="楷体"/>
          <w:b/>
          <w:bCs/>
          <w:sz w:val="24"/>
        </w:rPr>
        <w:t>生活百味 劳动中学</w:t>
      </w:r>
    </w:p>
    <w:p>
      <w:pPr>
        <w:spacing w:line="360" w:lineRule="auto"/>
        <w:ind w:left="-420" w:leftChars="-200"/>
        <w:jc w:val="center"/>
        <w:rPr>
          <w:rFonts w:ascii="宋体" w:hAnsi="宋体" w:eastAsia="宋体" w:cs="宋体"/>
          <w:b/>
          <w:bCs/>
          <w:sz w:val="24"/>
        </w:rPr>
      </w:pPr>
      <w:r>
        <w:rPr>
          <w:rFonts w:hint="eastAsia" w:ascii="宋体" w:hAnsi="宋体" w:eastAsia="宋体" w:cs="宋体"/>
          <w:b/>
          <w:bCs/>
          <w:sz w:val="24"/>
        </w:rPr>
        <w:t xml:space="preserve">                   </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w:t>本课时作业适用于人教版小学数学六年级上册第六单元《百分数（一）》的第四课时“用百分数解决问题（一）”。在学生学习了百分数的意义和读、写法，百分数和分数、小数互化，求百分率与求一个数的百分之几是多少的基础上，进一步学习求一个数比另一个数多（或少）百分之几。结合本单元作业设计基本理念和作业设计的基本策略，带着实现“目标---生活---作业---评价”的系统整合的思考，立足于学生核心素养的培养，整合单元整体发展的考量，从学生时代学情出发，结合学生生活认知水平与个体认知差异，注重与生活情境相关联，基于课程视域，更新数学作业观。有以下几点思考：</w:t>
      </w:r>
    </w:p>
    <w:p>
      <w:pPr>
        <w:spacing w:line="360" w:lineRule="auto"/>
        <w:ind w:left="-420" w:leftChars="-200" w:firstLine="482" w:firstLineChars="200"/>
        <w:jc w:val="left"/>
        <w:rPr>
          <w:rFonts w:ascii="楷体" w:hAnsi="楷体" w:eastAsia="楷体" w:cs="楷体"/>
          <w:b/>
          <w:bCs/>
          <w:sz w:val="24"/>
        </w:rPr>
      </w:pPr>
      <w:r>
        <w:rPr>
          <w:rFonts w:hint="eastAsia" w:ascii="楷体" w:hAnsi="楷体" w:eastAsia="楷体" w:cs="楷体"/>
          <w:b/>
          <w:bCs/>
          <w:sz w:val="24"/>
        </w:rPr>
        <w:t>一、源于生活，烟火味的数学问题</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45632" behindDoc="0" locked="0" layoutInCell="1" allowOverlap="1">
                <wp:simplePos x="0" y="0"/>
                <wp:positionH relativeFrom="column">
                  <wp:posOffset>2496185</wp:posOffset>
                </wp:positionH>
                <wp:positionV relativeFrom="paragraph">
                  <wp:posOffset>1801495</wp:posOffset>
                </wp:positionV>
                <wp:extent cx="365760" cy="278130"/>
                <wp:effectExtent l="0" t="0" r="0" b="0"/>
                <wp:wrapNone/>
                <wp:docPr id="277" name="文本框 277"/>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6.55pt;margin-top:141.85pt;height:21.9pt;width:28.8pt;z-index:251845632;mso-width-relative:page;mso-height-relative:page;" filled="f" stroked="f" coordsize="21600,21600" o:gfxdata="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2rSw52wAAAAsBAAAPAAAAAAAAAAEAIAAAACIA&#10;AABkcnMvZG93bnJldi54bWxQSwECFAAUAAAACACHTuJA2BtggT8CAABpBAAADgAAAAAAAAABACAA&#10;AAAqAQAAZHJzL2Uyb0RvYy54bWxQSwUGAAAAAAYABgBZAQAA2wUAAAAA&#10;">
                <v:fill on="f" focussize="0,0"/>
                <v:stroke on="f" weight="0.5pt"/>
                <v:imagedata o:title=""/>
                <o:lock v:ext="edit" aspectratio="f"/>
                <v:textbox>
                  <w:txbxContent>
                    <w:p>
                      <w:pPr>
                        <w:rPr>
                          <w:sz w:val="24"/>
                        </w:rPr>
                      </w:pPr>
                      <w:r>
                        <w:rPr>
                          <w:rFonts w:hint="eastAsia"/>
                          <w:sz w:val="24"/>
                        </w:rPr>
                        <w:t>17</w:t>
                      </w:r>
                    </w:p>
                  </w:txbxContent>
                </v:textbox>
              </v:shape>
            </w:pict>
          </mc:Fallback>
        </mc:AlternateContent>
      </w:r>
      <w:r>
        <w:rPr>
          <w:rFonts w:hint="eastAsia" w:ascii="楷体" w:hAnsi="楷体" w:eastAsia="楷体" w:cs="楷体"/>
          <w:sz w:val="24"/>
        </w:rPr>
        <w:t>本单元的六个课时分主题带学生发现百分数与我们日常的紧密联系。本课时从外卖的料理包为切入口，让学生感知饮食方式改变的同时也唤醒家庭厨房的使命。六年级的儿童是要具有一定的厨房劳动能力，而厨房中菜品配比既是厨房劳动的智慧，从地域差异上来看也是中华美食文化的体现，在作业中激发学生劳动喜爱之情也是</w:t>
      </w:r>
      <w:r>
        <w:rPr>
          <w:rFonts w:hint="eastAsia" w:ascii="仿宋" w:hAnsi="仿宋" w:eastAsia="仿宋" w:cs="仿宋"/>
          <w:sz w:val="28"/>
          <w:szCs w:val="36"/>
        </w:rPr>
        <w:drawing>
          <wp:anchor distT="0" distB="0" distL="114300" distR="114300" simplePos="0" relativeHeight="251740160" behindDoc="1" locked="0" layoutInCell="1" allowOverlap="1">
            <wp:simplePos x="0" y="0"/>
            <wp:positionH relativeFrom="column">
              <wp:posOffset>-1232535</wp:posOffset>
            </wp:positionH>
            <wp:positionV relativeFrom="page">
              <wp:posOffset>15875</wp:posOffset>
            </wp:positionV>
            <wp:extent cx="7548245" cy="10723880"/>
            <wp:effectExtent l="0" t="0" r="10795" b="5080"/>
            <wp:wrapNone/>
            <wp:docPr id="418" name="图片 418"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418" descr="C:\Users\smuser\Desktop\a0e2ae8f8e24410db4dc1e0e8eda3dfb.jpga0e2ae8f8e24410db4dc1e0e8eda3dfb"/>
                    <pic:cNvPicPr>
                      <a:picLocks noChangeAspect="1"/>
                    </pic:cNvPicPr>
                  </pic:nvPicPr>
                  <pic:blipFill>
                    <a:blip r:embed="rId8"/>
                    <a:srcRect/>
                    <a:stretch>
                      <a:fillRect/>
                    </a:stretch>
                  </pic:blipFill>
                  <pic:spPr>
                    <a:xfrm>
                      <a:off x="0" y="0"/>
                      <a:ext cx="7548245" cy="10723880"/>
                    </a:xfrm>
                    <a:prstGeom prst="rect">
                      <a:avLst/>
                    </a:prstGeom>
                  </pic:spPr>
                </pic:pic>
              </a:graphicData>
            </a:graphic>
          </wp:anchor>
        </w:drawing>
      </w:r>
      <w:r>
        <w:rPr>
          <w:rFonts w:hint="eastAsia" w:ascii="楷体" w:hAnsi="楷体" w:eastAsia="楷体" w:cs="楷体"/>
          <w:sz w:val="24"/>
        </w:rPr>
        <w:t>本课时作业的意图之一。</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w:t>数学生活化，课堂教学应该体现“小课堂，大社会”的理念。从外卖料理包的使用广泛现象入手，让学生通过百分数感受到料理包使用的范围逐渐变大，未必是好事。用百分数的视角让学生感知需要回归家庭厨房。在biangbiang面制作的配比中激发学生生活体验的欲望；香肠制作的配比中看到江西与广东饮食文化的差别；不局限于中国料理，在烘焙中的百分比也是烘焙师的秘诀。生活中的百分数与学生能接触到的厨房劳动紧密结合，让作业设计生活化。</w:t>
      </w:r>
    </w:p>
    <w:p>
      <w:pPr>
        <w:spacing w:line="360" w:lineRule="auto"/>
        <w:ind w:left="-420" w:leftChars="-200" w:firstLine="482" w:firstLineChars="200"/>
        <w:jc w:val="left"/>
        <w:rPr>
          <w:rFonts w:ascii="楷体" w:hAnsi="楷体" w:eastAsia="楷体" w:cs="楷体"/>
          <w:b/>
          <w:bCs/>
          <w:sz w:val="24"/>
        </w:rPr>
      </w:pPr>
      <w:r>
        <w:rPr>
          <w:rFonts w:hint="eastAsia" w:ascii="楷体" w:hAnsi="楷体" w:eastAsia="楷体" w:cs="楷体"/>
          <w:b/>
          <w:bCs/>
          <w:sz w:val="24"/>
        </w:rPr>
        <w:t>二、梯度而上，体验感的数学能力</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w:t>《数学课程标准》指出：“人人学有价值的数学，人人都能获得必需的数学，不同的人在数学上得到不同的发展。”作业的分层设计，从生活中的百分数入手，简单的计算解决问题中用百分数的眼光看到外卖料理包的社会问题，用数看生活；再到生活中料理制作的配比需要百分数，数学生活化，生活数学化。在biangbiang面制作中以“等量的面粉”为前提，引导学生先将对比条件实现其中一项条件的统一后再计算，而问题情境的真实性也是现实生活中问题解决的难点。问题是数学的心脏，最后在香肠配方的选择上，让学生提出问题，再一次用百分数的视角，用数学的方式解读饮食文化的微妙差异。</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w:t>从解决问题——改变条件解决问题——提出问题解决问题，不仅从知识难度上助力学生思维力生长，更在参与中让学生从学习能力提升。最后以烘焙百分比的引入打开学生作业的阈值，让学生在作业之外再思考再研究，以问题引发学生研究力的萌发。</w:t>
      </w:r>
    </w:p>
    <w:p>
      <w:pPr>
        <w:spacing w:line="360" w:lineRule="auto"/>
        <w:ind w:left="-420" w:leftChars="-200" w:firstLine="482" w:firstLineChars="200"/>
        <w:jc w:val="left"/>
        <w:rPr>
          <w:rFonts w:ascii="楷体" w:hAnsi="楷体" w:eastAsia="楷体" w:cs="楷体"/>
          <w:b/>
          <w:bCs/>
          <w:sz w:val="24"/>
        </w:rPr>
      </w:pPr>
      <w:r>
        <w:rPr>
          <w:rFonts w:hint="eastAsia" w:ascii="楷体" w:hAnsi="楷体" w:eastAsia="楷体" w:cs="楷体"/>
          <w:b/>
          <w:bCs/>
          <w:sz w:val="24"/>
        </w:rPr>
        <w:t>三、儿童视角，不一样的数学成长</w:t>
      </w:r>
    </w:p>
    <w:p>
      <w:pPr>
        <w:spacing w:line="360" w:lineRule="auto"/>
        <w:ind w:left="-420" w:leftChars="-200" w:firstLine="562"/>
        <w:rPr>
          <w:rFonts w:ascii="楷体" w:hAnsi="楷体" w:eastAsia="楷体" w:cs="楷体"/>
          <w:sz w:val="24"/>
        </w:rPr>
      </w:pPr>
      <w:r>
        <w:rPr>
          <w:rFonts w:hint="eastAsia" w:ascii="楷体" w:hAnsi="楷体" w:eastAsia="楷体" w:cs="楷体"/>
          <w:sz w:val="24"/>
        </w:rPr>
        <w:t>双减的提出对作业设计提出了更高的要求，同时学生的作业时间也得到了释放，如何让被释放的时间参与学生数学性的思考，增添学生的数学活动，就有了本课时从劳动教育入手，科学的百分数数据能指导学生高效地将劳动做的更好，学生在数据中更愿意体验劳动，在劳动中收获成长与体验也收获数学知识，更深更广地打开百分数的数学认知。</w:t>
      </w:r>
    </w:p>
    <w:p>
      <w:pPr>
        <w:spacing w:line="360" w:lineRule="auto"/>
        <w:ind w:left="-420" w:leftChars="-200" w:firstLine="562"/>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46656" behindDoc="0" locked="0" layoutInCell="1" allowOverlap="1">
                <wp:simplePos x="0" y="0"/>
                <wp:positionH relativeFrom="column">
                  <wp:posOffset>2450465</wp:posOffset>
                </wp:positionH>
                <wp:positionV relativeFrom="paragraph">
                  <wp:posOffset>1481455</wp:posOffset>
                </wp:positionV>
                <wp:extent cx="365760" cy="278130"/>
                <wp:effectExtent l="0" t="0" r="0" b="0"/>
                <wp:wrapNone/>
                <wp:docPr id="284" name="文本框 284"/>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18</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2.95pt;margin-top:116.65pt;height:21.9pt;width:28.8pt;z-index:251846656;mso-width-relative:page;mso-height-relative:page;" filled="f" stroked="f" coordsize="21600,21600" o:gfxdata="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DktJ63dAAAACwEAAA8AAAAAAAAAAQAgAAAA&#10;IgAAAGRycy9kb3ducmV2LnhtbFBLAQIUABQAAAAIAIdO4kAlmMzWPwIAAGkEAAAOAAAAAAAAAAEA&#10;IAAAACwBAABkcnMvZTJvRG9jLnhtbFBLBQYAAAAABgAGAFkBAADdBQAAAAA=&#10;">
                <v:fill on="f" focussize="0,0"/>
                <v:stroke on="f" weight="0.5pt"/>
                <v:imagedata o:title=""/>
                <o:lock v:ext="edit" aspectratio="f"/>
                <v:textbox>
                  <w:txbxContent>
                    <w:p>
                      <w:pPr>
                        <w:rPr>
                          <w:sz w:val="24"/>
                        </w:rPr>
                      </w:pPr>
                      <w:r>
                        <w:rPr>
                          <w:rFonts w:hint="eastAsia"/>
                          <w:sz w:val="24"/>
                        </w:rPr>
                        <w:t>18</w:t>
                      </w:r>
                    </w:p>
                  </w:txbxContent>
                </v:textbox>
              </v:shape>
            </w:pict>
          </mc:Fallback>
        </mc:AlternateContent>
      </w:r>
      <w:r>
        <w:rPr>
          <w:rFonts w:hint="eastAsia" w:ascii="楷体" w:hAnsi="楷体" w:eastAsia="楷体" w:cs="楷体"/>
          <w:sz w:val="24"/>
        </w:rPr>
        <w:t>作业的过程本身也是全面育人的过程，“作业即教学巩固”、“作业即学习活动”、“作业即评价任务”，让作业的完成过程真正成为激发学生学习的重要手段，促进学生积极主动地学，在生活中学数学，并用数学让生活更美好。</w:t>
      </w:r>
    </w:p>
    <w:p>
      <w:pPr>
        <w:spacing w:line="360" w:lineRule="auto"/>
        <w:ind w:left="-420" w:leftChars="-200" w:firstLine="562"/>
        <w:jc w:val="center"/>
        <w:rPr>
          <w:rFonts w:ascii="宋体" w:hAnsi="宋体" w:eastAsia="宋体" w:cs="宋体"/>
          <w:b/>
          <w:bCs/>
          <w:sz w:val="24"/>
        </w:rPr>
      </w:pPr>
      <w:r>
        <w:rPr>
          <w:rFonts w:hint="eastAsia" w:ascii="仿宋" w:hAnsi="仿宋" w:eastAsia="仿宋" w:cs="仿宋"/>
          <w:sz w:val="28"/>
          <w:szCs w:val="36"/>
        </w:rPr>
        <w:drawing>
          <wp:anchor distT="0" distB="0" distL="114300" distR="114300" simplePos="0" relativeHeight="251764736" behindDoc="1" locked="0" layoutInCell="1" allowOverlap="1">
            <wp:simplePos x="0" y="0"/>
            <wp:positionH relativeFrom="column">
              <wp:posOffset>-1149350</wp:posOffset>
            </wp:positionH>
            <wp:positionV relativeFrom="page">
              <wp:posOffset>18415</wp:posOffset>
            </wp:positionV>
            <wp:extent cx="1145540" cy="1136650"/>
            <wp:effectExtent l="0" t="0" r="16510" b="6350"/>
            <wp:wrapNone/>
            <wp:docPr id="191" name="图片 191"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c87e4ce0bb8d878a354625496164f91f"/>
                    <pic:cNvPicPr>
                      <a:picLocks noChangeAspect="1"/>
                    </pic:cNvPicPr>
                  </pic:nvPicPr>
                  <pic:blipFill>
                    <a:blip r:embed="rId9"/>
                    <a:stretch>
                      <a:fillRect/>
                    </a:stretch>
                  </pic:blipFill>
                  <pic:spPr>
                    <a:xfrm>
                      <a:off x="0" y="0"/>
                      <a:ext cx="1145540" cy="1136650"/>
                    </a:xfrm>
                    <a:prstGeom prst="rect">
                      <a:avLst/>
                    </a:prstGeom>
                  </pic:spPr>
                </pic:pic>
              </a:graphicData>
            </a:graphic>
          </wp:anchor>
        </w:drawing>
      </w:r>
      <w:r>
        <w:rPr>
          <w:rFonts w:hint="eastAsia" w:ascii="仿宋" w:hAnsi="仿宋" w:eastAsia="仿宋" w:cs="仿宋"/>
          <w:sz w:val="28"/>
          <w:szCs w:val="36"/>
        </w:rPr>
        <w:drawing>
          <wp:anchor distT="0" distB="0" distL="114300" distR="114300" simplePos="0" relativeHeight="251739136" behindDoc="1" locked="0" layoutInCell="1" allowOverlap="1">
            <wp:simplePos x="0" y="0"/>
            <wp:positionH relativeFrom="column">
              <wp:posOffset>-1163955</wp:posOffset>
            </wp:positionH>
            <wp:positionV relativeFrom="page">
              <wp:posOffset>-31115</wp:posOffset>
            </wp:positionV>
            <wp:extent cx="7588250" cy="10734040"/>
            <wp:effectExtent l="0" t="0" r="1270" b="10160"/>
            <wp:wrapNone/>
            <wp:docPr id="415" name="图片 415"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415"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仿宋" w:hAnsi="仿宋" w:eastAsia="仿宋" w:cs="仿宋"/>
          <w:sz w:val="28"/>
          <w:szCs w:val="36"/>
        </w:rPr>
        <w:drawing>
          <wp:anchor distT="0" distB="0" distL="114300" distR="114300" simplePos="0" relativeHeight="251738112" behindDoc="1" locked="0" layoutInCell="1" allowOverlap="1">
            <wp:simplePos x="0" y="0"/>
            <wp:positionH relativeFrom="column">
              <wp:posOffset>-1033145</wp:posOffset>
            </wp:positionH>
            <wp:positionV relativeFrom="page">
              <wp:posOffset>107315</wp:posOffset>
            </wp:positionV>
            <wp:extent cx="926465" cy="919480"/>
            <wp:effectExtent l="0" t="0" r="3175" b="10160"/>
            <wp:wrapNone/>
            <wp:docPr id="417" name="图片 417"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417" descr="c87e4ce0bb8d878a354625496164f91f"/>
                    <pic:cNvPicPr>
                      <a:picLocks noChangeAspect="1"/>
                    </pic:cNvPicPr>
                  </pic:nvPicPr>
                  <pic:blipFill>
                    <a:blip r:embed="rId9"/>
                    <a:stretch>
                      <a:fillRect/>
                    </a:stretch>
                  </pic:blipFill>
                  <pic:spPr>
                    <a:xfrm>
                      <a:off x="0" y="0"/>
                      <a:ext cx="926465" cy="919480"/>
                    </a:xfrm>
                    <a:prstGeom prst="rect">
                      <a:avLst/>
                    </a:prstGeom>
                  </pic:spPr>
                </pic:pic>
              </a:graphicData>
            </a:graphic>
          </wp:anchor>
        </w:drawing>
      </w:r>
      <w:r>
        <w:rPr>
          <w:rFonts w:hint="eastAsia" w:ascii="宋体" w:hAnsi="宋体" w:cs="宋体"/>
          <w:b/>
          <w:bCs/>
          <w:sz w:val="24"/>
        </w:rPr>
        <w:t>第5课时 用百分数解决问题（2）</w:t>
      </w:r>
    </w:p>
    <w:p>
      <w:pPr>
        <w:spacing w:line="360" w:lineRule="auto"/>
        <w:ind w:right="-313" w:rightChars="-149"/>
        <w:rPr>
          <w:rFonts w:ascii="宋体" w:hAnsi="宋体" w:eastAsia="宋体" w:cs="宋体"/>
          <w:b/>
          <w:bCs/>
          <w:sz w:val="24"/>
        </w:rPr>
      </w:pPr>
    </w:p>
    <w:p>
      <w:pPr>
        <w:spacing w:line="360" w:lineRule="auto"/>
        <w:ind w:right="-313" w:rightChars="-149"/>
        <w:rPr>
          <w:rFonts w:ascii="宋体" w:hAnsi="宋体" w:eastAsia="宋体" w:cs="宋体"/>
          <w:b/>
          <w:bCs/>
          <w:sz w:val="24"/>
        </w:rPr>
      </w:pPr>
      <w:r>
        <w:rPr>
          <w:rFonts w:hint="eastAsia" w:ascii="宋体" w:hAnsi="宋体" w:eastAsia="宋体" w:cs="宋体"/>
          <w:b/>
          <w:bCs/>
          <w:sz w:val="24"/>
        </w:rPr>
        <w:t>一、作业目标</w:t>
      </w:r>
    </w:p>
    <w:p>
      <w:pPr>
        <w:spacing w:line="360" w:lineRule="auto"/>
        <w:ind w:left="-60" w:right="-92" w:rightChars="-44" w:firstLine="480" w:firstLineChars="200"/>
        <w:rPr>
          <w:rFonts w:ascii="宋体" w:hAnsi="宋体" w:eastAsia="宋体" w:cs="宋体"/>
          <w:sz w:val="24"/>
        </w:rPr>
      </w:pPr>
      <w:r>
        <w:rPr>
          <w:rFonts w:hint="eastAsia" w:ascii="宋体" w:hAnsi="宋体" w:eastAsia="宋体" w:cs="宋体"/>
          <w:sz w:val="24"/>
        </w:rPr>
        <w:t>1.能熟练解决在实际生活运用中求比一个数多（或少）百分之几的数是多少，理解百分数实际问题中的数量关系。</w:t>
      </w:r>
    </w:p>
    <w:p>
      <w:pPr>
        <w:spacing w:line="360" w:lineRule="auto"/>
        <w:ind w:left="-60" w:right="-92" w:rightChars="-44" w:firstLine="480" w:firstLineChars="200"/>
        <w:rPr>
          <w:rFonts w:ascii="宋体" w:hAnsi="宋体" w:eastAsia="宋体" w:cs="宋体"/>
          <w:sz w:val="24"/>
        </w:rPr>
      </w:pPr>
      <w:r>
        <w:rPr>
          <w:rFonts w:hint="eastAsia" w:ascii="宋体" w:hAnsi="宋体" w:eastAsia="宋体" w:cs="宋体"/>
          <w:sz w:val="24"/>
        </w:rPr>
        <w:t>2.结合所给生活素材，深刻感受生命，珍惜生命。通过体脂百分比的计算感受从身体上自律锻炼健康体魄；在百分数的计算中感受做好时间管理，养成良好习惯；最后通过1的计算感受习惯点滴进步的力量，为下一课时学习做准备。</w:t>
      </w:r>
    </w:p>
    <w:p>
      <w:pPr>
        <w:spacing w:line="360" w:lineRule="auto"/>
        <w:ind w:left="-60" w:right="-92" w:rightChars="-44" w:firstLine="480" w:firstLineChars="200"/>
        <w:rPr>
          <w:rFonts w:ascii="宋体" w:hAnsi="宋体" w:eastAsia="宋体" w:cs="宋体"/>
          <w:sz w:val="24"/>
        </w:rPr>
      </w:pPr>
      <w:r>
        <w:rPr>
          <w:rFonts w:hint="eastAsia" w:ascii="宋体" w:hAnsi="宋体" w:eastAsia="宋体" w:cs="宋体"/>
          <w:sz w:val="24"/>
        </w:rPr>
        <w:t>3.积累生活经验，发展学生的思考力、用数据来观察研究问题的研究力。</w:t>
      </w:r>
    </w:p>
    <w:p>
      <w:pPr>
        <w:spacing w:line="360" w:lineRule="auto"/>
        <w:ind w:right="-313" w:rightChars="-149"/>
        <w:rPr>
          <w:rFonts w:ascii="宋体" w:hAnsi="宋体" w:eastAsia="宋体" w:cs="宋体"/>
          <w:b/>
          <w:bCs/>
          <w:sz w:val="24"/>
        </w:rPr>
      </w:pPr>
      <w:r>
        <w:rPr>
          <w:rFonts w:hint="eastAsia" w:ascii="宋体" w:hAnsi="宋体" w:eastAsia="宋体" w:cs="宋体"/>
          <w:b/>
          <w:bCs/>
          <w:sz w:val="24"/>
        </w:rPr>
        <w:t>二、作业设计方案</w:t>
      </w:r>
    </w:p>
    <w:p>
      <w:pPr>
        <w:spacing w:line="360" w:lineRule="auto"/>
        <w:rPr>
          <w:rFonts w:ascii="宋体" w:hAnsi="宋体" w:eastAsia="宋体" w:cs="宋体"/>
          <w:sz w:val="24"/>
        </w:rPr>
      </w:pPr>
      <w:r>
        <w:rPr>
          <w:rFonts w:hint="eastAsia" w:ascii="宋体" w:hAnsi="宋体" w:eastAsia="宋体" w:cs="宋体"/>
          <w:sz w:val="24"/>
        </w:rPr>
        <w:t>下面的方格图补充完整。图中一格表示5年。</w:t>
      </w:r>
    </w:p>
    <w:p>
      <w:pPr>
        <w:spacing w:line="360" w:lineRule="auto"/>
        <w:rPr>
          <w:rFonts w:ascii="宋体" w:hAnsi="宋体" w:eastAsia="宋体" w:cs="宋体"/>
          <w:sz w:val="24"/>
        </w:rPr>
      </w:pPr>
      <w:r>
        <w:rPr>
          <w:rFonts w:hint="eastAsia" w:ascii="宋体" w:hAnsi="宋体" w:eastAsia="宋体" w:cs="宋体"/>
          <w:sz w:val="24"/>
        </w:rPr>
        <w:t>（1）图中画出了人类平均寿命的12.5%，请用喜欢的颜色画出剩下的部分。</w:t>
      </w:r>
    </w:p>
    <w:tbl>
      <w:tblPr>
        <w:tblStyle w:val="6"/>
        <w:tblpPr w:leftFromText="180" w:rightFromText="180" w:vertAnchor="text" w:horzAnchor="page" w:tblpX="2423" w:tblpY="11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1"/>
        <w:gridCol w:w="661"/>
        <w:gridCol w:w="661"/>
        <w:gridCol w:w="661"/>
        <w:gridCol w:w="661"/>
        <w:gridCol w:w="661"/>
        <w:gridCol w:w="661"/>
        <w:gridCol w:w="6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661" w:type="dxa"/>
            <w:shd w:val="clear" w:color="auto" w:fill="47FD23"/>
          </w:tcPr>
          <w:p>
            <w:pPr>
              <w:spacing w:line="360" w:lineRule="auto"/>
              <w:rPr>
                <w:rFonts w:ascii="宋体" w:hAnsi="宋体" w:eastAsia="宋体" w:cs="宋体"/>
                <w:color w:val="FF0000"/>
                <w:sz w:val="24"/>
              </w:rPr>
            </w:pPr>
            <w:r>
              <w:rPr>
                <w:rFonts w:hint="eastAsia" w:ascii="宋体" w:hAnsi="宋体" w:eastAsia="宋体" w:cs="宋体"/>
                <w:color w:val="9DC3E6" w:themeColor="accent1" w:themeTint="99"/>
                <w:sz w:val="24"/>
                <w14:textFill>
                  <w14:solidFill>
                    <w14:schemeClr w14:val="accent1">
                      <w14:lumMod w14:val="60000"/>
                      <w14:lumOff w14:val="40000"/>
                    </w14:schemeClr>
                  </w14:solidFill>
                </w14:textFill>
              </w:rPr>
              <w:t xml:space="preserve"> </w:t>
            </w: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61" w:type="dxa"/>
            <w:shd w:val="clear" w:color="auto" w:fill="47FD23"/>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c>
          <w:tcPr>
            <w:tcW w:w="661" w:type="dxa"/>
          </w:tcPr>
          <w:p>
            <w:pPr>
              <w:spacing w:line="360" w:lineRule="auto"/>
              <w:rPr>
                <w:rFonts w:ascii="宋体" w:hAnsi="宋体" w:eastAsia="宋体" w:cs="宋体"/>
                <w:sz w:val="24"/>
              </w:rPr>
            </w:pPr>
          </w:p>
        </w:tc>
      </w:tr>
    </w:tbl>
    <w:p>
      <w:pPr>
        <w:spacing w:line="360" w:lineRule="auto"/>
        <w:rPr>
          <w:rFonts w:ascii="宋体" w:hAnsi="宋体" w:eastAsia="宋体" w:cs="宋体"/>
          <w:sz w:val="24"/>
        </w:rPr>
      </w:pPr>
    </w:p>
    <w:p>
      <w:pPr>
        <w:spacing w:line="360" w:lineRule="auto"/>
        <w:ind w:left="450" w:leftChars="100" w:hanging="240" w:hangingChars="100"/>
        <w:rPr>
          <w:rFonts w:ascii="宋体" w:hAnsi="宋体" w:eastAsia="宋体" w:cs="宋体"/>
          <w:sz w:val="24"/>
        </w:rPr>
      </w:pPr>
    </w:p>
    <w:p>
      <w:pPr>
        <w:spacing w:line="360" w:lineRule="auto"/>
        <w:rPr>
          <w:rFonts w:ascii="宋体" w:hAnsi="宋体" w:eastAsia="宋体" w:cs="宋体"/>
          <w:sz w:val="24"/>
        </w:rPr>
      </w:pPr>
    </w:p>
    <w:p>
      <w:pPr>
        <w:numPr>
          <w:ilvl w:val="0"/>
          <w:numId w:val="7"/>
        </w:numPr>
        <w:spacing w:line="360" w:lineRule="auto"/>
        <w:rPr>
          <w:rFonts w:ascii="宋体" w:hAnsi="宋体" w:eastAsia="宋体" w:cs="宋体"/>
          <w:sz w:val="24"/>
        </w:rPr>
      </w:pPr>
      <w:r>
        <w:rPr>
          <w:rFonts w:hint="eastAsia" w:ascii="宋体" w:hAnsi="宋体" w:eastAsia="宋体" w:cs="宋体"/>
          <w:sz w:val="24"/>
        </w:rPr>
        <w:t>电影《长津湖》中一位战士的生命定格在了</w:t>
      </w:r>
      <w:r>
        <w:rPr>
          <w:rFonts w:hint="eastAsia" w:ascii="宋体" w:hAnsi="宋体" w:eastAsia="宋体" w:cs="宋体"/>
          <w:sz w:val="24"/>
          <w:u w:val="single"/>
        </w:rPr>
        <w:t xml:space="preserve">      </w:t>
      </w:r>
      <w:r>
        <w:rPr>
          <w:rFonts w:hint="eastAsia" w:ascii="宋体" w:hAnsi="宋体" w:eastAsia="宋体" w:cs="宋体"/>
          <w:sz w:val="24"/>
        </w:rPr>
        <w:t>岁，图中画出了50%，请用你觉得代表生命的颜色补充完整。</w:t>
      </w:r>
    </w:p>
    <w:tbl>
      <w:tblPr>
        <w:tblStyle w:val="6"/>
        <w:tblpPr w:leftFromText="180" w:rightFromText="180" w:vertAnchor="text" w:horzAnchor="page" w:tblpX="2521" w:tblpY="13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1"/>
        <w:gridCol w:w="661"/>
        <w:gridCol w:w="661"/>
        <w:gridCol w:w="661"/>
        <w:gridCol w:w="661"/>
        <w:gridCol w:w="661"/>
        <w:gridCol w:w="661"/>
        <w:gridCol w:w="6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661" w:type="dxa"/>
            <w:shd w:val="clear" w:color="auto" w:fill="FF0000"/>
          </w:tcPr>
          <w:p>
            <w:pPr>
              <w:spacing w:line="360" w:lineRule="auto"/>
            </w:pPr>
            <w:r>
              <w:rPr>
                <w:rFonts w:hint="eastAsia"/>
              </w:rPr>
              <w:t xml:space="preserve"> </w:t>
            </w:r>
          </w:p>
        </w:tc>
        <w:tc>
          <w:tcPr>
            <w:tcW w:w="661" w:type="dxa"/>
          </w:tcPr>
          <w:p>
            <w:pPr>
              <w:spacing w:line="360" w:lineRule="auto"/>
            </w:pPr>
          </w:p>
        </w:tc>
        <w:tc>
          <w:tcPr>
            <w:tcW w:w="661" w:type="dxa"/>
          </w:tcPr>
          <w:p>
            <w:pPr>
              <w:spacing w:line="360" w:lineRule="auto"/>
            </w:pPr>
          </w:p>
        </w:tc>
        <w:tc>
          <w:tcPr>
            <w:tcW w:w="661" w:type="dxa"/>
          </w:tcPr>
          <w:p>
            <w:pPr>
              <w:spacing w:line="360" w:lineRule="auto"/>
            </w:pPr>
          </w:p>
        </w:tc>
        <w:tc>
          <w:tcPr>
            <w:tcW w:w="661" w:type="dxa"/>
          </w:tcPr>
          <w:p>
            <w:pPr>
              <w:spacing w:line="360" w:lineRule="auto"/>
            </w:pPr>
          </w:p>
        </w:tc>
        <w:tc>
          <w:tcPr>
            <w:tcW w:w="661" w:type="dxa"/>
          </w:tcPr>
          <w:p>
            <w:pPr>
              <w:spacing w:line="360" w:lineRule="auto"/>
            </w:pPr>
          </w:p>
        </w:tc>
        <w:tc>
          <w:tcPr>
            <w:tcW w:w="661" w:type="dxa"/>
          </w:tcPr>
          <w:p>
            <w:pPr>
              <w:spacing w:line="360" w:lineRule="auto"/>
            </w:pPr>
          </w:p>
        </w:tc>
        <w:tc>
          <w:tcPr>
            <w:tcW w:w="661" w:type="dxa"/>
          </w:tcPr>
          <w:p>
            <w:pPr>
              <w:spacing w:line="360" w:lineRule="auto"/>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61" w:type="dxa"/>
            <w:shd w:val="clear" w:color="auto" w:fill="FF0000"/>
          </w:tcPr>
          <w:p>
            <w:pPr>
              <w:spacing w:line="360" w:lineRule="auto"/>
            </w:pPr>
          </w:p>
        </w:tc>
        <w:tc>
          <w:tcPr>
            <w:tcW w:w="661" w:type="dxa"/>
          </w:tcPr>
          <w:p>
            <w:pPr>
              <w:spacing w:line="360" w:lineRule="auto"/>
            </w:pPr>
          </w:p>
        </w:tc>
        <w:tc>
          <w:tcPr>
            <w:tcW w:w="661" w:type="dxa"/>
          </w:tcPr>
          <w:p>
            <w:pPr>
              <w:spacing w:line="360" w:lineRule="auto"/>
            </w:pPr>
          </w:p>
        </w:tc>
        <w:tc>
          <w:tcPr>
            <w:tcW w:w="661" w:type="dxa"/>
          </w:tcPr>
          <w:p>
            <w:pPr>
              <w:spacing w:line="360" w:lineRule="auto"/>
            </w:pPr>
          </w:p>
        </w:tc>
        <w:tc>
          <w:tcPr>
            <w:tcW w:w="661" w:type="dxa"/>
          </w:tcPr>
          <w:p>
            <w:pPr>
              <w:spacing w:line="360" w:lineRule="auto"/>
            </w:pPr>
          </w:p>
        </w:tc>
        <w:tc>
          <w:tcPr>
            <w:tcW w:w="661" w:type="dxa"/>
          </w:tcPr>
          <w:p>
            <w:pPr>
              <w:spacing w:line="360" w:lineRule="auto"/>
            </w:pPr>
          </w:p>
        </w:tc>
        <w:tc>
          <w:tcPr>
            <w:tcW w:w="661" w:type="dxa"/>
          </w:tcPr>
          <w:p>
            <w:pPr>
              <w:spacing w:line="360" w:lineRule="auto"/>
            </w:pPr>
          </w:p>
        </w:tc>
        <w:tc>
          <w:tcPr>
            <w:tcW w:w="661" w:type="dxa"/>
          </w:tcPr>
          <w:p>
            <w:pPr>
              <w:spacing w:line="360" w:lineRule="auto"/>
            </w:pPr>
          </w:p>
        </w:tc>
      </w:tr>
    </w:tbl>
    <w:p>
      <w:pPr>
        <w:spacing w:line="360" w:lineRule="auto"/>
      </w:pPr>
    </w:p>
    <w:p>
      <w:pPr>
        <w:spacing w:line="360" w:lineRule="auto"/>
      </w:pPr>
    </w:p>
    <w:p>
      <w:pPr>
        <w:spacing w:line="360" w:lineRule="auto"/>
        <w:ind w:left="480" w:right="-92" w:rightChars="-44"/>
        <w:rPr>
          <w:rFonts w:ascii="宋体" w:hAnsi="宋体" w:eastAsia="宋体" w:cs="宋体"/>
          <w:sz w:val="24"/>
        </w:rPr>
      </w:pPr>
      <w:r>
        <mc:AlternateContent>
          <mc:Choice Requires="wpg">
            <w:drawing>
              <wp:anchor distT="0" distB="0" distL="114300" distR="114300" simplePos="0" relativeHeight="251689984" behindDoc="0" locked="0" layoutInCell="1" allowOverlap="1">
                <wp:simplePos x="0" y="0"/>
                <wp:positionH relativeFrom="column">
                  <wp:posOffset>-781685</wp:posOffset>
                </wp:positionH>
                <wp:positionV relativeFrom="paragraph">
                  <wp:posOffset>29845</wp:posOffset>
                </wp:positionV>
                <wp:extent cx="2149475" cy="704850"/>
                <wp:effectExtent l="0" t="0" r="0" b="11430"/>
                <wp:wrapNone/>
                <wp:docPr id="138" name="组合 29" descr="7b0a202020202274657874626f78223a20227b5c2263617465676f72795f69645c223a31303535382c5c2269645c223a32303334353736307d220a7d0a"/>
                <wp:cNvGraphicFramePr/>
                <a:graphic xmlns:a="http://schemas.openxmlformats.org/drawingml/2006/main">
                  <a:graphicData uri="http://schemas.microsoft.com/office/word/2010/wordprocessingGroup">
                    <wpg:wgp>
                      <wpg:cNvGrpSpPr/>
                      <wpg:grpSpPr>
                        <a:xfrm>
                          <a:off x="0" y="0"/>
                          <a:ext cx="2149481" cy="704850"/>
                          <a:chOff x="5610" y="3856"/>
                          <a:chExt cx="8468" cy="3089"/>
                        </a:xfrm>
                      </wpg:grpSpPr>
                      <wpg:grpSp>
                        <wpg:cNvPr id="139" name="组合 27"/>
                        <wpg:cNvGrpSpPr/>
                        <wpg:grpSpPr>
                          <a:xfrm>
                            <a:off x="5610" y="3856"/>
                            <a:ext cx="7981" cy="3089"/>
                            <a:chOff x="5915" y="6899"/>
                            <a:chExt cx="7730" cy="2992"/>
                          </a:xfrm>
                        </wpg:grpSpPr>
                        <pic:pic xmlns:pic="http://schemas.openxmlformats.org/drawingml/2006/picture">
                          <pic:nvPicPr>
                            <pic:cNvPr id="140" name="图片 23" descr="资源 10"/>
                            <pic:cNvPicPr>
                              <a:picLocks noChangeAspect="1"/>
                            </pic:cNvPicPr>
                          </pic:nvPicPr>
                          <pic:blipFill>
                            <a:blip r:embed="rId44">
                              <a:extLst>
                                <a:ext uri="{96DAC541-7B7A-43D3-8B79-37D633B846F1}">
                                  <asvg:svgBlip xmlns:asvg="http://schemas.microsoft.com/office/drawing/2016/SVG/main" r:embed="rId45"/>
                                </a:ext>
                              </a:extLst>
                            </a:blip>
                            <a:stretch>
                              <a:fillRect/>
                            </a:stretch>
                          </pic:blipFill>
                          <pic:spPr>
                            <a:xfrm>
                              <a:off x="5915" y="6899"/>
                              <a:ext cx="7730" cy="2993"/>
                            </a:xfrm>
                            <a:prstGeom prst="rect">
                              <a:avLst/>
                            </a:prstGeom>
                          </pic:spPr>
                        </pic:pic>
                        <pic:pic xmlns:pic="http://schemas.openxmlformats.org/drawingml/2006/picture">
                          <pic:nvPicPr>
                            <pic:cNvPr id="141" name="图片 22" descr="资源 9@3x"/>
                            <pic:cNvPicPr>
                              <a:picLocks noChangeAspect="1"/>
                            </pic:cNvPicPr>
                          </pic:nvPicPr>
                          <pic:blipFill>
                            <a:blip r:embed="rId46"/>
                            <a:stretch>
                              <a:fillRect/>
                            </a:stretch>
                          </pic:blipFill>
                          <pic:spPr>
                            <a:xfrm>
                              <a:off x="6110" y="7053"/>
                              <a:ext cx="3288" cy="2398"/>
                            </a:xfrm>
                            <a:prstGeom prst="rect">
                              <a:avLst/>
                            </a:prstGeom>
                          </pic:spPr>
                        </pic:pic>
                      </wpg:grpSp>
                      <wps:wsp>
                        <wps:cNvPr id="142" name="文本框 28" descr="7b0a20202020227461726765744d6f64756c65223a202270726f636573734f6e6c696e65466f6e7473220a7d0a"/>
                        <wps:cNvSpPr txBox="1"/>
                        <wps:spPr>
                          <a:xfrm>
                            <a:off x="7851" y="4713"/>
                            <a:ext cx="6227" cy="1917"/>
                          </a:xfrm>
                          <a:prstGeom prst="rect">
                            <a:avLst/>
                          </a:prstGeom>
                          <a:noFill/>
                        </wps:spPr>
                        <wps:txbx>
                          <w:txbxContent>
                            <w:p>
                              <w:pPr>
                                <w:ind w:left="360"/>
                                <w:textAlignment w:val="baseline"/>
                                <w:rPr>
                                  <w:b/>
                                  <w:bCs/>
                                  <w:sz w:val="24"/>
                                </w:rPr>
                              </w:pPr>
                              <w:r>
                                <w:rPr>
                                  <w:rFonts w:ascii="汉仪乐喵体W" w:hAnsi="Times New Roman" w:eastAsia="汉仪乐喵体W"/>
                                  <w:b/>
                                  <w:bCs/>
                                  <w:color w:val="D55D76"/>
                                  <w:kern w:val="24"/>
                                  <w:sz w:val="24"/>
                                </w:rPr>
                                <w:t>心若在梦就在</w:t>
                              </w:r>
                            </w:p>
                          </w:txbxContent>
                        </wps:txbx>
                        <wps:bodyPr wrap="square" rtlCol="0" anchor="ctr" anchorCtr="0">
                          <a:noAutofit/>
                        </wps:bodyPr>
                      </wps:wsp>
                    </wpg:wgp>
                  </a:graphicData>
                </a:graphic>
              </wp:anchor>
            </w:drawing>
          </mc:Choice>
          <mc:Fallback>
            <w:pict>
              <v:group id="组合 29" o:spid="_x0000_s1026" o:spt="203" alt="7b0a202020202274657874626f78223a20227b5c2263617465676f72795f69645c223a31303535382c5c2269645c223a32303334353736307d220a7d0a" style="position:absolute;left:0pt;margin-left:-61.55pt;margin-top:2.35pt;height:55.5pt;width:169.25pt;z-index:251689984;mso-width-relative:page;mso-height-relative:page;" coordorigin="5610,3856" coordsize="8468,3089" o:gfxdata="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">
                <o:lock v:ext="edit" aspectratio="f"/>
                <v:group id="组合 27" o:spid="_x0000_s1026" o:spt="203" style="position:absolute;left:5610;top:3856;height:3089;width:7981;" coordorigin="5915,6899" coordsize="7730,2992" o:gfxdata="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SzP7xvAAAANwAAAAPAAAAAAAAAAEAIAAAACIAAABkcnMvZG93bnJldi54bWxQ&#10;SwECFAAUAAAACACHTuJAMy8FnjsAAAA5AAAAFQAAAAAAAAABACAAAAALAQAAZHJzL2dyb3Vwc2hh&#10;cGV4bWwueG1sUEsFBgAAAAAGAAYAYAEAAMgDAAAAAA==&#10;">
                  <o:lock v:ext="edit" aspectratio="f"/>
                  <v:shape id="图片 23" o:spid="_x0000_s1026" o:spt="75" alt="资源 10" type="#_x0000_t75" style="position:absolute;left:5915;top:6899;height:2993;width:7730;" filled="f" o:preferrelative="t" stroked="f" coordsize="21600,21600" o:gfxdata="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BRCS&#10;wAAAANwAAAAPAAAAAAAAAAEAIAAAACIAAABkcnMvZG93bnJldi54bWxQSwECFAAUAAAACACHTuJA&#10;My8FnjsAAAA5AAAAEAAAAAAAAAABACAAAAAPAQAAZHJzL3NoYXBleG1sLnhtbFBLBQYAAAAABgAG&#10;AFsBAAC5AwAAAAA=&#10;">
                    <v:fill on="f" focussize="0,0"/>
                    <v:stroke on="f"/>
                    <v:imagedata r:id="rId47" o:title=""/>
                    <o:lock v:ext="edit" aspectratio="t"/>
                  </v:shape>
                  <v:shape id="图片 22" o:spid="_x0000_s1026" o:spt="75" alt="资源 9@3x" type="#_x0000_t75" style="position:absolute;left:6110;top:7053;height:2398;width:3288;" filled="f" o:preferrelative="t" stroked="f" coordsize="21600,21600" o:gfxdata="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13kW68AAAA&#10;3AAAAA8AAAAAAAAAAQAgAAAAIgAAAGRycy9kb3ducmV2LnhtbFBLAQIUABQAAAAIAIdO4kAzLwWe&#10;OwAAADkAAAAQAAAAAAAAAAEAIAAAAAsBAABkcnMvc2hhcGV4bWwueG1sUEsFBgAAAAAGAAYAWwEA&#10;ALUDAAAAAA==&#10;">
                    <v:fill on="f" focussize="0,0"/>
                    <v:stroke on="f"/>
                    <v:imagedata r:id="rId46" o:title=""/>
                    <o:lock v:ext="edit" aspectratio="t"/>
                  </v:shape>
                </v:group>
                <v:shape id="文本框 28" o:spid="_x0000_s1026" o:spt="202" alt="7b0a20202020227461726765744d6f64756c65223a202270726f636573734f6e6c696e65466f6e7473220a7d0a" type="#_x0000_t202" style="position:absolute;left:7851;top:4713;height:1917;width:6227;v-text-anchor:middle;" filled="f" stroked="f" coordsize="21600,21600" o:gfxdata="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rSX+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ind w:left="360"/>
                          <w:textAlignment w:val="baseline"/>
                          <w:rPr>
                            <w:b/>
                            <w:bCs/>
                            <w:sz w:val="24"/>
                          </w:rPr>
                        </w:pPr>
                        <w:r>
                          <w:rPr>
                            <w:rFonts w:ascii="汉仪乐喵体W" w:hAnsi="Times New Roman" w:eastAsia="汉仪乐喵体W"/>
                            <w:b/>
                            <w:bCs/>
                            <w:color w:val="D55D76"/>
                            <w:kern w:val="24"/>
                            <w:sz w:val="24"/>
                          </w:rPr>
                          <w:t>心若在梦就在</w:t>
                        </w:r>
                      </w:p>
                    </w:txbxContent>
                  </v:textbox>
                </v:shape>
              </v:group>
            </w:pict>
          </mc:Fallback>
        </mc:AlternateContent>
      </w:r>
    </w:p>
    <w:p>
      <w:pPr>
        <w:spacing w:line="360" w:lineRule="auto"/>
        <w:ind w:right="-92" w:rightChars="-44"/>
        <w:jc w:val="left"/>
        <w:rPr>
          <w:rFonts w:ascii="宋体" w:hAnsi="宋体" w:eastAsia="宋体" w:cs="宋体"/>
          <w:sz w:val="24"/>
        </w:rPr>
      </w:pPr>
    </w:p>
    <w:p>
      <w:pPr>
        <w:spacing w:line="360" w:lineRule="auto"/>
        <w:ind w:right="-92" w:rightChars="-44"/>
        <w:jc w:val="left"/>
        <w:rPr>
          <w:rFonts w:ascii="宋体" w:hAnsi="宋体" w:eastAsia="宋体" w:cs="宋体"/>
          <w:sz w:val="24"/>
        </w:rPr>
      </w:pPr>
      <w:r>
        <w:rPr>
          <w:sz w:val="24"/>
        </w:rPr>
        <mc:AlternateContent>
          <mc:Choice Requires="wps">
            <w:drawing>
              <wp:anchor distT="0" distB="0" distL="114300" distR="114300" simplePos="0" relativeHeight="251683840" behindDoc="0" locked="0" layoutInCell="1" allowOverlap="1">
                <wp:simplePos x="0" y="0"/>
                <wp:positionH relativeFrom="column">
                  <wp:posOffset>-143510</wp:posOffset>
                </wp:positionH>
                <wp:positionV relativeFrom="paragraph">
                  <wp:posOffset>508000</wp:posOffset>
                </wp:positionV>
                <wp:extent cx="4789170" cy="1384935"/>
                <wp:effectExtent l="10160" t="1905" r="168910" b="15240"/>
                <wp:wrapSquare wrapText="bothSides"/>
                <wp:docPr id="143" name="云形标注 143"/>
                <wp:cNvGraphicFramePr/>
                <a:graphic xmlns:a="http://schemas.openxmlformats.org/drawingml/2006/main">
                  <a:graphicData uri="http://schemas.microsoft.com/office/word/2010/wordprocessingShape">
                    <wps:wsp>
                      <wps:cNvSpPr/>
                      <wps:spPr>
                        <a:xfrm>
                          <a:off x="2413635" y="4488180"/>
                          <a:ext cx="4789170" cy="1384935"/>
                        </a:xfrm>
                        <a:prstGeom prst="cloudCallout">
                          <a:avLst>
                            <a:gd name="adj1" fmla="val 52586"/>
                            <a:gd name="adj2" fmla="val 42838"/>
                          </a:avLst>
                        </a:prstGeom>
                      </wps:spPr>
                      <wps:style>
                        <a:lnRef idx="2">
                          <a:schemeClr val="accent3"/>
                        </a:lnRef>
                        <a:fillRef idx="1">
                          <a:schemeClr val="lt1"/>
                        </a:fillRef>
                        <a:effectRef idx="0">
                          <a:schemeClr val="accent3"/>
                        </a:effectRef>
                        <a:fontRef idx="minor">
                          <a:schemeClr val="dk1"/>
                        </a:fontRef>
                      </wps:style>
                      <wps:txbx>
                        <w:txbxContent>
                          <w:p>
                            <w:pPr>
                              <w:ind w:right="-153" w:rightChars="-73"/>
                              <w:jc w:val="center"/>
                              <w:rPr>
                                <w:b/>
                                <w:bCs/>
                                <w:sz w:val="24"/>
                              </w:rPr>
                            </w:pPr>
                            <w:r>
                              <w:rPr>
                                <w:rFonts w:hint="eastAsia"/>
                                <w:b/>
                                <w:bCs/>
                                <w:sz w:val="24"/>
                              </w:rPr>
                              <w:t>生命是永不停止的奔跑！</w:t>
                            </w:r>
                          </w:p>
                          <w:p>
                            <w:pPr>
                              <w:ind w:right="-153" w:rightChars="-73" w:firstLine="360" w:firstLineChars="200"/>
                              <w:rPr>
                                <w:rFonts w:ascii="华文楷体" w:hAnsi="华文楷体" w:eastAsia="华文楷体" w:cs="华文楷体"/>
                                <w:sz w:val="18"/>
                                <w:szCs w:val="18"/>
                              </w:rPr>
                            </w:pPr>
                            <w:r>
                              <w:rPr>
                                <w:rFonts w:hint="eastAsia" w:ascii="华文楷体" w:hAnsi="华文楷体" w:eastAsia="华文楷体" w:cs="华文楷体"/>
                                <w:sz w:val="18"/>
                                <w:szCs w:val="18"/>
                              </w:rPr>
                              <w:t>战士用生命守护祖国。32岁被视为“高龄”的运动员苏炳添在2021年男子百米决赛，向世界证明了，中国速度和中国精神！作为小学生的你，可以做些什么呢？从自律开始吧！</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6" type="#_x0000_t106" style="position:absolute;left:0pt;margin-left:-11.3pt;margin-top:40pt;height:109.05pt;width:377.1pt;mso-wrap-distance-bottom:0pt;mso-wrap-distance-left:9pt;mso-wrap-distance-right:9pt;mso-wrap-distance-top:0pt;z-index:251683840;v-text-anchor:middle;mso-width-relative:page;mso-height-relative:page;" fillcolor="#FFFFFF [3201]" filled="t" stroked="t" coordsize="21600,21600" o:gfxdata="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H9vPtdgAAAAKAQAADwAAAAAAAAAB&#10;ACAAAAAiAAAAZHJzL2Rvd25yZXYueG1sUEsBAhQAFAAAAAgAh07iQPKYnL+7AgAAbwUAAA4AAAAA&#10;AAAAAQAgAAAAJwEAAGRycy9lMm9Eb2MueG1sUEsFBgAAAAAGAAYAWQEAAFQGAAAAAA==&#10;" adj="22159,20053">
                <v:fill on="t" focussize="0,0"/>
                <v:stroke weight="1pt" color="#A5A5A5 [3206]" miterlimit="8" joinstyle="miter"/>
                <v:imagedata o:title=""/>
                <o:lock v:ext="edit" aspectratio="f"/>
                <v:textbox>
                  <w:txbxContent>
                    <w:p>
                      <w:pPr>
                        <w:ind w:right="-153" w:rightChars="-73"/>
                        <w:jc w:val="center"/>
                        <w:rPr>
                          <w:b/>
                          <w:bCs/>
                          <w:sz w:val="24"/>
                        </w:rPr>
                      </w:pPr>
                      <w:r>
                        <w:rPr>
                          <w:rFonts w:hint="eastAsia"/>
                          <w:b/>
                          <w:bCs/>
                          <w:sz w:val="24"/>
                        </w:rPr>
                        <w:t>生命是永不停止的奔跑！</w:t>
                      </w:r>
                    </w:p>
                    <w:p>
                      <w:pPr>
                        <w:ind w:right="-153" w:rightChars="-73" w:firstLine="360" w:firstLineChars="200"/>
                        <w:rPr>
                          <w:rFonts w:ascii="华文楷体" w:hAnsi="华文楷体" w:eastAsia="华文楷体" w:cs="华文楷体"/>
                          <w:sz w:val="18"/>
                          <w:szCs w:val="18"/>
                        </w:rPr>
                      </w:pPr>
                      <w:r>
                        <w:rPr>
                          <w:rFonts w:hint="eastAsia" w:ascii="华文楷体" w:hAnsi="华文楷体" w:eastAsia="华文楷体" w:cs="华文楷体"/>
                          <w:sz w:val="18"/>
                          <w:szCs w:val="18"/>
                        </w:rPr>
                        <w:t>战士用生命守护祖国。32岁被视为“高龄”的运动员苏炳添在2021年男子百米决赛，向世界证明了，中国速度和中国精神！作为小学生的你，可以做些什么呢？从自律开始吧！</w:t>
                      </w:r>
                    </w:p>
                  </w:txbxContent>
                </v:textbox>
                <w10:wrap type="square"/>
              </v:shape>
            </w:pict>
          </mc:Fallback>
        </mc:AlternateContent>
      </w:r>
      <w:r>
        <w:rPr>
          <w:rFonts w:hint="eastAsia" w:ascii="宋体" w:hAnsi="宋体" w:eastAsia="宋体" w:cs="宋体"/>
          <w:sz w:val="24"/>
        </w:rPr>
        <w:drawing>
          <wp:anchor distT="0" distB="0" distL="114300" distR="114300" simplePos="0" relativeHeight="251684864" behindDoc="0" locked="0" layoutInCell="1" allowOverlap="1">
            <wp:simplePos x="0" y="0"/>
            <wp:positionH relativeFrom="column">
              <wp:posOffset>4688840</wp:posOffset>
            </wp:positionH>
            <wp:positionV relativeFrom="paragraph">
              <wp:posOffset>57785</wp:posOffset>
            </wp:positionV>
            <wp:extent cx="878840" cy="1899920"/>
            <wp:effectExtent l="0" t="0" r="5080" b="5080"/>
            <wp:wrapSquare wrapText="bothSides"/>
            <wp:docPr id="144" name="图片 144" descr="d0eadf6b9dfb63264757ee86125b6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d0eadf6b9dfb63264757ee86125b6a7"/>
                    <pic:cNvPicPr>
                      <a:picLocks noChangeAspect="1"/>
                    </pic:cNvPicPr>
                  </pic:nvPicPr>
                  <pic:blipFill>
                    <a:blip r:embed="rId48"/>
                    <a:stretch>
                      <a:fillRect/>
                    </a:stretch>
                  </pic:blipFill>
                  <pic:spPr>
                    <a:xfrm>
                      <a:off x="0" y="0"/>
                      <a:ext cx="878840" cy="1899920"/>
                    </a:xfrm>
                    <a:prstGeom prst="ellipse">
                      <a:avLst/>
                    </a:prstGeom>
                  </pic:spPr>
                </pic:pic>
              </a:graphicData>
            </a:graphic>
          </wp:anchor>
        </w:drawing>
      </w:r>
      <w:r>
        <w:rPr>
          <w:rFonts w:hint="eastAsia" w:ascii="宋体" w:hAnsi="宋体" w:eastAsia="宋体" w:cs="宋体"/>
          <w:sz w:val="24"/>
        </w:rPr>
        <w:t>·向自律的“苏神”学习！（选择2种或以上自律完成）</w:t>
      </w:r>
    </w:p>
    <w:p>
      <w:pPr>
        <w:spacing w:line="360" w:lineRule="auto"/>
        <w:ind w:right="-92" w:rightChars="-44" w:firstLine="480" w:firstLineChars="200"/>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47680" behindDoc="0" locked="0" layoutInCell="1" allowOverlap="1">
                <wp:simplePos x="0" y="0"/>
                <wp:positionH relativeFrom="column">
                  <wp:posOffset>2519045</wp:posOffset>
                </wp:positionH>
                <wp:positionV relativeFrom="paragraph">
                  <wp:posOffset>2670175</wp:posOffset>
                </wp:positionV>
                <wp:extent cx="365760" cy="278130"/>
                <wp:effectExtent l="0" t="0" r="0" b="0"/>
                <wp:wrapNone/>
                <wp:docPr id="287" name="文本框 287"/>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19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210.25pt;height:21.9pt;width:28.8pt;z-index:251847680;mso-width-relative:page;mso-height-relative:page;" filled="f" stroked="f" coordsize="21600,21600" o:gfxdata="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uzEhp9wAAAALAQAADwAAAAAAAAABACAAAAAi&#10;AAAAZHJzL2Rvd25yZXYueG1sUEsBAhQAFAAAAAgAh07iQLKI5Iw/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19</w:t>
                      </w:r>
                    </w:p>
                  </w:txbxContent>
                </v:textbox>
              </v:shape>
            </w:pict>
          </mc:Fallback>
        </mc:AlternateContent>
      </w:r>
      <w:r>
        <w:rPr>
          <w:rFonts w:hint="eastAsia" w:ascii="宋体" w:hAnsi="宋体" w:eastAsia="宋体" w:cs="宋体"/>
          <w:sz w:val="24"/>
        </w:rPr>
        <w:t>在小学生里小胖墩的现象越来越凸显，有些已经影响到健康。在体检时出现了许多问题，忽视了身体成分测试和运动能力测试中出现的一系列问题，殊不知，</w:t>
      </w:r>
      <w:r>
        <w:rPr>
          <w:rFonts w:hint="eastAsia" w:ascii="仿宋" w:hAnsi="仿宋" w:eastAsia="仿宋" w:cs="仿宋"/>
          <w:sz w:val="28"/>
          <w:szCs w:val="36"/>
        </w:rPr>
        <w:drawing>
          <wp:anchor distT="0" distB="0" distL="114300" distR="114300" simplePos="0" relativeHeight="251687936" behindDoc="1" locked="0" layoutInCell="1" allowOverlap="1">
            <wp:simplePos x="0" y="0"/>
            <wp:positionH relativeFrom="column">
              <wp:posOffset>-1152525</wp:posOffset>
            </wp:positionH>
            <wp:positionV relativeFrom="page">
              <wp:posOffset>-62865</wp:posOffset>
            </wp:positionV>
            <wp:extent cx="7588250" cy="10734040"/>
            <wp:effectExtent l="0" t="0" r="1270" b="10160"/>
            <wp:wrapNone/>
            <wp:docPr id="149" name="图片 149"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宋体" w:hAnsi="宋体" w:eastAsia="宋体" w:cs="宋体"/>
          <w:sz w:val="24"/>
        </w:rPr>
        <w:t>身体成分的失衡和运动能力的缺失正是导致健康问题的根源！</w:t>
      </w:r>
    </w:p>
    <w:tbl>
      <w:tblPr>
        <w:tblStyle w:val="6"/>
        <w:tblpPr w:leftFromText="180" w:rightFromText="180" w:vertAnchor="text" w:horzAnchor="page" w:tblpX="1342" w:tblpY="54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9"/>
        <w:gridCol w:w="1174"/>
        <w:gridCol w:w="1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749" w:type="dxa"/>
          </w:tcPr>
          <w:p>
            <w:pPr>
              <w:spacing w:line="360" w:lineRule="auto"/>
              <w:ind w:right="-92" w:rightChars="-44"/>
              <w:jc w:val="center"/>
              <w:rPr>
                <w:rFonts w:ascii="宋体" w:hAnsi="宋体" w:eastAsia="宋体" w:cs="宋体"/>
                <w:sz w:val="24"/>
              </w:rPr>
            </w:pPr>
          </w:p>
        </w:tc>
        <w:tc>
          <w:tcPr>
            <w:tcW w:w="1174"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男</w:t>
            </w:r>
          </w:p>
        </w:tc>
        <w:tc>
          <w:tcPr>
            <w:tcW w:w="1174"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749"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偏低</w:t>
            </w:r>
          </w:p>
        </w:tc>
        <w:tc>
          <w:tcPr>
            <w:tcW w:w="1174" w:type="dxa"/>
          </w:tcPr>
          <w:p>
            <w:pPr>
              <w:spacing w:line="360" w:lineRule="auto"/>
              <w:ind w:right="-92" w:rightChars="-44"/>
              <w:jc w:val="center"/>
              <w:rPr>
                <w:rFonts w:ascii="宋体" w:hAnsi="宋体" w:eastAsia="宋体" w:cs="宋体"/>
                <w:szCs w:val="21"/>
              </w:rPr>
            </w:pPr>
            <w:r>
              <w:rPr>
                <w:rFonts w:hint="eastAsia" w:ascii="宋体" w:hAnsi="宋体" w:eastAsia="宋体" w:cs="宋体"/>
                <w:szCs w:val="21"/>
              </w:rPr>
              <w:t>5.0~9.9%</w:t>
            </w:r>
          </w:p>
        </w:tc>
        <w:tc>
          <w:tcPr>
            <w:tcW w:w="1174" w:type="dxa"/>
          </w:tcPr>
          <w:p>
            <w:pPr>
              <w:spacing w:line="360" w:lineRule="auto"/>
              <w:ind w:right="-92" w:rightChars="-44"/>
              <w:jc w:val="center"/>
              <w:rPr>
                <w:rFonts w:ascii="宋体" w:hAnsi="宋体" w:eastAsia="宋体" w:cs="宋体"/>
                <w:szCs w:val="21"/>
              </w:rPr>
            </w:pPr>
            <w:r>
              <w:rPr>
                <w:rFonts w:hint="eastAsia" w:ascii="宋体" w:hAnsi="宋体" w:eastAsia="宋体" w:cs="宋体"/>
                <w:szCs w:val="21"/>
              </w:rPr>
              <w:t>10.0~19.9%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749"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标准</w:t>
            </w:r>
          </w:p>
        </w:tc>
        <w:tc>
          <w:tcPr>
            <w:tcW w:w="1174" w:type="dxa"/>
          </w:tcPr>
          <w:p>
            <w:pPr>
              <w:spacing w:line="360" w:lineRule="auto"/>
              <w:ind w:right="-92" w:rightChars="-44"/>
              <w:jc w:val="center"/>
              <w:rPr>
                <w:rFonts w:ascii="宋体" w:hAnsi="宋体" w:eastAsia="宋体" w:cs="宋体"/>
                <w:szCs w:val="21"/>
              </w:rPr>
            </w:pPr>
            <w:r>
              <w:rPr>
                <w:rFonts w:hint="eastAsia" w:ascii="宋体" w:hAnsi="宋体" w:eastAsia="宋体" w:cs="宋体"/>
                <w:szCs w:val="21"/>
              </w:rPr>
              <w:t>10.0~19.9%</w:t>
            </w:r>
          </w:p>
        </w:tc>
        <w:tc>
          <w:tcPr>
            <w:tcW w:w="1174" w:type="dxa"/>
          </w:tcPr>
          <w:p>
            <w:pPr>
              <w:spacing w:line="360" w:lineRule="auto"/>
              <w:ind w:right="-92" w:rightChars="-44"/>
              <w:jc w:val="center"/>
              <w:rPr>
                <w:rFonts w:ascii="宋体" w:hAnsi="宋体" w:eastAsia="宋体" w:cs="宋体"/>
                <w:szCs w:val="21"/>
              </w:rPr>
            </w:pPr>
            <w:r>
              <w:rPr>
                <w:rFonts w:hint="eastAsia" w:ascii="宋体" w:hAnsi="宋体" w:eastAsia="宋体" w:cs="宋体"/>
                <w:szCs w:val="21"/>
              </w:rPr>
              <w:t>20.0~29.9%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749"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偏高</w:t>
            </w:r>
          </w:p>
        </w:tc>
        <w:tc>
          <w:tcPr>
            <w:tcW w:w="1174" w:type="dxa"/>
          </w:tcPr>
          <w:p>
            <w:pPr>
              <w:spacing w:line="360" w:lineRule="auto"/>
              <w:ind w:right="-92" w:rightChars="-44"/>
              <w:jc w:val="center"/>
              <w:rPr>
                <w:rFonts w:ascii="宋体" w:hAnsi="宋体" w:eastAsia="宋体" w:cs="宋体"/>
                <w:szCs w:val="21"/>
              </w:rPr>
            </w:pPr>
            <w:r>
              <w:rPr>
                <w:rFonts w:hint="eastAsia" w:ascii="宋体" w:hAnsi="宋体" w:eastAsia="宋体" w:cs="宋体"/>
                <w:szCs w:val="21"/>
              </w:rPr>
              <w:t>20.0~24.9%</w:t>
            </w:r>
          </w:p>
        </w:tc>
        <w:tc>
          <w:tcPr>
            <w:tcW w:w="1174" w:type="dxa"/>
          </w:tcPr>
          <w:p>
            <w:pPr>
              <w:spacing w:line="360" w:lineRule="auto"/>
              <w:ind w:right="-92" w:rightChars="-44"/>
              <w:jc w:val="center"/>
              <w:rPr>
                <w:rFonts w:ascii="宋体" w:hAnsi="宋体" w:eastAsia="宋体" w:cs="宋体"/>
                <w:szCs w:val="21"/>
              </w:rPr>
            </w:pPr>
            <w:r>
              <w:rPr>
                <w:rFonts w:hint="eastAsia" w:ascii="宋体" w:hAnsi="宋体" w:eastAsia="宋体" w:cs="宋体"/>
                <w:szCs w:val="21"/>
              </w:rPr>
              <w:t>30.0~34.9%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749" w:type="dxa"/>
          </w:tcPr>
          <w:p>
            <w:pPr>
              <w:spacing w:line="360" w:lineRule="auto"/>
              <w:ind w:right="-92" w:rightChars="-44"/>
              <w:jc w:val="center"/>
              <w:rPr>
                <w:rFonts w:ascii="宋体" w:hAnsi="宋体" w:eastAsia="宋体" w:cs="宋体"/>
                <w:sz w:val="24"/>
              </w:rPr>
            </w:pPr>
            <w:r>
              <w:rPr>
                <w:rFonts w:hint="eastAsia" w:ascii="宋体" w:hAnsi="宋体" w:eastAsia="宋体" w:cs="宋体"/>
                <w:sz w:val="24"/>
              </w:rPr>
              <w:t>高</w:t>
            </w:r>
          </w:p>
        </w:tc>
        <w:tc>
          <w:tcPr>
            <w:tcW w:w="1174" w:type="dxa"/>
          </w:tcPr>
          <w:p>
            <w:pPr>
              <w:spacing w:line="360" w:lineRule="auto"/>
              <w:ind w:right="-92" w:rightChars="-44"/>
              <w:jc w:val="center"/>
              <w:rPr>
                <w:rFonts w:ascii="宋体" w:hAnsi="宋体" w:eastAsia="宋体" w:cs="宋体"/>
                <w:szCs w:val="21"/>
              </w:rPr>
            </w:pPr>
            <w:r>
              <w:rPr>
                <w:rFonts w:hint="eastAsia" w:ascii="宋体" w:hAnsi="宋体" w:eastAsia="宋体" w:cs="宋体"/>
                <w:szCs w:val="21"/>
              </w:rPr>
              <w:t>25%以上</w:t>
            </w:r>
          </w:p>
        </w:tc>
        <w:tc>
          <w:tcPr>
            <w:tcW w:w="1174" w:type="dxa"/>
          </w:tcPr>
          <w:p>
            <w:pPr>
              <w:spacing w:line="360" w:lineRule="auto"/>
              <w:ind w:right="-92" w:rightChars="-44"/>
              <w:jc w:val="center"/>
              <w:rPr>
                <w:rFonts w:ascii="宋体" w:hAnsi="宋体" w:eastAsia="宋体" w:cs="宋体"/>
                <w:szCs w:val="21"/>
              </w:rPr>
            </w:pPr>
            <w:r>
              <w:rPr>
                <w:rFonts w:hint="eastAsia" w:ascii="宋体" w:hAnsi="宋体" w:eastAsia="宋体" w:cs="宋体"/>
                <w:szCs w:val="21"/>
              </w:rPr>
              <w:t>35%以上</w:t>
            </w:r>
          </w:p>
        </w:tc>
      </w:tr>
    </w:tbl>
    <w:p>
      <w:pPr>
        <w:spacing w:line="360" w:lineRule="auto"/>
        <w:ind w:right="-92" w:rightChars="-44"/>
        <w:rPr>
          <w:rFonts w:ascii="宋体" w:hAnsi="宋体" w:eastAsia="宋体" w:cs="宋体"/>
          <w:sz w:val="24"/>
        </w:rPr>
      </w:pPr>
      <w:r>
        <w:rPr>
          <w:rFonts w:hint="eastAsia" w:ascii="宋体" w:hAnsi="宋体" w:eastAsia="宋体" w:cs="宋体"/>
          <w:sz w:val="24"/>
          <w:bdr w:val="single" w:color="auto" w:sz="4" w:space="0"/>
        </w:rPr>
        <w:t>身体自律</w:t>
      </w:r>
      <w:r>
        <w:rPr>
          <w:rFonts w:hint="eastAsia" w:ascii="宋体" w:hAnsi="宋体" w:eastAsia="宋体" w:cs="宋体"/>
          <w:sz w:val="24"/>
        </w:rPr>
        <w:t xml:space="preserve"> 体脂百分比是指将脂肪含量用其占总体重的百分比的形式表示。左图是体脂百分比数据表。康康的爸爸体脂百分比为25%，和康康每日1小时候锻炼身体后，下半年体检时，体脂百分比下降了25%，现在爸爸的健康状况如何？</w: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w:rPr>
          <w:rFonts w:hint="eastAsia" w:ascii="仿宋" w:hAnsi="仿宋" w:eastAsia="仿宋" w:cs="仿宋"/>
          <w:sz w:val="28"/>
          <w:szCs w:val="36"/>
        </w:rPr>
        <w:drawing>
          <wp:anchor distT="0" distB="0" distL="114300" distR="114300" simplePos="0" relativeHeight="251686912" behindDoc="0" locked="0" layoutInCell="1" allowOverlap="1">
            <wp:simplePos x="0" y="0"/>
            <wp:positionH relativeFrom="column">
              <wp:posOffset>4479925</wp:posOffset>
            </wp:positionH>
            <wp:positionV relativeFrom="paragraph">
              <wp:posOffset>171450</wp:posOffset>
            </wp:positionV>
            <wp:extent cx="1405255" cy="1091565"/>
            <wp:effectExtent l="0" t="0" r="12065" b="5715"/>
            <wp:wrapSquare wrapText="bothSides"/>
            <wp:docPr id="148" name="图片 148" descr="8c722db77bc7cdb4b4cd5333446b6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8c722db77bc7cdb4b4cd5333446b6ec"/>
                    <pic:cNvPicPr>
                      <a:picLocks noChangeAspect="1"/>
                    </pic:cNvPicPr>
                  </pic:nvPicPr>
                  <pic:blipFill>
                    <a:blip r:embed="rId49"/>
                    <a:stretch>
                      <a:fillRect/>
                    </a:stretch>
                  </pic:blipFill>
                  <pic:spPr>
                    <a:xfrm>
                      <a:off x="0" y="0"/>
                      <a:ext cx="1405255" cy="1091565"/>
                    </a:xfrm>
                    <a:prstGeom prst="roundRect">
                      <a:avLst/>
                    </a:prstGeom>
                  </pic:spPr>
                </pic:pic>
              </a:graphicData>
            </a:graphic>
          </wp:anchor>
        </w:drawing>
      </w:r>
    </w:p>
    <w:p>
      <w:pPr>
        <w:spacing w:line="360" w:lineRule="auto"/>
        <w:ind w:right="-92" w:rightChars="-44"/>
        <w:rPr>
          <w:rFonts w:ascii="宋体" w:hAnsi="宋体" w:eastAsia="宋体" w:cs="宋体"/>
          <w:sz w:val="24"/>
        </w:rPr>
      </w:pPr>
      <w:r>
        <mc:AlternateContent>
          <mc:Choice Requires="wpg">
            <w:drawing>
              <wp:anchor distT="0" distB="0" distL="114300" distR="114300" simplePos="0" relativeHeight="251688960" behindDoc="0" locked="0" layoutInCell="1" allowOverlap="1">
                <wp:simplePos x="0" y="0"/>
                <wp:positionH relativeFrom="column">
                  <wp:posOffset>1793875</wp:posOffset>
                </wp:positionH>
                <wp:positionV relativeFrom="paragraph">
                  <wp:posOffset>239395</wp:posOffset>
                </wp:positionV>
                <wp:extent cx="2798445" cy="779145"/>
                <wp:effectExtent l="0" t="0" r="0" b="0"/>
                <wp:wrapNone/>
                <wp:docPr id="145"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2798651" cy="779145"/>
                          <a:chOff x="4645" y="2667"/>
                          <a:chExt cx="10474" cy="4526"/>
                        </a:xfrm>
                      </wpg:grpSpPr>
                      <pic:pic xmlns:pic="http://schemas.openxmlformats.org/drawingml/2006/picture">
                        <pic:nvPicPr>
                          <pic:cNvPr id="146"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645" y="2667"/>
                            <a:ext cx="9910" cy="4526"/>
                          </a:xfrm>
                          <a:prstGeom prst="rect">
                            <a:avLst/>
                          </a:prstGeom>
                        </pic:spPr>
                      </pic:pic>
                      <wps:wsp>
                        <wps:cNvPr id="147" name="文本框 2"/>
                        <wps:cNvSpPr txBox="1"/>
                        <wps:spPr>
                          <a:xfrm>
                            <a:off x="4925" y="4224"/>
                            <a:ext cx="10194" cy="1881"/>
                          </a:xfrm>
                          <a:prstGeom prst="rect">
                            <a:avLst/>
                          </a:prstGeom>
                          <a:noFill/>
                        </wps:spPr>
                        <wps:txbx>
                          <w:txbxContent>
                            <w:p>
                              <w:pPr>
                                <w:rPr>
                                  <w:b/>
                                  <w:bCs/>
                                </w:rPr>
                              </w:pPr>
                              <w:r>
                                <w:rPr>
                                  <w:rFonts w:hint="eastAsia" w:ascii="宋体" w:hAnsi="宋体" w:eastAsia="宋体" w:cs="宋体"/>
                                  <w:b/>
                                  <w:bCs/>
                                  <w:sz w:val="24"/>
                                </w:rPr>
                                <w:t>迈克尔乔丹体脂百分比只有5%哟！</w:t>
                              </w:r>
                            </w:p>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141.25pt;margin-top:18.85pt;height:61.35pt;width:220.35pt;z-index:251688960;mso-width-relative:page;mso-height-relative:page;" coordorigin="4645,2667" coordsize="10474,4526" o:gfxdata="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">
                <o:lock v:ext="edit" aspectratio="f"/>
                <v:shape id="图片 1" o:spid="_x0000_s1026" o:spt="75" alt="气泡" type="#_x0000_t75" style="position:absolute;left:4645;top:2667;height:4526;width:9910;" filled="f" o:preferrelative="t" stroked="f" coordsize="21600,21600" o:gfxdata="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8qNMy8AAAA&#10;3AAAAA8AAAAAAAAAAQAgAAAAIgAAAGRycy9kb3ducmV2LnhtbFBLAQIUABQAAAAIAIdO4kAzLwWe&#10;OwAAADkAAAAQAAAAAAAAAAEAIAAAAAsBAABkcnMvc2hhcGV4bWwueG1sUEsFBgAAAAAGAAYAWwEA&#10;ALUDAAAAAA==&#10;">
                  <v:fill on="f" focussize="0,0"/>
                  <v:stroke on="f"/>
                  <v:imagedata r:id="rId50" o:title=""/>
                  <o:lock v:ext="edit" aspectratio="t"/>
                </v:shape>
                <v:shape id="文本框 2" o:spid="_x0000_s1026" o:spt="202" type="#_x0000_t202" style="position:absolute;left:4925;top:4224;height:1881;width:10194;" filled="f" stroked="f" coordsize="21600,21600" o:gfxdata="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NOdm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b/>
                            <w:bCs/>
                          </w:rPr>
                        </w:pPr>
                        <w:r>
                          <w:rPr>
                            <w:rFonts w:hint="eastAsia" w:ascii="宋体" w:hAnsi="宋体" w:eastAsia="宋体" w:cs="宋体"/>
                            <w:b/>
                            <w:bCs/>
                            <w:sz w:val="24"/>
                          </w:rPr>
                          <w:t>迈克尔乔丹体脂百分比只有5%哟！</w:t>
                        </w:r>
                      </w:p>
                      <w:p/>
                    </w:txbxContent>
                  </v:textbox>
                </v:shape>
              </v:group>
            </w:pict>
          </mc:Fallback>
        </mc:AlternateContent>
      </w:r>
    </w:p>
    <w:p>
      <w:pPr>
        <w:spacing w:line="360" w:lineRule="auto"/>
        <w:ind w:right="-92" w:rightChars="-44"/>
        <w:rPr>
          <w:rFonts w:ascii="仿宋" w:hAnsi="仿宋" w:eastAsia="仿宋" w:cs="仿宋"/>
          <w:sz w:val="28"/>
          <w:szCs w:val="36"/>
        </w:rPr>
      </w:pPr>
    </w:p>
    <w:p>
      <w:pPr>
        <w:spacing w:line="360" w:lineRule="auto"/>
        <w:ind w:right="-92" w:rightChars="-44"/>
        <w:rPr>
          <w:rFonts w:ascii="宋体" w:hAnsi="宋体" w:eastAsia="宋体" w:cs="宋体"/>
          <w:sz w:val="24"/>
          <w:bdr w:val="single" w:color="auto" w:sz="4" w:space="0"/>
        </w:rPr>
      </w:pPr>
    </w:p>
    <w:p>
      <w:pPr>
        <w:spacing w:line="360" w:lineRule="auto"/>
        <w:ind w:right="-92" w:rightChars="-44"/>
        <w:rPr>
          <w:rFonts w:ascii="宋体" w:hAnsi="宋体" w:eastAsia="宋体" w:cs="宋体"/>
          <w:sz w:val="24"/>
        </w:rPr>
      </w:pPr>
      <w:r>
        <w:rPr>
          <w:rFonts w:hint="eastAsia" w:ascii="宋体" w:hAnsi="宋体" w:eastAsia="宋体" w:cs="宋体"/>
          <w:sz w:val="24"/>
          <w:bdr w:val="single" w:color="auto" w:sz="4" w:space="0"/>
        </w:rPr>
        <w:t>时间自律</w:t>
      </w:r>
      <w:r>
        <w:rPr>
          <w:rFonts w:hint="eastAsia" w:ascii="宋体" w:hAnsi="宋体" w:eastAsia="宋体" w:cs="宋体"/>
          <w:sz w:val="24"/>
        </w:rPr>
        <w:t xml:space="preserve"> 康康不仅和爸爸一起养成了爱运动的好习惯，还一起爱上了阅读，对自己每天的日常时间重新规划，不拖拉，做好个人时间管理。康康班级开展数学阅读活动，以前康康每天的阅读时间只有40分钟，现在增加了50%，现在每天阅读多少时间？为了能挤出时间多阅读，起床困难户的康康以前7:00起床，洗漱早饭后8:00才能出家门，现在起床后还能完成增加的阅读时间的阅读也8:00出门，康康洗漱早饭的时间比原来节省了百分之几？</w:t>
      </w: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sz w:val="24"/>
        </w:rPr>
      </w:pPr>
      <w:r>
        <mc:AlternateContent>
          <mc:Choice Requires="wpg">
            <w:drawing>
              <wp:anchor distT="0" distB="0" distL="114300" distR="114300" simplePos="0" relativeHeight="251691008" behindDoc="0" locked="0" layoutInCell="1" allowOverlap="1">
                <wp:simplePos x="0" y="0"/>
                <wp:positionH relativeFrom="column">
                  <wp:posOffset>-700405</wp:posOffset>
                </wp:positionH>
                <wp:positionV relativeFrom="paragraph">
                  <wp:posOffset>265430</wp:posOffset>
                </wp:positionV>
                <wp:extent cx="6604000" cy="685165"/>
                <wp:effectExtent l="15240" t="15240" r="25400" b="15875"/>
                <wp:wrapNone/>
                <wp:docPr id="150" name="组合 22" descr="7b0a202020202274657874626f78223a20227b5c2263617465676f72795f69645c223a31303534362c5c2269645c223a32303334343836397d220a7d0a"/>
                <wp:cNvGraphicFramePr/>
                <a:graphic xmlns:a="http://schemas.openxmlformats.org/drawingml/2006/main">
                  <a:graphicData uri="http://schemas.microsoft.com/office/word/2010/wordprocessingGroup">
                    <wpg:wgp>
                      <wpg:cNvGrpSpPr/>
                      <wpg:grpSpPr>
                        <a:xfrm>
                          <a:off x="0" y="0"/>
                          <a:ext cx="6604000" cy="685165"/>
                          <a:chOff x="5400" y="3448"/>
                          <a:chExt cx="15215" cy="3792"/>
                        </a:xfrm>
                      </wpg:grpSpPr>
                      <wps:wsp>
                        <wps:cNvPr id="151" name="文本框 23"/>
                        <wps:cNvSpPr txBox="1"/>
                        <wps:spPr>
                          <a:xfrm>
                            <a:off x="5840" y="3993"/>
                            <a:ext cx="13728" cy="2541"/>
                          </a:xfrm>
                          <a:prstGeom prst="rect">
                            <a:avLst/>
                          </a:prstGeom>
                          <a:noFill/>
                        </wps:spPr>
                        <wps:txbx>
                          <w:txbxContent>
                            <w:p>
                              <w:pPr>
                                <w:pStyle w:val="4"/>
                                <w:jc w:val="center"/>
                                <w:rPr>
                                  <w:rFonts w:ascii="汉仪超级战甲简" w:hAnsi="Times New Roman" w:eastAsia="汉仪超级战甲简"/>
                                  <w:color w:val="010000"/>
                                  <w:kern w:val="24"/>
                                  <w:sz w:val="28"/>
                                  <w:szCs w:val="28"/>
                                </w:rPr>
                              </w:pPr>
                              <w:r>
                                <w:rPr>
                                  <w:rFonts w:hint="eastAsia" w:ascii="汉仪超级战甲简" w:hAnsi="Times New Roman" w:eastAsia="汉仪超级战甲简"/>
                                  <w:color w:val="010000"/>
                                  <w:kern w:val="24"/>
                                  <w:sz w:val="28"/>
                                  <w:szCs w:val="28"/>
                                </w:rPr>
                                <w:t>“苏神”每天都是晚上10点~10点半睡觉的哟！你有每天做好时间管理么？</w:t>
                              </w:r>
                            </w:p>
                          </w:txbxContent>
                        </wps:txbx>
                        <wps:bodyPr wrap="square" rtlCol="0" anchor="ctr" anchorCtr="0">
                          <a:noAutofit/>
                        </wps:bodyPr>
                      </wps:wsp>
                      <wpg:grpSp>
                        <wpg:cNvPr id="152" name="组合 24"/>
                        <wpg:cNvGrpSpPr/>
                        <wpg:grpSpPr>
                          <a:xfrm>
                            <a:off x="5400" y="3448"/>
                            <a:ext cx="15215" cy="3792"/>
                            <a:chOff x="3429219" y="2189527"/>
                            <a:chExt cx="9661682" cy="2407945"/>
                          </a:xfrm>
                        </wpg:grpSpPr>
                        <wps:wsp>
                          <wps:cNvPr id="153" name="任意多边形: 形状 4"/>
                          <wps:cNvSpPr/>
                          <wps:spPr>
                            <a:xfrm>
                              <a:off x="3429219" y="2189527"/>
                              <a:ext cx="9661682" cy="2407945"/>
                            </a:xfrm>
                            <a:custGeom>
                              <a:avLst/>
                              <a:gdLst>
                                <a:gd name="connsiteX0" fmla="*/ 5882640 w 6006464"/>
                                <a:gd name="connsiteY0" fmla="*/ 0 h 2708909"/>
                                <a:gd name="connsiteX1" fmla="*/ 123825 w 6006464"/>
                                <a:gd name="connsiteY1" fmla="*/ 0 h 2708909"/>
                                <a:gd name="connsiteX2" fmla="*/ 0 w 6006464"/>
                                <a:gd name="connsiteY2" fmla="*/ 123825 h 2708909"/>
                                <a:gd name="connsiteX3" fmla="*/ 0 w 6006464"/>
                                <a:gd name="connsiteY3" fmla="*/ 2585085 h 2708909"/>
                                <a:gd name="connsiteX4" fmla="*/ 123825 w 6006464"/>
                                <a:gd name="connsiteY4" fmla="*/ 2708910 h 2708909"/>
                                <a:gd name="connsiteX5" fmla="*/ 5882640 w 6006464"/>
                                <a:gd name="connsiteY5" fmla="*/ 2708910 h 2708909"/>
                                <a:gd name="connsiteX6" fmla="*/ 6006465 w 6006464"/>
                                <a:gd name="connsiteY6" fmla="*/ 2585085 h 2708909"/>
                                <a:gd name="connsiteX7" fmla="*/ 6006465 w 6006464"/>
                                <a:gd name="connsiteY7" fmla="*/ 124778 h 2708909"/>
                                <a:gd name="connsiteX8" fmla="*/ 5882640 w 6006464"/>
                                <a:gd name="connsiteY8" fmla="*/ 0 h 2708909"/>
                                <a:gd name="connsiteX9" fmla="*/ 5846445 w 6006464"/>
                                <a:gd name="connsiteY9" fmla="*/ 2403158 h 2708909"/>
                                <a:gd name="connsiteX10" fmla="*/ 5722620 w 6006464"/>
                                <a:gd name="connsiteY10" fmla="*/ 2526983 h 2708909"/>
                                <a:gd name="connsiteX11" fmla="*/ 282893 w 6006464"/>
                                <a:gd name="connsiteY11" fmla="*/ 2526983 h 2708909"/>
                                <a:gd name="connsiteX12" fmla="*/ 159068 w 6006464"/>
                                <a:gd name="connsiteY12" fmla="*/ 2403158 h 2708909"/>
                                <a:gd name="connsiteX13" fmla="*/ 159068 w 6006464"/>
                                <a:gd name="connsiteY13" fmla="*/ 541973 h 2708909"/>
                                <a:gd name="connsiteX14" fmla="*/ 282893 w 6006464"/>
                                <a:gd name="connsiteY14" fmla="*/ 418148 h 2708909"/>
                                <a:gd name="connsiteX15" fmla="*/ 5722620 w 6006464"/>
                                <a:gd name="connsiteY15" fmla="*/ 418148 h 2708909"/>
                                <a:gd name="connsiteX16" fmla="*/ 5846445 w 6006464"/>
                                <a:gd name="connsiteY16" fmla="*/ 541973 h 2708909"/>
                                <a:gd name="connsiteX17" fmla="*/ 5846445 w 6006464"/>
                                <a:gd name="connsiteY17" fmla="*/ 2403158 h 27089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6006464" h="2708909">
                                  <a:moveTo>
                                    <a:pt x="5882640" y="0"/>
                                  </a:moveTo>
                                  <a:lnTo>
                                    <a:pt x="123825" y="0"/>
                                  </a:lnTo>
                                  <a:cubicBezTo>
                                    <a:pt x="55245" y="0"/>
                                    <a:pt x="0" y="56198"/>
                                    <a:pt x="0" y="123825"/>
                                  </a:cubicBezTo>
                                  <a:lnTo>
                                    <a:pt x="0" y="2585085"/>
                                  </a:lnTo>
                                  <a:cubicBezTo>
                                    <a:pt x="0" y="2653665"/>
                                    <a:pt x="56198" y="2708910"/>
                                    <a:pt x="123825" y="2708910"/>
                                  </a:cubicBezTo>
                                  <a:lnTo>
                                    <a:pt x="5882640" y="2708910"/>
                                  </a:lnTo>
                                  <a:cubicBezTo>
                                    <a:pt x="5951220" y="2708910"/>
                                    <a:pt x="6006465" y="2652713"/>
                                    <a:pt x="6006465" y="2585085"/>
                                  </a:cubicBezTo>
                                  <a:lnTo>
                                    <a:pt x="6006465" y="124778"/>
                                  </a:lnTo>
                                  <a:cubicBezTo>
                                    <a:pt x="6006465" y="56198"/>
                                    <a:pt x="5950268" y="0"/>
                                    <a:pt x="5882640" y="0"/>
                                  </a:cubicBezTo>
                                  <a:close/>
                                  <a:moveTo>
                                    <a:pt x="5846445" y="2403158"/>
                                  </a:moveTo>
                                  <a:cubicBezTo>
                                    <a:pt x="5846445" y="2471738"/>
                                    <a:pt x="5790248" y="2526983"/>
                                    <a:pt x="5722620" y="2526983"/>
                                  </a:cubicBezTo>
                                  <a:lnTo>
                                    <a:pt x="282893" y="2526983"/>
                                  </a:lnTo>
                                  <a:cubicBezTo>
                                    <a:pt x="214313" y="2526983"/>
                                    <a:pt x="159068" y="2470785"/>
                                    <a:pt x="159068" y="2403158"/>
                                  </a:cubicBezTo>
                                  <a:lnTo>
                                    <a:pt x="159068" y="541973"/>
                                  </a:lnTo>
                                  <a:cubicBezTo>
                                    <a:pt x="159068" y="473393"/>
                                    <a:pt x="215265" y="418148"/>
                                    <a:pt x="282893" y="418148"/>
                                  </a:cubicBezTo>
                                  <a:lnTo>
                                    <a:pt x="5722620" y="418148"/>
                                  </a:lnTo>
                                  <a:cubicBezTo>
                                    <a:pt x="5791200" y="418148"/>
                                    <a:pt x="5846445" y="474345"/>
                                    <a:pt x="5846445" y="541973"/>
                                  </a:cubicBezTo>
                                  <a:lnTo>
                                    <a:pt x="5846445" y="2403158"/>
                                  </a:lnTo>
                                  <a:close/>
                                </a:path>
                              </a:pathLst>
                            </a:custGeom>
                            <a:solidFill>
                              <a:srgbClr val="EAEAEA"/>
                            </a:solidFill>
                            <a:ln w="31012" cap="flat">
                              <a:solidFill>
                                <a:srgbClr val="2B2928"/>
                              </a:solidFill>
                              <a:prstDash val="solid"/>
                              <a:miter/>
                            </a:ln>
                          </wps:spPr>
                          <wps:bodyPr/>
                        </wps:wsp>
                        <wpg:grpSp>
                          <wpg:cNvPr id="154" name="图形 2"/>
                          <wpg:cNvGrpSpPr/>
                          <wpg:grpSpPr>
                            <a:xfrm>
                              <a:off x="3598540" y="2306358"/>
                              <a:ext cx="694214" cy="171014"/>
                              <a:chOff x="3283267" y="2204085"/>
                              <a:chExt cx="781049" cy="192405"/>
                            </a:xfrm>
                          </wpg:grpSpPr>
                          <wps:wsp>
                            <wps:cNvPr id="155" name="任意多边形: 形状 6"/>
                            <wps:cNvSpPr/>
                            <wps:spPr>
                              <a:xfrm>
                                <a:off x="3283267" y="2204085"/>
                                <a:ext cx="192404" cy="192405"/>
                              </a:xfrm>
                              <a:custGeom>
                                <a:avLst/>
                                <a:gdLst>
                                  <a:gd name="connsiteX0" fmla="*/ 192405 w 192404"/>
                                  <a:gd name="connsiteY0" fmla="*/ 96203 h 192405"/>
                                  <a:gd name="connsiteX1" fmla="*/ 96203 w 192404"/>
                                  <a:gd name="connsiteY1" fmla="*/ 192405 h 192405"/>
                                  <a:gd name="connsiteX2" fmla="*/ 0 w 192404"/>
                                  <a:gd name="connsiteY2" fmla="*/ 96202 h 192405"/>
                                  <a:gd name="connsiteX3" fmla="*/ 96203 w 192404"/>
                                  <a:gd name="connsiteY3" fmla="*/ 0 h 192405"/>
                                  <a:gd name="connsiteX4" fmla="*/ 192405 w 192404"/>
                                  <a:gd name="connsiteY4" fmla="*/ 96203 h 19240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404" h="192405">
                                    <a:moveTo>
                                      <a:pt x="192405" y="96203"/>
                                    </a:moveTo>
                                    <a:cubicBezTo>
                                      <a:pt x="192405" y="149334"/>
                                      <a:pt x="149334" y="192405"/>
                                      <a:pt x="96203" y="192405"/>
                                    </a:cubicBezTo>
                                    <a:cubicBezTo>
                                      <a:pt x="43071" y="192405"/>
                                      <a:pt x="0" y="149334"/>
                                      <a:pt x="0" y="96202"/>
                                    </a:cubicBezTo>
                                    <a:cubicBezTo>
                                      <a:pt x="0" y="43071"/>
                                      <a:pt x="43071" y="0"/>
                                      <a:pt x="96203" y="0"/>
                                    </a:cubicBezTo>
                                    <a:cubicBezTo>
                                      <a:pt x="149334" y="0"/>
                                      <a:pt x="192405" y="43071"/>
                                      <a:pt x="192405" y="96203"/>
                                    </a:cubicBezTo>
                                    <a:close/>
                                  </a:path>
                                </a:pathLst>
                              </a:custGeom>
                              <a:solidFill>
                                <a:srgbClr val="FD5C59"/>
                              </a:solidFill>
                              <a:ln w="31012" cap="flat">
                                <a:solidFill>
                                  <a:srgbClr val="2B2928"/>
                                </a:solidFill>
                                <a:prstDash val="solid"/>
                                <a:miter/>
                              </a:ln>
                            </wps:spPr>
                            <wps:bodyPr/>
                          </wps:wsp>
                          <wps:wsp>
                            <wps:cNvPr id="156" name="任意多边形: 形状 7"/>
                            <wps:cNvSpPr/>
                            <wps:spPr>
                              <a:xfrm>
                                <a:off x="3577590" y="2204085"/>
                                <a:ext cx="192404" cy="192405"/>
                              </a:xfrm>
                              <a:custGeom>
                                <a:avLst/>
                                <a:gdLst>
                                  <a:gd name="connsiteX0" fmla="*/ 192405 w 192404"/>
                                  <a:gd name="connsiteY0" fmla="*/ 96203 h 192405"/>
                                  <a:gd name="connsiteX1" fmla="*/ 96203 w 192404"/>
                                  <a:gd name="connsiteY1" fmla="*/ 192405 h 192405"/>
                                  <a:gd name="connsiteX2" fmla="*/ 0 w 192404"/>
                                  <a:gd name="connsiteY2" fmla="*/ 96202 h 192405"/>
                                  <a:gd name="connsiteX3" fmla="*/ 96203 w 192404"/>
                                  <a:gd name="connsiteY3" fmla="*/ 0 h 192405"/>
                                  <a:gd name="connsiteX4" fmla="*/ 192405 w 192404"/>
                                  <a:gd name="connsiteY4" fmla="*/ 96203 h 19240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404" h="192405">
                                    <a:moveTo>
                                      <a:pt x="192405" y="96203"/>
                                    </a:moveTo>
                                    <a:cubicBezTo>
                                      <a:pt x="192405" y="149334"/>
                                      <a:pt x="149334" y="192405"/>
                                      <a:pt x="96203" y="192405"/>
                                    </a:cubicBezTo>
                                    <a:cubicBezTo>
                                      <a:pt x="43071" y="192405"/>
                                      <a:pt x="0" y="149334"/>
                                      <a:pt x="0" y="96202"/>
                                    </a:cubicBezTo>
                                    <a:cubicBezTo>
                                      <a:pt x="0" y="43071"/>
                                      <a:pt x="43071" y="0"/>
                                      <a:pt x="96203" y="0"/>
                                    </a:cubicBezTo>
                                    <a:cubicBezTo>
                                      <a:pt x="149334" y="0"/>
                                      <a:pt x="192405" y="43071"/>
                                      <a:pt x="192405" y="96203"/>
                                    </a:cubicBezTo>
                                    <a:close/>
                                  </a:path>
                                </a:pathLst>
                              </a:custGeom>
                              <a:solidFill>
                                <a:srgbClr val="FAB519"/>
                              </a:solidFill>
                              <a:ln w="31012" cap="flat">
                                <a:solidFill>
                                  <a:srgbClr val="2B2928"/>
                                </a:solidFill>
                                <a:prstDash val="solid"/>
                                <a:miter/>
                              </a:ln>
                            </wps:spPr>
                            <wps:bodyPr/>
                          </wps:wsp>
                          <wps:wsp>
                            <wps:cNvPr id="157" name="任意多边形: 形状 8"/>
                            <wps:cNvSpPr/>
                            <wps:spPr>
                              <a:xfrm>
                                <a:off x="3871912" y="2204085"/>
                                <a:ext cx="192404" cy="192405"/>
                              </a:xfrm>
                              <a:custGeom>
                                <a:avLst/>
                                <a:gdLst>
                                  <a:gd name="connsiteX0" fmla="*/ 192405 w 192404"/>
                                  <a:gd name="connsiteY0" fmla="*/ 96203 h 192405"/>
                                  <a:gd name="connsiteX1" fmla="*/ 96202 w 192404"/>
                                  <a:gd name="connsiteY1" fmla="*/ 192405 h 192405"/>
                                  <a:gd name="connsiteX2" fmla="*/ 0 w 192404"/>
                                  <a:gd name="connsiteY2" fmla="*/ 96202 h 192405"/>
                                  <a:gd name="connsiteX3" fmla="*/ 96202 w 192404"/>
                                  <a:gd name="connsiteY3" fmla="*/ 0 h 192405"/>
                                  <a:gd name="connsiteX4" fmla="*/ 192405 w 192404"/>
                                  <a:gd name="connsiteY4" fmla="*/ 96203 h 19240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404" h="192405">
                                    <a:moveTo>
                                      <a:pt x="192405" y="96203"/>
                                    </a:moveTo>
                                    <a:cubicBezTo>
                                      <a:pt x="192405" y="149334"/>
                                      <a:pt x="149334" y="192405"/>
                                      <a:pt x="96202" y="192405"/>
                                    </a:cubicBezTo>
                                    <a:cubicBezTo>
                                      <a:pt x="43071" y="192405"/>
                                      <a:pt x="0" y="149334"/>
                                      <a:pt x="0" y="96202"/>
                                    </a:cubicBezTo>
                                    <a:cubicBezTo>
                                      <a:pt x="0" y="43071"/>
                                      <a:pt x="43071" y="0"/>
                                      <a:pt x="96202" y="0"/>
                                    </a:cubicBezTo>
                                    <a:cubicBezTo>
                                      <a:pt x="149334" y="0"/>
                                      <a:pt x="192405" y="43071"/>
                                      <a:pt x="192405" y="96203"/>
                                    </a:cubicBezTo>
                                    <a:close/>
                                  </a:path>
                                </a:pathLst>
                              </a:custGeom>
                              <a:solidFill>
                                <a:srgbClr val="20D05B"/>
                              </a:solidFill>
                              <a:ln w="31012" cap="flat">
                                <a:solidFill>
                                  <a:srgbClr val="2B2928"/>
                                </a:solidFill>
                                <a:prstDash val="solid"/>
                                <a:miter/>
                              </a:ln>
                            </wps:spPr>
                            <wps:bodyPr/>
                          </wps:wsp>
                        </wpg:grpSp>
                        <wpg:grpSp>
                          <wpg:cNvPr id="158" name="图形 2"/>
                          <wpg:cNvGrpSpPr/>
                          <wpg:grpSpPr>
                            <a:xfrm>
                              <a:off x="3671767" y="3681030"/>
                              <a:ext cx="748398" cy="659504"/>
                              <a:chOff x="3365653" y="3750706"/>
                              <a:chExt cx="842010" cy="741997"/>
                            </a:xfrm>
                          </wpg:grpSpPr>
                          <wps:wsp>
                            <wps:cNvPr id="159" name="任意多边形: 形状 10"/>
                            <wps:cNvSpPr/>
                            <wps:spPr>
                              <a:xfrm>
                                <a:off x="3365653" y="3750706"/>
                                <a:ext cx="842010" cy="741997"/>
                              </a:xfrm>
                              <a:custGeom>
                                <a:avLst/>
                                <a:gdLst>
                                  <a:gd name="connsiteX0" fmla="*/ 715328 w 842010"/>
                                  <a:gd name="connsiteY0" fmla="*/ 0 h 741997"/>
                                  <a:gd name="connsiteX1" fmla="*/ 126683 w 842010"/>
                                  <a:gd name="connsiteY1" fmla="*/ 0 h 741997"/>
                                  <a:gd name="connsiteX2" fmla="*/ 0 w 842010"/>
                                  <a:gd name="connsiteY2" fmla="*/ 126683 h 741997"/>
                                  <a:gd name="connsiteX3" fmla="*/ 0 w 842010"/>
                                  <a:gd name="connsiteY3" fmla="*/ 483870 h 741997"/>
                                  <a:gd name="connsiteX4" fmla="*/ 126683 w 842010"/>
                                  <a:gd name="connsiteY4" fmla="*/ 610552 h 741997"/>
                                  <a:gd name="connsiteX5" fmla="*/ 148590 w 842010"/>
                                  <a:gd name="connsiteY5" fmla="*/ 610552 h 741997"/>
                                  <a:gd name="connsiteX6" fmla="*/ 148590 w 842010"/>
                                  <a:gd name="connsiteY6" fmla="*/ 741998 h 741997"/>
                                  <a:gd name="connsiteX7" fmla="*/ 264795 w 842010"/>
                                  <a:gd name="connsiteY7" fmla="*/ 610552 h 741997"/>
                                  <a:gd name="connsiteX8" fmla="*/ 715328 w 842010"/>
                                  <a:gd name="connsiteY8" fmla="*/ 610552 h 741997"/>
                                  <a:gd name="connsiteX9" fmla="*/ 842010 w 842010"/>
                                  <a:gd name="connsiteY9" fmla="*/ 483870 h 741997"/>
                                  <a:gd name="connsiteX10" fmla="*/ 842010 w 842010"/>
                                  <a:gd name="connsiteY10" fmla="*/ 126683 h 741997"/>
                                  <a:gd name="connsiteX11" fmla="*/ 715328 w 842010"/>
                                  <a:gd name="connsiteY11" fmla="*/ 0 h 7419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842010" h="741997">
                                    <a:moveTo>
                                      <a:pt x="715328" y="0"/>
                                    </a:moveTo>
                                    <a:lnTo>
                                      <a:pt x="126683" y="0"/>
                                    </a:lnTo>
                                    <a:cubicBezTo>
                                      <a:pt x="57150" y="0"/>
                                      <a:pt x="0" y="57150"/>
                                      <a:pt x="0" y="126683"/>
                                    </a:cubicBezTo>
                                    <a:lnTo>
                                      <a:pt x="0" y="483870"/>
                                    </a:lnTo>
                                    <a:cubicBezTo>
                                      <a:pt x="0" y="553402"/>
                                      <a:pt x="57150" y="610552"/>
                                      <a:pt x="126683" y="610552"/>
                                    </a:cubicBezTo>
                                    <a:lnTo>
                                      <a:pt x="148590" y="610552"/>
                                    </a:lnTo>
                                    <a:lnTo>
                                      <a:pt x="148590" y="741998"/>
                                    </a:lnTo>
                                    <a:lnTo>
                                      <a:pt x="264795" y="610552"/>
                                    </a:lnTo>
                                    <a:lnTo>
                                      <a:pt x="715328" y="610552"/>
                                    </a:lnTo>
                                    <a:cubicBezTo>
                                      <a:pt x="784860" y="610552"/>
                                      <a:pt x="842010" y="553402"/>
                                      <a:pt x="842010" y="483870"/>
                                    </a:cubicBezTo>
                                    <a:lnTo>
                                      <a:pt x="842010" y="126683"/>
                                    </a:lnTo>
                                    <a:cubicBezTo>
                                      <a:pt x="841058" y="57150"/>
                                      <a:pt x="784860" y="0"/>
                                      <a:pt x="715328" y="0"/>
                                    </a:cubicBezTo>
                                    <a:close/>
                                  </a:path>
                                </a:pathLst>
                              </a:custGeom>
                              <a:solidFill>
                                <a:srgbClr val="F7F8F8"/>
                              </a:solidFill>
                              <a:ln w="31012" cap="flat">
                                <a:solidFill>
                                  <a:srgbClr val="2B2928"/>
                                </a:solidFill>
                                <a:prstDash val="solid"/>
                                <a:miter/>
                              </a:ln>
                            </wps:spPr>
                            <wps:bodyPr/>
                          </wps:wsp>
                          <wpg:grpSp>
                            <wpg:cNvPr id="160" name="图形 2"/>
                            <wpg:cNvGrpSpPr/>
                            <wpg:grpSpPr>
                              <a:xfrm>
                                <a:off x="3526144" y="3850719"/>
                                <a:ext cx="470244" cy="390525"/>
                                <a:chOff x="3526144" y="3850719"/>
                                <a:chExt cx="470244" cy="390525"/>
                              </a:xfrm>
                            </wpg:grpSpPr>
                            <wps:wsp>
                              <wps:cNvPr id="161" name="任意多边形: 形状 12"/>
                              <wps:cNvSpPr/>
                              <wps:spPr>
                                <a:xfrm>
                                  <a:off x="3589490" y="3850719"/>
                                  <a:ext cx="406898" cy="390525"/>
                                </a:xfrm>
                                <a:custGeom>
                                  <a:avLst/>
                                  <a:gdLst>
                                    <a:gd name="connsiteX0" fmla="*/ 399098 w 406898"/>
                                    <a:gd name="connsiteY0" fmla="*/ 160020 h 390525"/>
                                    <a:gd name="connsiteX1" fmla="*/ 358140 w 406898"/>
                                    <a:gd name="connsiteY1" fmla="*/ 136208 h 390525"/>
                                    <a:gd name="connsiteX2" fmla="*/ 355283 w 406898"/>
                                    <a:gd name="connsiteY2" fmla="*/ 136208 h 390525"/>
                                    <a:gd name="connsiteX3" fmla="*/ 260985 w 406898"/>
                                    <a:gd name="connsiteY3" fmla="*/ 136208 h 390525"/>
                                    <a:gd name="connsiteX4" fmla="*/ 270510 w 406898"/>
                                    <a:gd name="connsiteY4" fmla="*/ 77152 h 390525"/>
                                    <a:gd name="connsiteX5" fmla="*/ 266700 w 406898"/>
                                    <a:gd name="connsiteY5" fmla="*/ 38100 h 390525"/>
                                    <a:gd name="connsiteX6" fmla="*/ 266700 w 406898"/>
                                    <a:gd name="connsiteY6" fmla="*/ 38100 h 390525"/>
                                    <a:gd name="connsiteX7" fmla="*/ 219075 w 406898"/>
                                    <a:gd name="connsiteY7" fmla="*/ 0 h 390525"/>
                                    <a:gd name="connsiteX8" fmla="*/ 169545 w 406898"/>
                                    <a:gd name="connsiteY8" fmla="*/ 49530 h 390525"/>
                                    <a:gd name="connsiteX9" fmla="*/ 169545 w 406898"/>
                                    <a:gd name="connsiteY9" fmla="*/ 54292 h 390525"/>
                                    <a:gd name="connsiteX10" fmla="*/ 85725 w 406898"/>
                                    <a:gd name="connsiteY10" fmla="*/ 151447 h 390525"/>
                                    <a:gd name="connsiteX11" fmla="*/ 75248 w 406898"/>
                                    <a:gd name="connsiteY11" fmla="*/ 152400 h 390525"/>
                                    <a:gd name="connsiteX12" fmla="*/ 75248 w 406898"/>
                                    <a:gd name="connsiteY12" fmla="*/ 152400 h 390525"/>
                                    <a:gd name="connsiteX13" fmla="*/ 19050 w 406898"/>
                                    <a:gd name="connsiteY13" fmla="*/ 152400 h 390525"/>
                                    <a:gd name="connsiteX14" fmla="*/ 17145 w 406898"/>
                                    <a:gd name="connsiteY14" fmla="*/ 152400 h 390525"/>
                                    <a:gd name="connsiteX15" fmla="*/ 0 w 406898"/>
                                    <a:gd name="connsiteY15" fmla="*/ 169545 h 390525"/>
                                    <a:gd name="connsiteX16" fmla="*/ 0 w 406898"/>
                                    <a:gd name="connsiteY16" fmla="*/ 373380 h 390525"/>
                                    <a:gd name="connsiteX17" fmla="*/ 17145 w 406898"/>
                                    <a:gd name="connsiteY17" fmla="*/ 390525 h 390525"/>
                                    <a:gd name="connsiteX18" fmla="*/ 20003 w 406898"/>
                                    <a:gd name="connsiteY18" fmla="*/ 390525 h 390525"/>
                                    <a:gd name="connsiteX19" fmla="*/ 81915 w 406898"/>
                                    <a:gd name="connsiteY19" fmla="*/ 390525 h 390525"/>
                                    <a:gd name="connsiteX20" fmla="*/ 84773 w 406898"/>
                                    <a:gd name="connsiteY20" fmla="*/ 390525 h 390525"/>
                                    <a:gd name="connsiteX21" fmla="*/ 85725 w 406898"/>
                                    <a:gd name="connsiteY21" fmla="*/ 390525 h 390525"/>
                                    <a:gd name="connsiteX22" fmla="*/ 87630 w 406898"/>
                                    <a:gd name="connsiteY22" fmla="*/ 390525 h 390525"/>
                                    <a:gd name="connsiteX23" fmla="*/ 321945 w 406898"/>
                                    <a:gd name="connsiteY23" fmla="*/ 390525 h 390525"/>
                                    <a:gd name="connsiteX24" fmla="*/ 321945 w 406898"/>
                                    <a:gd name="connsiteY24" fmla="*/ 390525 h 390525"/>
                                    <a:gd name="connsiteX25" fmla="*/ 348615 w 406898"/>
                                    <a:gd name="connsiteY25" fmla="*/ 382905 h 390525"/>
                                    <a:gd name="connsiteX26" fmla="*/ 366713 w 406898"/>
                                    <a:gd name="connsiteY26" fmla="*/ 362902 h 390525"/>
                                    <a:gd name="connsiteX27" fmla="*/ 369570 w 406898"/>
                                    <a:gd name="connsiteY27" fmla="*/ 357188 h 390525"/>
                                    <a:gd name="connsiteX28" fmla="*/ 405765 w 406898"/>
                                    <a:gd name="connsiteY28" fmla="*/ 195263 h 390525"/>
                                    <a:gd name="connsiteX29" fmla="*/ 406718 w 406898"/>
                                    <a:gd name="connsiteY29" fmla="*/ 189547 h 390525"/>
                                    <a:gd name="connsiteX30" fmla="*/ 399098 w 406898"/>
                                    <a:gd name="connsiteY30" fmla="*/ 160020 h 390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406898" h="390525">
                                      <a:moveTo>
                                        <a:pt x="399098" y="160020"/>
                                      </a:moveTo>
                                      <a:cubicBezTo>
                                        <a:pt x="389573" y="144780"/>
                                        <a:pt x="374333" y="137160"/>
                                        <a:pt x="358140" y="136208"/>
                                      </a:cubicBezTo>
                                      <a:cubicBezTo>
                                        <a:pt x="357188" y="136208"/>
                                        <a:pt x="356235" y="136208"/>
                                        <a:pt x="355283" y="136208"/>
                                      </a:cubicBezTo>
                                      <a:lnTo>
                                        <a:pt x="260985" y="136208"/>
                                      </a:lnTo>
                                      <a:cubicBezTo>
                                        <a:pt x="267653" y="118110"/>
                                        <a:pt x="270510" y="98108"/>
                                        <a:pt x="270510" y="77152"/>
                                      </a:cubicBezTo>
                                      <a:cubicBezTo>
                                        <a:pt x="270510" y="63817"/>
                                        <a:pt x="268605" y="50483"/>
                                        <a:pt x="266700" y="38100"/>
                                      </a:cubicBezTo>
                                      <a:lnTo>
                                        <a:pt x="266700" y="38100"/>
                                      </a:lnTo>
                                      <a:cubicBezTo>
                                        <a:pt x="261938" y="16192"/>
                                        <a:pt x="241935" y="0"/>
                                        <a:pt x="219075" y="0"/>
                                      </a:cubicBezTo>
                                      <a:cubicBezTo>
                                        <a:pt x="192405" y="0"/>
                                        <a:pt x="169545" y="21908"/>
                                        <a:pt x="169545" y="49530"/>
                                      </a:cubicBezTo>
                                      <a:cubicBezTo>
                                        <a:pt x="169545" y="51435"/>
                                        <a:pt x="169545" y="52388"/>
                                        <a:pt x="169545" y="54292"/>
                                      </a:cubicBezTo>
                                      <a:cubicBezTo>
                                        <a:pt x="168593" y="102870"/>
                                        <a:pt x="132398" y="143827"/>
                                        <a:pt x="85725" y="151447"/>
                                      </a:cubicBezTo>
                                      <a:cubicBezTo>
                                        <a:pt x="81915" y="152400"/>
                                        <a:pt x="79058" y="152400"/>
                                        <a:pt x="75248" y="152400"/>
                                      </a:cubicBezTo>
                                      <a:lnTo>
                                        <a:pt x="75248" y="152400"/>
                                      </a:lnTo>
                                      <a:lnTo>
                                        <a:pt x="19050" y="152400"/>
                                      </a:lnTo>
                                      <a:cubicBezTo>
                                        <a:pt x="18098" y="152400"/>
                                        <a:pt x="17145" y="152400"/>
                                        <a:pt x="17145" y="152400"/>
                                      </a:cubicBezTo>
                                      <a:cubicBezTo>
                                        <a:pt x="7620" y="152400"/>
                                        <a:pt x="0" y="160020"/>
                                        <a:pt x="0" y="169545"/>
                                      </a:cubicBezTo>
                                      <a:lnTo>
                                        <a:pt x="0" y="373380"/>
                                      </a:lnTo>
                                      <a:cubicBezTo>
                                        <a:pt x="0" y="382905"/>
                                        <a:pt x="7620" y="390525"/>
                                        <a:pt x="17145" y="390525"/>
                                      </a:cubicBezTo>
                                      <a:cubicBezTo>
                                        <a:pt x="18098" y="390525"/>
                                        <a:pt x="19050" y="390525"/>
                                        <a:pt x="20003" y="390525"/>
                                      </a:cubicBezTo>
                                      <a:lnTo>
                                        <a:pt x="81915" y="390525"/>
                                      </a:lnTo>
                                      <a:cubicBezTo>
                                        <a:pt x="82868" y="390525"/>
                                        <a:pt x="83820" y="390525"/>
                                        <a:pt x="84773" y="390525"/>
                                      </a:cubicBezTo>
                                      <a:cubicBezTo>
                                        <a:pt x="84773" y="390525"/>
                                        <a:pt x="85725" y="390525"/>
                                        <a:pt x="85725" y="390525"/>
                                      </a:cubicBezTo>
                                      <a:cubicBezTo>
                                        <a:pt x="86677" y="390525"/>
                                        <a:pt x="86677" y="390525"/>
                                        <a:pt x="87630" y="390525"/>
                                      </a:cubicBezTo>
                                      <a:lnTo>
                                        <a:pt x="321945" y="390525"/>
                                      </a:lnTo>
                                      <a:lnTo>
                                        <a:pt x="321945" y="390525"/>
                                      </a:lnTo>
                                      <a:cubicBezTo>
                                        <a:pt x="331470" y="390525"/>
                                        <a:pt x="340043" y="387667"/>
                                        <a:pt x="348615" y="382905"/>
                                      </a:cubicBezTo>
                                      <a:cubicBezTo>
                                        <a:pt x="356235" y="378142"/>
                                        <a:pt x="362903" y="370522"/>
                                        <a:pt x="366713" y="362902"/>
                                      </a:cubicBezTo>
                                      <a:cubicBezTo>
                                        <a:pt x="367665" y="360997"/>
                                        <a:pt x="368618" y="360045"/>
                                        <a:pt x="369570" y="357188"/>
                                      </a:cubicBezTo>
                                      <a:lnTo>
                                        <a:pt x="405765" y="195263"/>
                                      </a:lnTo>
                                      <a:cubicBezTo>
                                        <a:pt x="406718" y="193358"/>
                                        <a:pt x="406718" y="191452"/>
                                        <a:pt x="406718" y="189547"/>
                                      </a:cubicBezTo>
                                      <a:cubicBezTo>
                                        <a:pt x="407670" y="180022"/>
                                        <a:pt x="404813" y="169545"/>
                                        <a:pt x="399098" y="160020"/>
                                      </a:cubicBezTo>
                                      <a:close/>
                                    </a:path>
                                  </a:pathLst>
                                </a:custGeom>
                                <a:solidFill>
                                  <a:srgbClr val="FFE9B5"/>
                                </a:solidFill>
                                <a:ln w="31012" cap="flat">
                                  <a:solidFill>
                                    <a:srgbClr val="2B2928"/>
                                  </a:solidFill>
                                  <a:prstDash val="solid"/>
                                  <a:miter/>
                                </a:ln>
                              </wps:spPr>
                              <wps:bodyPr/>
                            </wps:wsp>
                            <wps:wsp>
                              <wps:cNvPr id="162" name="任意多边形: 形状 13"/>
                              <wps:cNvSpPr/>
                              <wps:spPr>
                                <a:xfrm>
                                  <a:off x="3526144" y="3999040"/>
                                  <a:ext cx="85724" cy="239077"/>
                                </a:xfrm>
                                <a:custGeom>
                                  <a:avLst/>
                                  <a:gdLst>
                                    <a:gd name="connsiteX0" fmla="*/ 85725 w 85724"/>
                                    <a:gd name="connsiteY0" fmla="*/ 0 h 239077"/>
                                    <a:gd name="connsiteX1" fmla="*/ 85725 w 85724"/>
                                    <a:gd name="connsiteY1" fmla="*/ 239078 h 239077"/>
                                    <a:gd name="connsiteX2" fmla="*/ 84772 w 85724"/>
                                    <a:gd name="connsiteY2" fmla="*/ 239078 h 239077"/>
                                    <a:gd name="connsiteX3" fmla="*/ 81915 w 85724"/>
                                    <a:gd name="connsiteY3" fmla="*/ 239078 h 239077"/>
                                    <a:gd name="connsiteX4" fmla="*/ 20002 w 85724"/>
                                    <a:gd name="connsiteY4" fmla="*/ 239078 h 239077"/>
                                    <a:gd name="connsiteX5" fmla="*/ 17145 w 85724"/>
                                    <a:gd name="connsiteY5" fmla="*/ 239078 h 239077"/>
                                    <a:gd name="connsiteX6" fmla="*/ 0 w 85724"/>
                                    <a:gd name="connsiteY6" fmla="*/ 221933 h 239077"/>
                                    <a:gd name="connsiteX7" fmla="*/ 0 w 85724"/>
                                    <a:gd name="connsiteY7" fmla="*/ 18098 h 239077"/>
                                    <a:gd name="connsiteX8" fmla="*/ 17145 w 85724"/>
                                    <a:gd name="connsiteY8" fmla="*/ 953 h 239077"/>
                                    <a:gd name="connsiteX9" fmla="*/ 19050 w 85724"/>
                                    <a:gd name="connsiteY9" fmla="*/ 953 h 239077"/>
                                    <a:gd name="connsiteX10" fmla="*/ 75247 w 85724"/>
                                    <a:gd name="connsiteY10" fmla="*/ 953 h 239077"/>
                                    <a:gd name="connsiteX11" fmla="*/ 75247 w 85724"/>
                                    <a:gd name="connsiteY11" fmla="*/ 953 h 239077"/>
                                    <a:gd name="connsiteX12" fmla="*/ 85725 w 85724"/>
                                    <a:gd name="connsiteY12" fmla="*/ 0 h 2390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85724" h="239077">
                                      <a:moveTo>
                                        <a:pt x="85725" y="0"/>
                                      </a:moveTo>
                                      <a:lnTo>
                                        <a:pt x="85725" y="239078"/>
                                      </a:lnTo>
                                      <a:cubicBezTo>
                                        <a:pt x="85725" y="239078"/>
                                        <a:pt x="84772" y="239078"/>
                                        <a:pt x="84772" y="239078"/>
                                      </a:cubicBezTo>
                                      <a:cubicBezTo>
                                        <a:pt x="83820" y="239078"/>
                                        <a:pt x="82868" y="239078"/>
                                        <a:pt x="81915" y="239078"/>
                                      </a:cubicBezTo>
                                      <a:lnTo>
                                        <a:pt x="20002" y="239078"/>
                                      </a:lnTo>
                                      <a:cubicBezTo>
                                        <a:pt x="19050" y="239078"/>
                                        <a:pt x="18097" y="239078"/>
                                        <a:pt x="17145" y="239078"/>
                                      </a:cubicBezTo>
                                      <a:cubicBezTo>
                                        <a:pt x="7620" y="239078"/>
                                        <a:pt x="0" y="231458"/>
                                        <a:pt x="0" y="221933"/>
                                      </a:cubicBezTo>
                                      <a:lnTo>
                                        <a:pt x="0" y="18098"/>
                                      </a:lnTo>
                                      <a:cubicBezTo>
                                        <a:pt x="0" y="8573"/>
                                        <a:pt x="7620" y="953"/>
                                        <a:pt x="17145" y="953"/>
                                      </a:cubicBezTo>
                                      <a:cubicBezTo>
                                        <a:pt x="18097" y="953"/>
                                        <a:pt x="19050" y="953"/>
                                        <a:pt x="19050" y="953"/>
                                      </a:cubicBezTo>
                                      <a:lnTo>
                                        <a:pt x="75247" y="953"/>
                                      </a:lnTo>
                                      <a:lnTo>
                                        <a:pt x="75247" y="953"/>
                                      </a:lnTo>
                                      <a:cubicBezTo>
                                        <a:pt x="79057" y="953"/>
                                        <a:pt x="81915" y="953"/>
                                        <a:pt x="85725" y="0"/>
                                      </a:cubicBezTo>
                                      <a:close/>
                                    </a:path>
                                  </a:pathLst>
                                </a:custGeom>
                                <a:solidFill>
                                  <a:srgbClr val="4E7BFF"/>
                                </a:solidFill>
                                <a:ln w="31012" cap="flat">
                                  <a:solidFill>
                                    <a:srgbClr val="2B2928"/>
                                  </a:solidFill>
                                  <a:prstDash val="solid"/>
                                  <a:miter/>
                                </a:ln>
                              </wps:spPr>
                              <wps:bodyPr/>
                            </wps:wsp>
                          </wpg:grpSp>
                        </wpg:grpSp>
                        <wps:wsp>
                          <wps:cNvPr id="163" name="任意多边形: 形状 14"/>
                          <wps:cNvSpPr/>
                          <wps:spPr>
                            <a:xfrm>
                              <a:off x="8196443" y="4191744"/>
                              <a:ext cx="149002" cy="149001"/>
                            </a:xfrm>
                            <a:custGeom>
                              <a:avLst/>
                              <a:gdLst>
                                <a:gd name="connsiteX0" fmla="*/ 167640 w 167640"/>
                                <a:gd name="connsiteY0" fmla="*/ 106680 h 167639"/>
                                <a:gd name="connsiteX1" fmla="*/ 112395 w 167640"/>
                                <a:gd name="connsiteY1" fmla="*/ 51435 h 167639"/>
                                <a:gd name="connsiteX2" fmla="*/ 60960 w 167640"/>
                                <a:gd name="connsiteY2" fmla="*/ 0 h 167639"/>
                                <a:gd name="connsiteX3" fmla="*/ 18098 w 167640"/>
                                <a:gd name="connsiteY3" fmla="*/ 18097 h 167639"/>
                                <a:gd name="connsiteX4" fmla="*/ 1905 w 167640"/>
                                <a:gd name="connsiteY4" fmla="*/ 47625 h 167639"/>
                                <a:gd name="connsiteX5" fmla="*/ 0 w 167640"/>
                                <a:gd name="connsiteY5" fmla="*/ 60960 h 167639"/>
                                <a:gd name="connsiteX6" fmla="*/ 0 w 167640"/>
                                <a:gd name="connsiteY6" fmla="*/ 152400 h 167639"/>
                                <a:gd name="connsiteX7" fmla="*/ 1905 w 167640"/>
                                <a:gd name="connsiteY7" fmla="*/ 165735 h 167639"/>
                                <a:gd name="connsiteX8" fmla="*/ 15240 w 167640"/>
                                <a:gd name="connsiteY8" fmla="*/ 167640 h 167639"/>
                                <a:gd name="connsiteX9" fmla="*/ 106680 w 167640"/>
                                <a:gd name="connsiteY9" fmla="*/ 167640 h 167639"/>
                                <a:gd name="connsiteX10" fmla="*/ 120015 w 167640"/>
                                <a:gd name="connsiteY10" fmla="*/ 165735 h 167639"/>
                                <a:gd name="connsiteX11" fmla="*/ 149543 w 167640"/>
                                <a:gd name="connsiteY11" fmla="*/ 149542 h 167639"/>
                                <a:gd name="connsiteX12" fmla="*/ 167640 w 167640"/>
                                <a:gd name="connsiteY12" fmla="*/ 106680 h 1676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67640" h="167639">
                                  <a:moveTo>
                                    <a:pt x="167640" y="106680"/>
                                  </a:moveTo>
                                  <a:cubicBezTo>
                                    <a:pt x="167640" y="78105"/>
                                    <a:pt x="139065" y="57150"/>
                                    <a:pt x="112395" y="51435"/>
                                  </a:cubicBezTo>
                                  <a:cubicBezTo>
                                    <a:pt x="105728" y="24765"/>
                                    <a:pt x="89535" y="0"/>
                                    <a:pt x="60960" y="0"/>
                                  </a:cubicBezTo>
                                  <a:cubicBezTo>
                                    <a:pt x="43815" y="0"/>
                                    <a:pt x="28575" y="6667"/>
                                    <a:pt x="18098" y="18097"/>
                                  </a:cubicBezTo>
                                  <a:cubicBezTo>
                                    <a:pt x="10478" y="25717"/>
                                    <a:pt x="4763" y="36195"/>
                                    <a:pt x="1905" y="47625"/>
                                  </a:cubicBezTo>
                                  <a:cubicBezTo>
                                    <a:pt x="953" y="52388"/>
                                    <a:pt x="0" y="56197"/>
                                    <a:pt x="0" y="60960"/>
                                  </a:cubicBezTo>
                                  <a:lnTo>
                                    <a:pt x="0" y="152400"/>
                                  </a:lnTo>
                                  <a:cubicBezTo>
                                    <a:pt x="0" y="157163"/>
                                    <a:pt x="953" y="161925"/>
                                    <a:pt x="1905" y="165735"/>
                                  </a:cubicBezTo>
                                  <a:cubicBezTo>
                                    <a:pt x="6668" y="166688"/>
                                    <a:pt x="10478" y="167640"/>
                                    <a:pt x="15240" y="167640"/>
                                  </a:cubicBezTo>
                                  <a:lnTo>
                                    <a:pt x="106680" y="167640"/>
                                  </a:lnTo>
                                  <a:cubicBezTo>
                                    <a:pt x="111443" y="167640"/>
                                    <a:pt x="116205" y="166688"/>
                                    <a:pt x="120015" y="165735"/>
                                  </a:cubicBezTo>
                                  <a:cubicBezTo>
                                    <a:pt x="131445" y="162877"/>
                                    <a:pt x="141923" y="157163"/>
                                    <a:pt x="149543" y="149542"/>
                                  </a:cubicBezTo>
                                  <a:cubicBezTo>
                                    <a:pt x="160020" y="139065"/>
                                    <a:pt x="167640" y="123825"/>
                                    <a:pt x="167640" y="106680"/>
                                  </a:cubicBezTo>
                                  <a:close/>
                                </a:path>
                              </a:pathLst>
                            </a:custGeom>
                            <a:solidFill>
                              <a:srgbClr val="FF3557"/>
                            </a:solidFill>
                            <a:ln w="20675" cap="flat">
                              <a:solidFill>
                                <a:srgbClr val="2B2928"/>
                              </a:solidFill>
                              <a:prstDash val="solid"/>
                              <a:miter/>
                            </a:ln>
                          </wps:spPr>
                          <wps:bodyPr/>
                        </wps:wsp>
                        <wps:wsp>
                          <wps:cNvPr id="164" name="任意多边形: 形状 15"/>
                          <wps:cNvSpPr/>
                          <wps:spPr>
                            <a:xfrm>
                              <a:off x="8319133" y="3945596"/>
                              <a:ext cx="229185" cy="225829"/>
                            </a:xfrm>
                            <a:custGeom>
                              <a:avLst/>
                              <a:gdLst>
                                <a:gd name="connsiteX0" fmla="*/ 250585 w 257852"/>
                                <a:gd name="connsiteY0" fmla="*/ 82627 h 254077"/>
                                <a:gd name="connsiteX1" fmla="*/ 147715 w 257852"/>
                                <a:gd name="connsiteY1" fmla="*/ 42622 h 254077"/>
                                <a:gd name="connsiteX2" fmla="*/ 51512 w 257852"/>
                                <a:gd name="connsiteY2" fmla="*/ 5475 h 254077"/>
                                <a:gd name="connsiteX3" fmla="*/ 5793 w 257852"/>
                                <a:gd name="connsiteY3" fmla="*/ 53100 h 254077"/>
                                <a:gd name="connsiteX4" fmla="*/ 1982 w 257852"/>
                                <a:gd name="connsiteY4" fmla="*/ 100725 h 254077"/>
                                <a:gd name="connsiteX5" fmla="*/ 7697 w 257852"/>
                                <a:gd name="connsiteY5" fmla="*/ 118822 h 254077"/>
                                <a:gd name="connsiteX6" fmla="*/ 60085 w 257852"/>
                                <a:gd name="connsiteY6" fmla="*/ 236932 h 254077"/>
                                <a:gd name="connsiteX7" fmla="*/ 69610 w 257852"/>
                                <a:gd name="connsiteY7" fmla="*/ 254077 h 254077"/>
                                <a:gd name="connsiteX8" fmla="*/ 87707 w 257852"/>
                                <a:gd name="connsiteY8" fmla="*/ 248362 h 254077"/>
                                <a:gd name="connsiteX9" fmla="*/ 205818 w 257852"/>
                                <a:gd name="connsiteY9" fmla="*/ 195975 h 254077"/>
                                <a:gd name="connsiteX10" fmla="*/ 222962 w 257852"/>
                                <a:gd name="connsiteY10" fmla="*/ 186450 h 254077"/>
                                <a:gd name="connsiteX11" fmla="*/ 251537 w 257852"/>
                                <a:gd name="connsiteY11" fmla="*/ 148350 h 254077"/>
                                <a:gd name="connsiteX12" fmla="*/ 250585 w 257852"/>
                                <a:gd name="connsiteY12" fmla="*/ 82627 h 2540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57852" h="254077">
                                  <a:moveTo>
                                    <a:pt x="250585" y="82627"/>
                                  </a:moveTo>
                                  <a:cubicBezTo>
                                    <a:pt x="234393" y="45480"/>
                                    <a:pt x="185815" y="35002"/>
                                    <a:pt x="147715" y="42622"/>
                                  </a:cubicBezTo>
                                  <a:cubicBezTo>
                                    <a:pt x="123902" y="11190"/>
                                    <a:pt x="88660" y="-10718"/>
                                    <a:pt x="51512" y="5475"/>
                                  </a:cubicBezTo>
                                  <a:cubicBezTo>
                                    <a:pt x="29605" y="15000"/>
                                    <a:pt x="14365" y="33097"/>
                                    <a:pt x="5793" y="53100"/>
                                  </a:cubicBezTo>
                                  <a:cubicBezTo>
                                    <a:pt x="77" y="68340"/>
                                    <a:pt x="-1828" y="84532"/>
                                    <a:pt x="1982" y="100725"/>
                                  </a:cubicBezTo>
                                  <a:cubicBezTo>
                                    <a:pt x="2935" y="107392"/>
                                    <a:pt x="4840" y="113107"/>
                                    <a:pt x="7697" y="118822"/>
                                  </a:cubicBezTo>
                                  <a:lnTo>
                                    <a:pt x="60085" y="236932"/>
                                  </a:lnTo>
                                  <a:cubicBezTo>
                                    <a:pt x="62943" y="242647"/>
                                    <a:pt x="65800" y="248362"/>
                                    <a:pt x="69610" y="254077"/>
                                  </a:cubicBezTo>
                                  <a:cubicBezTo>
                                    <a:pt x="76277" y="253125"/>
                                    <a:pt x="81993" y="251220"/>
                                    <a:pt x="87707" y="248362"/>
                                  </a:cubicBezTo>
                                  <a:lnTo>
                                    <a:pt x="205818" y="195975"/>
                                  </a:lnTo>
                                  <a:cubicBezTo>
                                    <a:pt x="211532" y="193117"/>
                                    <a:pt x="217247" y="190260"/>
                                    <a:pt x="222962" y="186450"/>
                                  </a:cubicBezTo>
                                  <a:cubicBezTo>
                                    <a:pt x="236297" y="176925"/>
                                    <a:pt x="245822" y="163590"/>
                                    <a:pt x="251537" y="148350"/>
                                  </a:cubicBezTo>
                                  <a:cubicBezTo>
                                    <a:pt x="260110" y="128347"/>
                                    <a:pt x="260110" y="104535"/>
                                    <a:pt x="250585" y="82627"/>
                                  </a:cubicBezTo>
                                  <a:close/>
                                </a:path>
                              </a:pathLst>
                            </a:custGeom>
                            <a:solidFill>
                              <a:srgbClr val="FF3557"/>
                            </a:solidFill>
                            <a:ln w="20675" cap="flat">
                              <a:solidFill>
                                <a:srgbClr val="2B2928"/>
                              </a:solidFill>
                              <a:prstDash val="solid"/>
                              <a:miter/>
                            </a:ln>
                          </wps:spPr>
                          <wps:bodyPr/>
                        </wps:wsp>
                      </wpg:grpSp>
                    </wpg:wgp>
                  </a:graphicData>
                </a:graphic>
              </wp:anchor>
            </w:drawing>
          </mc:Choice>
          <mc:Fallback>
            <w:pict>
              <v:group id="组合 22" o:spid="_x0000_s1026" o:spt="203" alt="7b0a202020202274657874626f78223a20227b5c2263617465676f72795f69645c223a31303534362c5c2269645c223a32303334343836397d220a7d0a" style="position:absolute;left:0pt;margin-left:-55.15pt;margin-top:20.9pt;height:53.95pt;width:520pt;z-index:251691008;mso-width-relative:page;mso-height-relative:page;" coordorigin="5400,3448" coordsize="15215,3792" o:gfxdata="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">
                <o:lock v:ext="edit" aspectratio="f"/>
                <v:shape id="文本框 23" o:spid="_x0000_s1026" o:spt="202" type="#_x0000_t202" style="position:absolute;left:5840;top:3993;height:2541;width:13728;v-text-anchor:middle;" filled="f" stroked="f" coordsize="21600,21600" o:gfxdata="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7+fUb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4"/>
                          <w:jc w:val="center"/>
                          <w:rPr>
                            <w:rFonts w:ascii="汉仪超级战甲简" w:hAnsi="Times New Roman" w:eastAsia="汉仪超级战甲简"/>
                            <w:color w:val="010000"/>
                            <w:kern w:val="24"/>
                            <w:sz w:val="28"/>
                            <w:szCs w:val="28"/>
                          </w:rPr>
                        </w:pPr>
                        <w:r>
                          <w:rPr>
                            <w:rFonts w:hint="eastAsia" w:ascii="汉仪超级战甲简" w:hAnsi="Times New Roman" w:eastAsia="汉仪超级战甲简"/>
                            <w:color w:val="010000"/>
                            <w:kern w:val="24"/>
                            <w:sz w:val="28"/>
                            <w:szCs w:val="28"/>
                          </w:rPr>
                          <w:t>“苏神”每天都是晚上10点~10点半睡觉的哟！你有每天做好时间管理么？</w:t>
                        </w:r>
                      </w:p>
                    </w:txbxContent>
                  </v:textbox>
                </v:shape>
                <v:group id="组合 24" o:spid="_x0000_s1026" o:spt="203" style="position:absolute;left:5400;top:3448;height:3792;width:15215;" coordorigin="3429219,2189527" coordsize="9661682,2407945" o:gfxdata="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Bt4kgvAAAANwAAAAPAAAAAAAAAAEAIAAAACIAAABkcnMvZG93bnJldi54bWxQ&#10;SwECFAAUAAAACACHTuJAMy8FnjsAAAA5AAAAFQAAAAAAAAABACAAAAALAQAAZHJzL2dyb3Vwc2hh&#10;cGV4bWwueG1sUEsFBgAAAAAGAAYAYAEAAMgDAAAAAA==&#10;">
                  <o:lock v:ext="edit" aspectratio="f"/>
                  <v:shape id="任意多边形: 形状 4" o:spid="_x0000_s1026" o:spt="100" style="position:absolute;left:3429219;top:2189527;height:2407945;width:9661682;" fillcolor="#EAEAEA" filled="t" stroked="t" coordsize="6006464,2708909" o:gfxdata="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93WdpugAAANwA&#10;AAAPAAAAAAAAAAEAIAAAACIAAABkcnMvZG93bnJldi54bWxQSwECFAAUAAAACACHTuJAMy8FnjsA&#10;AAA5AAAAEAAAAAAAAAABACAAAAAJAQAAZHJzL3NoYXBleG1sLnhtbFBLBQYAAAAABgAGAFsBAACz&#10;AwAAAAA=&#10;" path="m5882640,0l123825,0c55245,0,0,56198,0,123825l0,2585085c0,2653665,56198,2708910,123825,2708910l5882640,2708910c5951220,2708910,6006465,2652713,6006465,2585085l6006465,124778c6006465,56198,5950268,0,5882640,0xm5846445,2403158c5846445,2471738,5790248,2526983,5722620,2526983l282893,2526983c214313,2526983,159068,2470785,159068,2403158l159068,541973c159068,473393,215265,418148,282893,418148l5722620,418148c5791200,418148,5846445,474345,5846445,541973l5846445,2403158xe">
                    <v:path o:connectlocs="9462505,0;199178,0;0,110067;0,2297878;199178,2407945;9462505,2407945;9661683,2297878;9661683,110914;9462505,0;9404283,2136163;9205105,2246231;455046,2246231;255868,2136163;255868,481758;455046,371691;9205105,371691;9404283,481758;9404283,2136163" o:connectangles="0,0,0,0,0,0,0,0,0,0,0,0,0,0,0,0,0,0"/>
                    <v:fill on="t" focussize="0,0"/>
                    <v:stroke weight="2.44188976377953pt" color="#2B2928" joinstyle="miter"/>
                    <v:imagedata o:title=""/>
                    <o:lock v:ext="edit" aspectratio="f"/>
                  </v:shape>
                  <v:group id="图形 2" o:spid="_x0000_s1026" o:spt="203" style="position:absolute;left:3598540;top:2306358;height:171014;width:694214;" coordorigin="3283267,2204085" coordsize="781049,192405" o:gfxdata="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RK0z70AAADcAAAADwAAAAAAAAABACAAAAAiAAAAZHJzL2Rvd25yZXYueG1s&#10;UEsBAhQAFAAAAAgAh07iQDMvBZ47AAAAOQAAABUAAAAAAAAAAQAgAAAADAEAAGRycy9ncm91cHNo&#10;YXBleG1sLnhtbFBLBQYAAAAABgAGAGABAADJAwAAAAA=&#10;">
                    <o:lock v:ext="edit" aspectratio="f"/>
                    <v:shape id="任意多边形: 形状 6" o:spid="_x0000_s1026" o:spt="100" style="position:absolute;left:3283267;top:2204085;height:192405;width:192404;" fillcolor="#FD5C59" filled="t" stroked="t" coordsize="192404,192405" o:gfxdata="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XkCIbsAAADc&#10;AAAADwAAAAAAAAABACAAAAAiAAAAZHJzL2Rvd25yZXYueG1sUEsBAhQAFAAAAAgAh07iQDMvBZ47&#10;AAAAOQAAABAAAAAAAAAAAQAgAAAACgEAAGRycy9zaGFwZXhtbC54bWxQSwUGAAAAAAYABgBbAQAA&#10;tAMAAAAA&#10;" path="m192405,96203c192405,149334,149334,192405,96203,192405c43071,192405,0,149334,0,96202c0,43071,43071,0,96203,0c149334,0,192405,43071,192405,96203xe">
                      <v:path o:connectlocs="192405,96203;96203,192405;0,96202;96203,0;192405,96203" o:connectangles="0,0,0,0,0"/>
                      <v:fill on="t" focussize="0,0"/>
                      <v:stroke weight="2.44188976377953pt" color="#2B2928" joinstyle="miter"/>
                      <v:imagedata o:title=""/>
                      <o:lock v:ext="edit" aspectratio="f"/>
                    </v:shape>
                    <v:shape id="任意多边形: 形状 7" o:spid="_x0000_s1026" o:spt="100" style="position:absolute;left:3577590;top:2204085;height:192405;width:192404;" fillcolor="#FAB519" filled="t" stroked="t" coordsize="192404,192405" o:gfxdata="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pDcyugAAANwA&#10;AAAPAAAAAAAAAAEAIAAAACIAAABkcnMvZG93bnJldi54bWxQSwECFAAUAAAACACHTuJAMy8FnjsA&#10;AAA5AAAAEAAAAAAAAAABACAAAAAJAQAAZHJzL3NoYXBleG1sLnhtbFBLBQYAAAAABgAGAFsBAACz&#10;AwAAAAA=&#10;" path="m192405,96203c192405,149334,149334,192405,96203,192405c43071,192405,0,149334,0,96202c0,43071,43071,0,96203,0c149334,0,192405,43071,192405,96203xe">
                      <v:path o:connectlocs="192405,96203;96203,192405;0,96202;96203,0;192405,96203" o:connectangles="0,0,0,0,0"/>
                      <v:fill on="t" focussize="0,0"/>
                      <v:stroke weight="2.44188976377953pt" color="#2B2928" joinstyle="miter"/>
                      <v:imagedata o:title=""/>
                      <o:lock v:ext="edit" aspectratio="f"/>
                    </v:shape>
                    <v:shape id="任意多边形: 形状 8" o:spid="_x0000_s1026" o:spt="100" style="position:absolute;left:3871912;top:2204085;height:192405;width:192404;" fillcolor="#20D05B" filled="t" stroked="t" coordsize="192404,192405" o:gfxdata="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P8jovQAA&#10;ANwAAAAPAAAAAAAAAAEAIAAAACIAAABkcnMvZG93bnJldi54bWxQSwECFAAUAAAACACHTuJAMy8F&#10;njsAAAA5AAAAEAAAAAAAAAABACAAAAAMAQAAZHJzL3NoYXBleG1sLnhtbFBLBQYAAAAABgAGAFsB&#10;AAC2AwAAAAA=&#10;" path="m192405,96203c192405,149334,149334,192405,96202,192405c43071,192405,0,149334,0,96202c0,43071,43071,0,96202,0c149334,0,192405,43071,192405,96203xe">
                      <v:path o:connectlocs="192405,96203;96202,192405;0,96202;96202,0;192405,96203" o:connectangles="0,0,0,0,0"/>
                      <v:fill on="t" focussize="0,0"/>
                      <v:stroke weight="2.44188976377953pt" color="#2B2928" joinstyle="miter"/>
                      <v:imagedata o:title=""/>
                      <o:lock v:ext="edit" aspectratio="f"/>
                    </v:shape>
                  </v:group>
                  <v:group id="图形 2" o:spid="_x0000_s1026" o:spt="203" style="position:absolute;left:3671767;top:3681030;height:659504;width:748398;" coordorigin="3365653,3750706" coordsize="842010,741997" o:gfxdata="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Bfvsq+AAAA3AAAAA8AAAAAAAAAAQAgAAAAIgAAAGRycy9kb3ducmV2Lnht&#10;bFBLAQIUABQAAAAIAIdO4kAzLwWeOwAAADkAAAAVAAAAAAAAAAEAIAAAAA0BAABkcnMvZ3JvdXBz&#10;aGFwZXhtbC54bWxQSwUGAAAAAAYABgBgAQAAygMAAAAA&#10;">
                    <o:lock v:ext="edit" aspectratio="f"/>
                    <v:shape id="任意多边形: 形状 10" o:spid="_x0000_s1026" o:spt="100" style="position:absolute;left:3365653;top:3750706;height:741997;width:842010;" fillcolor="#F7F8F8" filled="t" stroked="t" coordsize="842010,741997" o:gfxdata="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8/HxxugAAANwA&#10;AAAPAAAAAAAAAAEAIAAAACIAAABkcnMvZG93bnJldi54bWxQSwECFAAUAAAACACHTuJAMy8FnjsA&#10;AAA5AAAAEAAAAAAAAAABACAAAAAJAQAAZHJzL3NoYXBleG1sLnhtbFBLBQYAAAAABgAGAFsBAACz&#10;AwAAAAA=&#10;" path="m715328,0l126683,0c57150,0,0,57150,0,126683l0,483870c0,553402,57150,610552,126683,610552l148590,610552,148590,741998,264795,610552,715328,610552c784860,610552,842010,553402,842010,483870l842010,126683c841058,57150,784860,0,715328,0xe">
                      <v:path o:connectlocs="715328,0;126683,0;0,126683;0,483870;126683,610552;148590,610552;148590,741998;264795,610552;715328,610552;842010,483870;842010,126683;715328,0" o:connectangles="0,0,0,0,0,0,0,0,0,0,0,0"/>
                      <v:fill on="t" focussize="0,0"/>
                      <v:stroke weight="2.44188976377953pt" color="#2B2928" joinstyle="miter"/>
                      <v:imagedata o:title=""/>
                      <o:lock v:ext="edit" aspectratio="f"/>
                    </v:shape>
                    <v:group id="图形 2" o:spid="_x0000_s1026" o:spt="203" style="position:absolute;left:3526144;top:3850719;height:390525;width:470244;" coordorigin="3526144,3850719" coordsize="470244,390525" o:gfxdata="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BFeHG+AAAA3AAAAA8AAAAAAAAAAQAgAAAAIgAAAGRycy9kb3ducmV2Lnht&#10;bFBLAQIUABQAAAAIAIdO4kAzLwWeOwAAADkAAAAVAAAAAAAAAAEAIAAAAA0BAABkcnMvZ3JvdXBz&#10;aGFwZXhtbC54bWxQSwUGAAAAAAYABgBgAQAAygMAAAAA&#10;">
                      <o:lock v:ext="edit" aspectratio="f"/>
                      <v:shape id="任意多边形: 形状 12" o:spid="_x0000_s1026" o:spt="100" style="position:absolute;left:3589490;top:3850719;height:390525;width:406898;" fillcolor="#FFE9B5" filled="t" stroked="t" coordsize="406898,390525" o:gfxdata="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EYO7G8AAAA&#10;3AAAAA8AAAAAAAAAAQAgAAAAIgAAAGRycy9kb3ducmV2LnhtbFBLAQIUABQAAAAIAIdO4kAzLwWe&#10;OwAAADkAAAAQAAAAAAAAAAEAIAAAAAsBAABkcnMvc2hhcGV4bWwueG1sUEsFBgAAAAAGAAYAWwEA&#10;ALUDAAAAAA==&#10;" path="m399098,160020c389573,144780,374333,137160,358140,136208c357188,136208,356235,136208,355283,136208l260985,136208c267653,118110,270510,98108,270510,77152c270510,63817,268605,50483,266700,38100l266700,38100c261938,16192,241935,0,219075,0c192405,0,169545,21908,169545,49530c169545,51435,169545,52388,169545,54292c168593,102870,132398,143827,85725,151447c81915,152400,79058,152400,75248,152400l75248,152400,19050,152400c18098,152400,17145,152400,17145,152400c7620,152400,0,160020,0,169545l0,373380c0,382905,7620,390525,17145,390525c18098,390525,19050,390525,20003,390525l81915,390525c82868,390525,83820,390525,84773,390525c84773,390525,85725,390525,85725,390525c86677,390525,86677,390525,87630,390525l321945,390525,321945,390525c331470,390525,340043,387667,348615,382905c356235,378142,362903,370522,366713,362902c367665,360997,368618,360045,369570,357188l405765,195263c406718,193358,406718,191452,406718,189547c407670,180022,404813,169545,399098,160020xe">
                        <v:path o:connectlocs="399098,160020;358140,136208;355283,136208;260985,136208;270510,77152;266700,38100;266700,38100;219075,0;169545,49530;169545,54292;85725,151447;75248,152400;75248,152400;19050,152400;17145,152400;0,169545;0,373380;17145,390525;20003,390525;81915,390525;84773,390525;85725,390525;87630,390525;321945,390525;321945,390525;348615,382905;366713,362902;369570,357188;405765,195263;406718,189547;399098,160020" o:connectangles="0,0,0,0,0,0,0,0,0,0,0,0,0,0,0,0,0,0,0,0,0,0,0,0,0,0,0,0,0,0,0"/>
                        <v:fill on="t" focussize="0,0"/>
                        <v:stroke weight="2.44188976377953pt" color="#2B2928" joinstyle="miter"/>
                        <v:imagedata o:title=""/>
                        <o:lock v:ext="edit" aspectratio="f"/>
                      </v:shape>
                      <v:shape id="任意多边形: 形状 13" o:spid="_x0000_s1026" o:spt="100" style="position:absolute;left:3526144;top:3999040;height:239077;width:85724;" fillcolor="#4E7BFF" filled="t" stroked="t" coordsize="85724,239077" o:gfxdata="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nC6y8AAAA&#10;3AAAAA8AAAAAAAAAAQAgAAAAIgAAAGRycy9kb3ducmV2LnhtbFBLAQIUABQAAAAIAIdO4kAzLwWe&#10;OwAAADkAAAAQAAAAAAAAAAEAIAAAAAsBAABkcnMvc2hhcGV4bWwueG1sUEsFBgAAAAAGAAYAWwEA&#10;ALUDAAAAAA==&#10;" path="m85725,0l85725,239078c85725,239078,84772,239078,84772,239078c83820,239078,82868,239078,81915,239078l20002,239078c19050,239078,18097,239078,17145,239078c7620,239078,0,231458,0,221933l0,18098c0,8573,7620,953,17145,953c18097,953,19050,953,19050,953l75247,953,75247,953c79057,953,81915,953,85725,0xe">
                        <v:path o:connectlocs="85725,0;85725,239078;84772,239078;81915,239078;20002,239078;17145,239078;0,221933;0,18098;17145,953;19050,953;75247,953;75247,953;85725,0" o:connectangles="0,0,0,0,0,0,0,0,0,0,0,0,0"/>
                        <v:fill on="t" focussize="0,0"/>
                        <v:stroke weight="2.44188976377953pt" color="#2B2928" joinstyle="miter"/>
                        <v:imagedata o:title=""/>
                        <o:lock v:ext="edit" aspectratio="f"/>
                      </v:shape>
                    </v:group>
                  </v:group>
                  <v:shape id="任意多边形: 形状 14" o:spid="_x0000_s1026" o:spt="100" style="position:absolute;left:8196443;top:4191744;height:149001;width:149002;" fillcolor="#FF3557" filled="t" stroked="t" coordsize="167640,167639" o:gfxdata="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augL4A&#10;AADcAAAADwAAAAAAAAABACAAAAAiAAAAZHJzL2Rvd25yZXYueG1sUEsBAhQAFAAAAAgAh07iQDMv&#10;BZ47AAAAOQAAABAAAAAAAAAAAQAgAAAADQEAAGRycy9zaGFwZXhtbC54bWxQSwUGAAAAAAYABgBb&#10;AQAAtwMAAAAA&#10;" path="m167640,106680c167640,78105,139065,57150,112395,51435c105728,24765,89535,0,60960,0c43815,0,28575,6667,18098,18097c10478,25717,4763,36195,1905,47625c953,52388,0,56197,0,60960l0,152400c0,157163,953,161925,1905,165735c6668,166688,10478,167640,15240,167640l106680,167640c111443,167640,116205,166688,120015,165735c131445,162877,141923,157163,149543,149542c160020,139065,167640,123825,167640,106680xe">
                    <v:path o:connectlocs="149002,94819;99899,45716;54182,0;16085,16084;1693,42330;0,54182;0,135456;1693,147308;13545,149001;94819,149001;106671,147308;132917,132916;149002,94819" o:connectangles="0,0,0,0,0,0,0,0,0,0,0,0,0"/>
                    <v:fill on="t" focussize="0,0"/>
                    <v:stroke weight="1.62795275590551pt" color="#2B2928" joinstyle="miter"/>
                    <v:imagedata o:title=""/>
                    <o:lock v:ext="edit" aspectratio="f"/>
                  </v:shape>
                  <v:shape id="任意多边形: 形状 15" o:spid="_x0000_s1026" o:spt="100" style="position:absolute;left:8319133;top:3945596;height:225829;width:229185;" fillcolor="#FF3557" filled="t" stroked="t" coordsize="257852,254077" o:gfxdata="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s7jgugAAANwA&#10;AAAPAAAAAAAAAAEAIAAAACIAAABkcnMvZG93bnJldi54bWxQSwECFAAUAAAACACHTuJAMy8FnjsA&#10;AAA5AAAAEAAAAAAAAAABACAAAAAJAQAAZHJzL3NoYXBleG1sLnhtbFBLBQYAAAAABgAGAFsBAACz&#10;AwAAAAA=&#10;" path="m250585,82627c234393,45480,185815,35002,147715,42622c123902,11190,88660,-10718,51512,5475c29605,15000,14365,33097,5793,53100c77,68340,-1828,84532,1982,100725c2935,107392,4840,113107,7697,118822l60085,236932c62943,242647,65800,248362,69610,254077c76277,253125,81993,251220,87707,248362l205818,195975c211532,193117,217247,190260,222962,186450c236297,176925,245822,163590,251537,148350c260110,128347,260110,104535,250585,82627xe">
                    <v:path o:connectlocs="222725,73440;131292,37883;45785,4866;5148,47196;1761,89526;6841,105611;53404,210590;61871,225829;77956,220749;182935,174186;198173,165720;223572,131856;222725,73440" o:connectangles="0,0,0,0,0,0,0,0,0,0,0,0,0"/>
                    <v:fill on="t" focussize="0,0"/>
                    <v:stroke weight="1.62795275590551pt" color="#2B2928" joinstyle="miter"/>
                    <v:imagedata o:title=""/>
                    <o:lock v:ext="edit" aspectratio="f"/>
                  </v:shape>
                </v:group>
              </v:group>
            </w:pict>
          </mc:Fallback>
        </mc:AlternateContent>
      </w:r>
      <w:r>
        <w:rPr>
          <w:rFonts w:hint="eastAsia" w:ascii="楷体" w:hAnsi="楷体" w:eastAsia="楷体" w:cs="楷体"/>
          <w:sz w:val="24"/>
        </w:rPr>
        <mc:AlternateContent>
          <mc:Choice Requires="wps">
            <w:drawing>
              <wp:anchor distT="0" distB="0" distL="114300" distR="114300" simplePos="0" relativeHeight="251848704" behindDoc="0" locked="0" layoutInCell="1" allowOverlap="1">
                <wp:simplePos x="0" y="0"/>
                <wp:positionH relativeFrom="column">
                  <wp:posOffset>2519045</wp:posOffset>
                </wp:positionH>
                <wp:positionV relativeFrom="paragraph">
                  <wp:posOffset>902335</wp:posOffset>
                </wp:positionV>
                <wp:extent cx="365760" cy="278130"/>
                <wp:effectExtent l="0" t="0" r="0" b="0"/>
                <wp:wrapNone/>
                <wp:docPr id="310" name="文本框 310"/>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71.05pt;height:21.9pt;width:28.8pt;z-index:251848704;mso-width-relative:page;mso-height-relative:page;" filled="f" stroked="f" coordsize="21600,21600" o:gfxdata="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sr6SK3AAAAAsBAAAPAAAAAAAAAAEAIAAAACIA&#10;AABkcnMvZG93bnJldi54bWxQSwECFAAUAAAACACHTuJAGqXYwT4CAABpBAAADgAAAAAAAAABACAA&#10;AAArAQAAZHJzL2Uyb0RvYy54bWxQSwUGAAAAAAYABgBZAQAA2wUAAAAA&#10;">
                <v:fill on="f" focussize="0,0"/>
                <v:stroke on="f" weight="0.5pt"/>
                <v:imagedata o:title=""/>
                <o:lock v:ext="edit" aspectratio="f"/>
                <v:textbox>
                  <w:txbxContent>
                    <w:p>
                      <w:pPr>
                        <w:rPr>
                          <w:sz w:val="24"/>
                        </w:rPr>
                      </w:pPr>
                      <w:r>
                        <w:rPr>
                          <w:rFonts w:hint="eastAsia"/>
                          <w:sz w:val="24"/>
                        </w:rPr>
                        <w:t>20</w:t>
                      </w:r>
                    </w:p>
                  </w:txbxContent>
                </v:textbox>
              </v:shape>
            </w:pict>
          </mc:Fallback>
        </mc:AlternateContent>
      </w:r>
    </w:p>
    <w:p>
      <w:pPr>
        <w:spacing w:line="360" w:lineRule="auto"/>
        <w:ind w:right="-92" w:rightChars="-44"/>
        <w:rPr>
          <w:rFonts w:ascii="宋体" w:hAnsi="宋体" w:eastAsia="宋体" w:cs="宋体"/>
          <w:sz w:val="24"/>
        </w:rPr>
      </w:pPr>
      <w:r>
        <mc:AlternateContent>
          <mc:Choice Requires="wpg">
            <w:drawing>
              <wp:anchor distT="0" distB="0" distL="114300" distR="114300" simplePos="0" relativeHeight="251692032" behindDoc="0" locked="0" layoutInCell="1" allowOverlap="1">
                <wp:simplePos x="0" y="0"/>
                <wp:positionH relativeFrom="column">
                  <wp:posOffset>-422910</wp:posOffset>
                </wp:positionH>
                <wp:positionV relativeFrom="paragraph">
                  <wp:posOffset>462280</wp:posOffset>
                </wp:positionV>
                <wp:extent cx="2795905" cy="1388110"/>
                <wp:effectExtent l="0" t="0" r="0" b="2540"/>
                <wp:wrapSquare wrapText="bothSides"/>
                <wp:docPr id="165" name="组合 8" descr="7b0a202020202274657874626f78223a20227b5c2263617465676f72795f69645c223a31303535372c5c2269645c223a32303334353430307d220a7d0a"/>
                <wp:cNvGraphicFramePr/>
                <a:graphic xmlns:a="http://schemas.openxmlformats.org/drawingml/2006/main">
                  <a:graphicData uri="http://schemas.microsoft.com/office/word/2010/wordprocessingGroup">
                    <wpg:wgp>
                      <wpg:cNvGrpSpPr/>
                      <wpg:grpSpPr>
                        <a:xfrm>
                          <a:off x="0" y="0"/>
                          <a:ext cx="2795905" cy="1388110"/>
                          <a:chOff x="5693" y="3252"/>
                          <a:chExt cx="8061" cy="4107"/>
                        </a:xfrm>
                      </wpg:grpSpPr>
                      <wpg:grpSp>
                        <wpg:cNvPr id="166" name="组合 6"/>
                        <wpg:cNvGrpSpPr/>
                        <wpg:grpSpPr>
                          <a:xfrm>
                            <a:off x="5693" y="3252"/>
                            <a:ext cx="7935" cy="4107"/>
                            <a:chOff x="5693" y="3252"/>
                            <a:chExt cx="7935" cy="4107"/>
                          </a:xfrm>
                        </wpg:grpSpPr>
                        <wps:wsp>
                          <wps:cNvPr id="167" name="圆角矩形 4"/>
                          <wps:cNvSpPr/>
                          <wps:spPr>
                            <a:xfrm>
                              <a:off x="5693" y="3390"/>
                              <a:ext cx="7800" cy="3969"/>
                            </a:xfrm>
                            <a:prstGeom prst="roundRect">
                              <a:avLst/>
                            </a:prstGeom>
                            <a:solidFill>
                              <a:srgbClr val="F9F6EA"/>
                            </a:solidFill>
                            <a:ln>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68" name="任意多边形 11"/>
                          <wps:cNvSpPr/>
                          <wps:spPr>
                            <a:xfrm>
                              <a:off x="5828" y="3252"/>
                              <a:ext cx="7800" cy="795"/>
                            </a:xfrm>
                            <a:custGeom>
                              <a:avLst/>
                              <a:gdLst>
                                <a:gd name="adj" fmla="val 16667"/>
                                <a:gd name="a" fmla="pin 0 adj 50000"/>
                                <a:gd name="x1" fmla="*/ ss a 100000"/>
                                <a:gd name="x2" fmla="+- r 0 x1"/>
                                <a:gd name="y2" fmla="+- b 0 x1"/>
                                <a:gd name="il" fmla="*/ x1 29289 100000"/>
                                <a:gd name="ir" fmla="+- r 0 il"/>
                                <a:gd name="ib" fmla="+- b 0 il"/>
                              </a:gdLst>
                              <a:ahLst/>
                              <a:cxnLst>
                                <a:cxn ang="3">
                                  <a:pos x="hc" y="t"/>
                                </a:cxn>
                                <a:cxn ang="cd2">
                                  <a:pos x="l" y="vc"/>
                                </a:cxn>
                                <a:cxn ang="cd4">
                                  <a:pos x="hc" y="b"/>
                                </a:cxn>
                                <a:cxn ang="0">
                                  <a:pos x="r" y="vc"/>
                                </a:cxn>
                              </a:cxnLst>
                              <a:rect l="l" t="t" r="r" b="b"/>
                              <a:pathLst>
                                <a:path w="7800" h="796">
                                  <a:moveTo>
                                    <a:pt x="661" y="0"/>
                                  </a:moveTo>
                                  <a:lnTo>
                                    <a:pt x="7139" y="0"/>
                                  </a:lnTo>
                                  <a:cubicBezTo>
                                    <a:pt x="7504" y="0"/>
                                    <a:pt x="7800" y="296"/>
                                    <a:pt x="7800" y="661"/>
                                  </a:cubicBezTo>
                                  <a:lnTo>
                                    <a:pt x="7800" y="796"/>
                                  </a:lnTo>
                                  <a:lnTo>
                                    <a:pt x="0" y="796"/>
                                  </a:lnTo>
                                  <a:lnTo>
                                    <a:pt x="0" y="661"/>
                                  </a:lnTo>
                                  <a:cubicBezTo>
                                    <a:pt x="0" y="296"/>
                                    <a:pt x="296" y="0"/>
                                    <a:pt x="661" y="0"/>
                                  </a:cubicBezTo>
                                  <a:close/>
                                </a:path>
                              </a:pathLst>
                            </a:custGeom>
                            <a:solidFill>
                              <a:srgbClr val="D8BFD6"/>
                            </a:solidFill>
                            <a:ln>
                              <a:noFill/>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9" name="图片 5" descr="资源 26"/>
                            <pic:cNvPicPr>
                              <a:picLocks noChangeAspect="1"/>
                            </pic:cNvPicPr>
                          </pic:nvPicPr>
                          <pic:blipFill>
                            <a:blip r:embed="rId51">
                              <a:extLst>
                                <a:ext uri="{96DAC541-7B7A-43D3-8B79-37D633B846F1}">
                                  <asvg:svgBlip xmlns:asvg="http://schemas.microsoft.com/office/drawing/2016/SVG/main" r:embed="rId52"/>
                                </a:ext>
                              </a:extLst>
                            </a:blip>
                            <a:stretch>
                              <a:fillRect/>
                            </a:stretch>
                          </pic:blipFill>
                          <pic:spPr>
                            <a:xfrm>
                              <a:off x="6288" y="4946"/>
                              <a:ext cx="6584" cy="2144"/>
                            </a:xfrm>
                            <a:prstGeom prst="rect">
                              <a:avLst/>
                            </a:prstGeom>
                          </pic:spPr>
                        </pic:pic>
                        <pic:pic xmlns:pic="http://schemas.openxmlformats.org/drawingml/2006/picture">
                          <pic:nvPicPr>
                            <pic:cNvPr id="170" name="图片 3" descr="资源 22"/>
                            <pic:cNvPicPr>
                              <a:picLocks noChangeAspect="1"/>
                            </pic:cNvPicPr>
                          </pic:nvPicPr>
                          <pic:blipFill>
                            <a:blip r:embed="rId53">
                              <a:extLst>
                                <a:ext uri="{96DAC541-7B7A-43D3-8B79-37D633B846F1}">
                                  <asvg:svgBlip xmlns:asvg="http://schemas.microsoft.com/office/drawing/2016/SVG/main" r:embed="rId54"/>
                                </a:ext>
                              </a:extLst>
                            </a:blip>
                            <a:stretch>
                              <a:fillRect/>
                            </a:stretch>
                          </pic:blipFill>
                          <pic:spPr>
                            <a:xfrm>
                              <a:off x="6258" y="6329"/>
                              <a:ext cx="567" cy="567"/>
                            </a:xfrm>
                            <a:prstGeom prst="rect">
                              <a:avLst/>
                            </a:prstGeom>
                          </pic:spPr>
                        </pic:pic>
                        <pic:pic xmlns:pic="http://schemas.openxmlformats.org/drawingml/2006/picture">
                          <pic:nvPicPr>
                            <pic:cNvPr id="171" name="图片 7" descr="资源 23"/>
                            <pic:cNvPicPr>
                              <a:picLocks noChangeAspect="1"/>
                            </pic:cNvPicPr>
                          </pic:nvPicPr>
                          <pic:blipFill>
                            <a:blip r:embed="rId55">
                              <a:extLst>
                                <a:ext uri="{96DAC541-7B7A-43D3-8B79-37D633B846F1}">
                                  <asvg:svgBlip xmlns:asvg="http://schemas.microsoft.com/office/drawing/2016/SVG/main" r:embed="rId56"/>
                                </a:ext>
                              </a:extLst>
                            </a:blip>
                            <a:stretch>
                              <a:fillRect/>
                            </a:stretch>
                          </pic:blipFill>
                          <pic:spPr>
                            <a:xfrm>
                              <a:off x="6259" y="5310"/>
                              <a:ext cx="567" cy="567"/>
                            </a:xfrm>
                            <a:prstGeom prst="rect">
                              <a:avLst/>
                            </a:prstGeom>
                          </pic:spPr>
                        </pic:pic>
                        <pic:pic xmlns:pic="http://schemas.openxmlformats.org/drawingml/2006/picture">
                          <pic:nvPicPr>
                            <pic:cNvPr id="172" name="图片 9" descr="资源 24"/>
                            <pic:cNvPicPr>
                              <a:picLocks noChangeAspect="1"/>
                            </pic:cNvPicPr>
                          </pic:nvPicPr>
                          <pic:blipFill>
                            <a:blip r:embed="rId57">
                              <a:extLst>
                                <a:ext uri="{96DAC541-7B7A-43D3-8B79-37D633B846F1}">
                                  <asvg:svgBlip xmlns:asvg="http://schemas.microsoft.com/office/drawing/2016/SVG/main" r:embed="rId58"/>
                                </a:ext>
                              </a:extLst>
                            </a:blip>
                            <a:stretch>
                              <a:fillRect/>
                            </a:stretch>
                          </pic:blipFill>
                          <pic:spPr>
                            <a:xfrm>
                              <a:off x="6231" y="4306"/>
                              <a:ext cx="567" cy="567"/>
                            </a:xfrm>
                            <a:prstGeom prst="rect">
                              <a:avLst/>
                            </a:prstGeom>
                          </pic:spPr>
                        </pic:pic>
                      </wpg:grpSp>
                      <wps:wsp>
                        <wps:cNvPr id="173" name="文本框 10"/>
                        <wps:cNvSpPr txBox="1"/>
                        <wps:spPr>
                          <a:xfrm>
                            <a:off x="6642" y="3841"/>
                            <a:ext cx="7112" cy="3287"/>
                          </a:xfrm>
                          <a:prstGeom prst="rect">
                            <a:avLst/>
                          </a:prstGeom>
                          <a:noFill/>
                        </wps:spPr>
                        <wps:txbx>
                          <w:txbxContent>
                            <w:p>
                              <w:pPr>
                                <w:pStyle w:val="4"/>
                                <w:textAlignment w:val="top"/>
                                <w:rPr>
                                  <w:rFonts w:ascii="汉仪夏日体W" w:hAnsi="Times New Roman" w:eastAsia="汉仪夏日体W"/>
                                  <w:b/>
                                  <w:bCs/>
                                  <w:color w:val="AB75A9"/>
                                  <w:kern w:val="24"/>
                                  <w:sz w:val="21"/>
                                  <w:szCs w:val="21"/>
                                </w:rPr>
                              </w:pPr>
                              <w:r>
                                <w:rPr>
                                  <w:rFonts w:hint="eastAsia" w:ascii="汉仪夏日体W" w:hAnsi="Times New Roman" w:eastAsia="汉仪夏日体W"/>
                                  <w:b/>
                                  <w:bCs/>
                                  <w:color w:val="AB75A9"/>
                                  <w:kern w:val="24"/>
                                  <w:sz w:val="21"/>
                                  <w:szCs w:val="21"/>
                                </w:rPr>
                                <w:t>第一阶段：1~7天，“刻意，不自然”。</w:t>
                              </w:r>
                            </w:p>
                            <w:p>
                              <w:pPr>
                                <w:pStyle w:val="4"/>
                                <w:textAlignment w:val="top"/>
                                <w:rPr>
                                  <w:rFonts w:ascii="汉仪夏日体W" w:hAnsi="Times New Roman" w:eastAsia="汉仪夏日体W"/>
                                  <w:b/>
                                  <w:bCs/>
                                  <w:color w:val="AB75A9"/>
                                  <w:kern w:val="24"/>
                                  <w:sz w:val="21"/>
                                  <w:szCs w:val="21"/>
                                </w:rPr>
                              </w:pPr>
                              <w:r>
                                <w:rPr>
                                  <w:rFonts w:hint="eastAsia" w:ascii="汉仪夏日体W" w:hAnsi="Times New Roman" w:eastAsia="汉仪夏日体W"/>
                                  <w:b/>
                                  <w:bCs/>
                                  <w:color w:val="AB75A9"/>
                                  <w:kern w:val="24"/>
                                  <w:sz w:val="21"/>
                                  <w:szCs w:val="21"/>
                                </w:rPr>
                                <w:t>第二阶段：7~21天，“刻意，自然”。</w:t>
                              </w:r>
                            </w:p>
                            <w:p>
                              <w:pPr>
                                <w:pStyle w:val="4"/>
                                <w:textAlignment w:val="top"/>
                                <w:rPr>
                                  <w:b/>
                                  <w:bCs/>
                                  <w:sz w:val="21"/>
                                  <w:szCs w:val="21"/>
                                </w:rPr>
                              </w:pPr>
                              <w:r>
                                <w:rPr>
                                  <w:rFonts w:hint="eastAsia" w:ascii="汉仪夏日体W" w:hAnsi="Times New Roman" w:eastAsia="汉仪夏日体W"/>
                                  <w:b/>
                                  <w:bCs/>
                                  <w:color w:val="AB75A9"/>
                                  <w:kern w:val="24"/>
                                  <w:sz w:val="21"/>
                                  <w:szCs w:val="21"/>
                                </w:rPr>
                                <w:t>第三阶段：21~85天，“不刻意，自然”。</w:t>
                              </w:r>
                            </w:p>
                          </w:txbxContent>
                        </wps:txbx>
                        <wps:bodyPr wrap="square" rtlCol="0" anchor="ctr" anchorCtr="0">
                          <a:noAutofit/>
                        </wps:bodyPr>
                      </wps:wsp>
                    </wpg:wgp>
                  </a:graphicData>
                </a:graphic>
              </wp:anchor>
            </w:drawing>
          </mc:Choice>
          <mc:Fallback>
            <w:pict>
              <v:group id="组合 8" o:spid="_x0000_s1026" o:spt="203" alt="7b0a202020202274657874626f78223a20227b5c2263617465676f72795f69645c223a31303535372c5c2269645c223a32303334353430307d220a7d0a" style="position:absolute;left:0pt;margin-left:-33.3pt;margin-top:36.4pt;height:109.3pt;width:220.15pt;mso-wrap-distance-bottom:0pt;mso-wrap-distance-left:9pt;mso-wrap-distance-right:9pt;mso-wrap-distance-top:0pt;z-index:251692032;mso-width-relative:page;mso-height-relative:page;" coordorigin="5693,3252" coordsize="8061,4107" o:gfxdata="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">
                <o:lock v:ext="edit" aspectratio="f"/>
                <v:group id="组合 6" o:spid="_x0000_s1026" o:spt="203" style="position:absolute;left:5693;top:3252;height:4107;width:7935;" coordorigin="5693,3252" coordsize="7935,4107" o:gfxdata="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DgRZ67AAAA3AAAAA8AAAAAAAAAAQAgAAAAIgAAAGRycy9kb3ducmV2LnhtbFBL&#10;AQIUABQAAAAIAIdO4kAzLwWeOwAAADkAAAAVAAAAAAAAAAEAIAAAAAoBAABkcnMvZ3JvdXBzaGFw&#10;ZXhtbC54bWxQSwUGAAAAAAYABgBgAQAAxwMAAAAA&#10;">
                  <o:lock v:ext="edit" aspectratio="f"/>
                  <v:roundrect id="圆角矩形 4" o:spid="_x0000_s1026" o:spt="2" style="position:absolute;left:5693;top:3390;height:3969;width:7800;" fillcolor="#F9F6EA" filled="t" stroked="f" coordsize="21600,21600" arcsize="0.166666666666667" o:gfxdata="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Ds9/bsAAADc&#10;AAAADwAAAAAAAAABACAAAAAiAAAAZHJzL2Rvd25yZXYueG1sUEsBAhQAFAAAAAgAh07iQDMvBZ47&#10;AAAAOQAAABAAAAAAAAAAAQAgAAAACgEAAGRycy9zaGFwZXhtbC54bWxQSwUGAAAAAAYABgBbAQAA&#10;tAMAAAAA&#10;">
                    <v:fill on="t" focussize="0,0"/>
                    <v:stroke on="f" weight="1pt" miterlimit="8" joinstyle="miter"/>
                    <v:imagedata o:title=""/>
                    <o:lock v:ext="edit" aspectratio="f"/>
                  </v:roundrect>
                  <v:shape id="任意多边形 11" o:spid="_x0000_s1026" o:spt="100" style="position:absolute;left:5828;top:3252;height:795;width:7800;" fillcolor="#D8BFD6" filled="t" stroked="f" coordsize="7800,796" o:gfxdata="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J8Lm8AAAA&#10;3AAAAA8AAAAAAAAAAQAgAAAAIgAAAGRycy9kb3ducmV2LnhtbFBLAQIUABQAAAAIAIdO4kAzLwWe&#10;OwAAADkAAAAQAAAAAAAAAAEAIAAAAAsBAABkcnMvc2hhcGV4bWwueG1sUEsFBgAAAAAGAAYAWwEA&#10;ALUDAAAAAA==&#10;" path="m661,0l7139,0c7504,0,7800,296,7800,661l7800,796,0,796,0,661c0,296,296,0,661,0xe">
                    <v:path o:connectlocs="3900,0;0,397;3900,795;7800,397" o:connectangles="0,164,82,0"/>
                    <v:fill on="t" focussize="0,0"/>
                    <v:stroke on="f" weight="1pt" miterlimit="8" joinstyle="miter"/>
                    <v:imagedata o:title=""/>
                    <o:lock v:ext="edit" aspectratio="f"/>
                  </v:shape>
                  <v:shape id="图片 5" o:spid="_x0000_s1026" o:spt="75" alt="资源 26" type="#_x0000_t75" style="position:absolute;left:6288;top:4946;height:2144;width:6584;" filled="f" o:preferrelative="t" stroked="f" coordsize="21600,21600" o:gfxdata="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0MVeL4A&#10;AADcAAAADwAAAAAAAAABACAAAAAiAAAAZHJzL2Rvd25yZXYueG1sUEsBAhQAFAAAAAgAh07iQDMv&#10;BZ47AAAAOQAAABAAAAAAAAAAAQAgAAAADQEAAGRycy9zaGFwZXhtbC54bWxQSwUGAAAAAAYABgBb&#10;AQAAtwMAAAAA&#10;">
                    <v:fill on="f" focussize="0,0"/>
                    <v:stroke on="f"/>
                    <v:imagedata r:id="rId59" o:title=""/>
                    <o:lock v:ext="edit" aspectratio="t"/>
                  </v:shape>
                  <v:shape id="图片 3" o:spid="_x0000_s1026" o:spt="75" alt="资源 22" type="#_x0000_t75" style="position:absolute;left:6258;top:6329;height:567;width:567;" filled="f" o:preferrelative="t" stroked="f" coordsize="21600,21600" o:gfxdata="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hDdNq/&#10;AAAA3AAAAA8AAAAAAAAAAQAgAAAAIgAAAGRycy9kb3ducmV2LnhtbFBLAQIUABQAAAAIAIdO4kAz&#10;LwWeOwAAADkAAAAQAAAAAAAAAAEAIAAAAA4BAABkcnMvc2hhcGV4bWwueG1sUEsFBgAAAAAGAAYA&#10;WwEAALgDAAAAAA==&#10;">
                    <v:fill on="f" focussize="0,0"/>
                    <v:stroke on="f"/>
                    <v:imagedata r:id="rId60" o:title=""/>
                    <o:lock v:ext="edit" aspectratio="t"/>
                  </v:shape>
                  <v:shape id="图片 7" o:spid="_x0000_s1026" o:spt="75" alt="资源 23" type="#_x0000_t75" style="position:absolute;left:6259;top:5310;height:567;width:567;" filled="f" o:preferrelative="t" stroked="f" coordsize="21600,21600" o:gfxdata="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8ldVK2AAAA3AAAAA8A&#10;AAAAAAAAAQAgAAAAIgAAAGRycy9kb3ducmV2LnhtbFBLAQIUABQAAAAIAIdO4kAzLwWeOwAAADkA&#10;AAAQAAAAAAAAAAEAIAAAAAUBAABkcnMvc2hhcGV4bWwueG1sUEsFBgAAAAAGAAYAWwEAAK8DAAAA&#10;AA==&#10;">
                    <v:fill on="f" focussize="0,0"/>
                    <v:stroke on="f"/>
                    <v:imagedata r:id="rId61" o:title=""/>
                    <o:lock v:ext="edit" aspectratio="t"/>
                  </v:shape>
                  <v:shape id="图片 9" o:spid="_x0000_s1026" o:spt="75" alt="资源 24" type="#_x0000_t75" style="position:absolute;left:6231;top:4306;height:567;width:567;" filled="f" o:preferrelative="t" stroked="f" coordsize="21600,21600" o:gfxdata="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QhWSW5AAAA3AAA&#10;AA8AAAAAAAAAAQAgAAAAIgAAAGRycy9kb3ducmV2LnhtbFBLAQIUABQAAAAIAIdO4kAzLwWeOwAA&#10;ADkAAAAQAAAAAAAAAAEAIAAAAAgBAABkcnMvc2hhcGV4bWwueG1sUEsFBgAAAAAGAAYAWwEAALID&#10;AAAAAA==&#10;">
                    <v:fill on="f" focussize="0,0"/>
                    <v:stroke on="f"/>
                    <v:imagedata r:id="rId62" o:title=""/>
                    <o:lock v:ext="edit" aspectratio="t"/>
                  </v:shape>
                </v:group>
                <v:shape id="文本框 10" o:spid="_x0000_s1026" o:spt="202" type="#_x0000_t202" style="position:absolute;left:6642;top:3841;height:3287;width:7112;v-text-anchor:middle;" filled="f" stroked="f" coordsize="21600,21600" o:gfxdata="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U+N2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4"/>
                          <w:textAlignment w:val="top"/>
                          <w:rPr>
                            <w:rFonts w:ascii="汉仪夏日体W" w:hAnsi="Times New Roman" w:eastAsia="汉仪夏日体W"/>
                            <w:b/>
                            <w:bCs/>
                            <w:color w:val="AB75A9"/>
                            <w:kern w:val="24"/>
                            <w:sz w:val="21"/>
                            <w:szCs w:val="21"/>
                          </w:rPr>
                        </w:pPr>
                        <w:r>
                          <w:rPr>
                            <w:rFonts w:hint="eastAsia" w:ascii="汉仪夏日体W" w:hAnsi="Times New Roman" w:eastAsia="汉仪夏日体W"/>
                            <w:b/>
                            <w:bCs/>
                            <w:color w:val="AB75A9"/>
                            <w:kern w:val="24"/>
                            <w:sz w:val="21"/>
                            <w:szCs w:val="21"/>
                          </w:rPr>
                          <w:t>第一阶段：1~7天，“刻意，不自然”。</w:t>
                        </w:r>
                      </w:p>
                      <w:p>
                        <w:pPr>
                          <w:pStyle w:val="4"/>
                          <w:textAlignment w:val="top"/>
                          <w:rPr>
                            <w:rFonts w:ascii="汉仪夏日体W" w:hAnsi="Times New Roman" w:eastAsia="汉仪夏日体W"/>
                            <w:b/>
                            <w:bCs/>
                            <w:color w:val="AB75A9"/>
                            <w:kern w:val="24"/>
                            <w:sz w:val="21"/>
                            <w:szCs w:val="21"/>
                          </w:rPr>
                        </w:pPr>
                        <w:r>
                          <w:rPr>
                            <w:rFonts w:hint="eastAsia" w:ascii="汉仪夏日体W" w:hAnsi="Times New Roman" w:eastAsia="汉仪夏日体W"/>
                            <w:b/>
                            <w:bCs/>
                            <w:color w:val="AB75A9"/>
                            <w:kern w:val="24"/>
                            <w:sz w:val="21"/>
                            <w:szCs w:val="21"/>
                          </w:rPr>
                          <w:t>第二阶段：7~21天，“刻意，自然”。</w:t>
                        </w:r>
                      </w:p>
                      <w:p>
                        <w:pPr>
                          <w:pStyle w:val="4"/>
                          <w:textAlignment w:val="top"/>
                          <w:rPr>
                            <w:b/>
                            <w:bCs/>
                            <w:sz w:val="21"/>
                            <w:szCs w:val="21"/>
                          </w:rPr>
                        </w:pPr>
                        <w:r>
                          <w:rPr>
                            <w:rFonts w:hint="eastAsia" w:ascii="汉仪夏日体W" w:hAnsi="Times New Roman" w:eastAsia="汉仪夏日体W"/>
                            <w:b/>
                            <w:bCs/>
                            <w:color w:val="AB75A9"/>
                            <w:kern w:val="24"/>
                            <w:sz w:val="21"/>
                            <w:szCs w:val="21"/>
                          </w:rPr>
                          <w:t>第三阶段：21~85天，“不刻意，自然”。</w:t>
                        </w:r>
                      </w:p>
                    </w:txbxContent>
                  </v:textbox>
                </v:shape>
                <w10:wrap type="square"/>
              </v:group>
            </w:pict>
          </mc:Fallback>
        </mc:AlternateContent>
      </w:r>
      <w:r>
        <w:rPr>
          <w:rFonts w:hint="eastAsia" w:ascii="宋体" w:hAnsi="宋体" w:eastAsia="宋体" w:cs="宋体"/>
          <w:sz w:val="24"/>
          <w:bdr w:val="single" w:color="auto" w:sz="4" w:space="0"/>
        </w:rPr>
        <w:t>习惯自律</w:t>
      </w:r>
      <w:r>
        <w:rPr>
          <w:rFonts w:hint="eastAsia" w:ascii="宋体" w:hAnsi="宋体" w:eastAsia="宋体" w:cs="宋体"/>
          <w:sz w:val="24"/>
        </w:rPr>
        <w:t xml:space="preserve"> 根据专家的研究发现，21天以上的重复会形成习惯，85天的重复会形成稳定的习惯。如果用1表示你现在的习惯水平，每一个阶段进步1%，第一阶段后就变成（       ）；</w:t>
      </w:r>
      <w:bookmarkStart w:id="0" w:name="OLE_LINK1"/>
      <w:r>
        <w:rPr>
          <w:rFonts w:hint="eastAsia" w:ascii="宋体" w:hAnsi="宋体" w:eastAsia="宋体" w:cs="宋体"/>
          <w:sz w:val="24"/>
        </w:rPr>
        <w:t>第二阶段后就变成（       ）；</w:t>
      </w:r>
      <w:bookmarkEnd w:id="0"/>
      <w:r>
        <w:rPr>
          <w:rFonts w:hint="eastAsia" w:ascii="宋体" w:hAnsi="宋体" w:eastAsia="宋体" w:cs="宋体"/>
          <w:sz w:val="24"/>
        </w:rPr>
        <w:t>第三阶段后就变成（       ）。</w:t>
      </w:r>
    </w:p>
    <w:p>
      <w:pPr>
        <w:spacing w:line="360" w:lineRule="auto"/>
        <w:ind w:right="-92" w:rightChars="-44"/>
        <w:rPr>
          <w:rFonts w:ascii="宋体" w:hAnsi="宋体" w:eastAsia="宋体" w:cs="宋体"/>
          <w:sz w:val="24"/>
        </w:rPr>
      </w:pPr>
      <w:r>
        <mc:AlternateContent>
          <mc:Choice Requires="wpg">
            <w:drawing>
              <wp:anchor distT="0" distB="0" distL="114300" distR="114300" simplePos="0" relativeHeight="251694080" behindDoc="0" locked="0" layoutInCell="1" allowOverlap="1">
                <wp:simplePos x="0" y="0"/>
                <wp:positionH relativeFrom="column">
                  <wp:posOffset>657860</wp:posOffset>
                </wp:positionH>
                <wp:positionV relativeFrom="paragraph">
                  <wp:posOffset>240030</wp:posOffset>
                </wp:positionV>
                <wp:extent cx="2698115" cy="1617980"/>
                <wp:effectExtent l="7620" t="5080" r="22225" b="22860"/>
                <wp:wrapNone/>
                <wp:docPr id="174" name="组合 2" descr="7b0a202020202274657874626f78223a20227b5c2263617465676f72795f69645c223a31303530382c5c2269645c223a32303334323236357d220a7d0a"/>
                <wp:cNvGraphicFramePr/>
                <a:graphic xmlns:a="http://schemas.openxmlformats.org/drawingml/2006/main">
                  <a:graphicData uri="http://schemas.microsoft.com/office/word/2010/wordprocessingGroup">
                    <wpg:wgp>
                      <wpg:cNvGrpSpPr/>
                      <wpg:grpSpPr>
                        <a:xfrm>
                          <a:off x="0" y="0"/>
                          <a:ext cx="2698115" cy="1617980"/>
                          <a:chOff x="6382" y="3450"/>
                          <a:chExt cx="8746" cy="3871"/>
                        </a:xfrm>
                      </wpg:grpSpPr>
                      <wpg:grpSp>
                        <wpg:cNvPr id="854" name="组合 853"/>
                        <wpg:cNvGrpSpPr/>
                        <wpg:grpSpPr>
                          <a:xfrm>
                            <a:off x="6382" y="3450"/>
                            <a:ext cx="8746" cy="3871"/>
                            <a:chOff x="4052887" y="2190750"/>
                            <a:chExt cx="5554014" cy="2458396"/>
                          </a:xfrm>
                        </wpg:grpSpPr>
                        <wps:wsp>
                          <wps:cNvPr id="770" name="图形 768"/>
                          <wps:cNvSpPr/>
                          <wps:spPr>
                            <a:xfrm>
                              <a:off x="4066809" y="2204629"/>
                              <a:ext cx="5540092" cy="2444517"/>
                            </a:xfrm>
                            <a:custGeom>
                              <a:avLst/>
                              <a:gdLst>
                                <a:gd name="connsiteX0" fmla="*/ 19050 w 4053840"/>
                                <a:gd name="connsiteY0" fmla="*/ 1391603 h 2444115"/>
                                <a:gd name="connsiteX1" fmla="*/ 0 w 4053840"/>
                                <a:gd name="connsiteY1" fmla="*/ 1222058 h 2444115"/>
                                <a:gd name="connsiteX2" fmla="*/ 2026920 w 4053840"/>
                                <a:gd name="connsiteY2" fmla="*/ 0 h 2444115"/>
                                <a:gd name="connsiteX3" fmla="*/ 4053840 w 4053840"/>
                                <a:gd name="connsiteY3" fmla="*/ 1222058 h 2444115"/>
                                <a:gd name="connsiteX4" fmla="*/ 2026920 w 4053840"/>
                                <a:gd name="connsiteY4" fmla="*/ 2444115 h 2444115"/>
                                <a:gd name="connsiteX5" fmla="*/ 980123 w 4053840"/>
                                <a:gd name="connsiteY5" fmla="*/ 2268855 h 24441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053840" h="2444115">
                                  <a:moveTo>
                                    <a:pt x="19050" y="1391603"/>
                                  </a:moveTo>
                                  <a:cubicBezTo>
                                    <a:pt x="6668" y="1336358"/>
                                    <a:pt x="0" y="1279208"/>
                                    <a:pt x="0" y="1222058"/>
                                  </a:cubicBezTo>
                                  <a:cubicBezTo>
                                    <a:pt x="0" y="547688"/>
                                    <a:pt x="907733" y="0"/>
                                    <a:pt x="2026920" y="0"/>
                                  </a:cubicBezTo>
                                  <a:cubicBezTo>
                                    <a:pt x="3146108" y="0"/>
                                    <a:pt x="4053840" y="547688"/>
                                    <a:pt x="4053840" y="1222058"/>
                                  </a:cubicBezTo>
                                  <a:cubicBezTo>
                                    <a:pt x="4053840" y="1896428"/>
                                    <a:pt x="3146108" y="2444115"/>
                                    <a:pt x="2026920" y="2444115"/>
                                  </a:cubicBezTo>
                                  <a:cubicBezTo>
                                    <a:pt x="1644015" y="2444115"/>
                                    <a:pt x="1285875" y="2380298"/>
                                    <a:pt x="980123" y="2268855"/>
                                  </a:cubicBezTo>
                                </a:path>
                              </a:pathLst>
                            </a:custGeom>
                            <a:noFill/>
                            <a:ln w="28575" cap="flat">
                              <a:solidFill>
                                <a:srgbClr val="FFD22E"/>
                              </a:solidFill>
                              <a:prstDash val="solid"/>
                              <a:miter/>
                            </a:ln>
                          </wps:spPr>
                          <wps:bodyPr rtlCol="0" anchor="ctr"/>
                        </wps:wsp>
                        <wpg:grpSp>
                          <wpg:cNvPr id="771" name="图形 768"/>
                          <wpg:cNvGrpSpPr/>
                          <wpg:grpSpPr>
                            <a:xfrm>
                              <a:off x="4075747" y="3548062"/>
                              <a:ext cx="721042" cy="1001077"/>
                              <a:chOff x="4075747" y="3548062"/>
                              <a:chExt cx="721042" cy="1001077"/>
                            </a:xfrm>
                          </wpg:grpSpPr>
                          <wpg:grpSp>
                            <wpg:cNvPr id="772" name="图形 768"/>
                            <wpg:cNvGrpSpPr/>
                            <wpg:grpSpPr>
                              <a:xfrm>
                                <a:off x="4234814" y="3549015"/>
                                <a:ext cx="268604" cy="268604"/>
                                <a:chOff x="4234814" y="3549015"/>
                                <a:chExt cx="268604" cy="268604"/>
                              </a:xfrm>
                            </wpg:grpSpPr>
                            <wps:wsp>
                              <wps:cNvPr id="773" name="图形 768"/>
                              <wps:cNvSpPr/>
                              <wps:spPr>
                                <a:xfrm>
                                  <a:off x="4234814" y="3549015"/>
                                  <a:ext cx="268604" cy="268604"/>
                                </a:xfrm>
                                <a:custGeom>
                                  <a:avLst/>
                                  <a:gdLst>
                                    <a:gd name="connsiteX0" fmla="*/ 268605 w 268604"/>
                                    <a:gd name="connsiteY0" fmla="*/ 134302 h 268604"/>
                                    <a:gd name="connsiteX1" fmla="*/ 134303 w 268604"/>
                                    <a:gd name="connsiteY1" fmla="*/ 268605 h 268604"/>
                                    <a:gd name="connsiteX2" fmla="*/ 0 w 268604"/>
                                    <a:gd name="connsiteY2" fmla="*/ 134302 h 268604"/>
                                    <a:gd name="connsiteX3" fmla="*/ 134303 w 268604"/>
                                    <a:gd name="connsiteY3" fmla="*/ 0 h 268604"/>
                                    <a:gd name="connsiteX4" fmla="*/ 268605 w 268604"/>
                                    <a:gd name="connsiteY4" fmla="*/ 134302 h 2686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8604" h="268604">
                                      <a:moveTo>
                                        <a:pt x="268605" y="134302"/>
                                      </a:moveTo>
                                      <a:cubicBezTo>
                                        <a:pt x="268605" y="208597"/>
                                        <a:pt x="208598" y="268605"/>
                                        <a:pt x="134303" y="268605"/>
                                      </a:cubicBezTo>
                                      <a:cubicBezTo>
                                        <a:pt x="60007" y="268605"/>
                                        <a:pt x="0" y="208597"/>
                                        <a:pt x="0" y="134302"/>
                                      </a:cubicBezTo>
                                      <a:cubicBezTo>
                                        <a:pt x="0" y="60007"/>
                                        <a:pt x="60007" y="0"/>
                                        <a:pt x="134303" y="0"/>
                                      </a:cubicBezTo>
                                      <a:cubicBezTo>
                                        <a:pt x="208598" y="0"/>
                                        <a:pt x="268605" y="60007"/>
                                        <a:pt x="268605" y="134302"/>
                                      </a:cubicBezTo>
                                      <a:close/>
                                    </a:path>
                                  </a:pathLst>
                                </a:custGeom>
                                <a:solidFill>
                                  <a:srgbClr val="FFF5CC"/>
                                </a:solidFill>
                                <a:ln w="9525" cap="flat">
                                  <a:noFill/>
                                  <a:prstDash val="solid"/>
                                  <a:miter/>
                                </a:ln>
                              </wps:spPr>
                              <wps:bodyPr rtlCol="0" anchor="ctr"/>
                            </wps:wsp>
                            <wps:wsp>
                              <wps:cNvPr id="774" name="图形 768"/>
                              <wps:cNvSpPr/>
                              <wps:spPr>
                                <a:xfrm>
                                  <a:off x="4276724" y="3590925"/>
                                  <a:ext cx="184785" cy="184784"/>
                                </a:xfrm>
                                <a:custGeom>
                                  <a:avLst/>
                                  <a:gdLst>
                                    <a:gd name="connsiteX0" fmla="*/ 184785 w 184785"/>
                                    <a:gd name="connsiteY0" fmla="*/ 92392 h 184784"/>
                                    <a:gd name="connsiteX1" fmla="*/ 92393 w 184785"/>
                                    <a:gd name="connsiteY1" fmla="*/ 184785 h 184784"/>
                                    <a:gd name="connsiteX2" fmla="*/ 0 w 184785"/>
                                    <a:gd name="connsiteY2" fmla="*/ 92392 h 184784"/>
                                    <a:gd name="connsiteX3" fmla="*/ 92393 w 184785"/>
                                    <a:gd name="connsiteY3" fmla="*/ 0 h 184784"/>
                                    <a:gd name="connsiteX4" fmla="*/ 184785 w 184785"/>
                                    <a:gd name="connsiteY4" fmla="*/ 92392 h 18478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4785" h="184784">
                                      <a:moveTo>
                                        <a:pt x="184785" y="92392"/>
                                      </a:moveTo>
                                      <a:cubicBezTo>
                                        <a:pt x="184785" y="142875"/>
                                        <a:pt x="143827" y="184785"/>
                                        <a:pt x="92393" y="184785"/>
                                      </a:cubicBezTo>
                                      <a:cubicBezTo>
                                        <a:pt x="41910" y="184785"/>
                                        <a:pt x="0" y="143828"/>
                                        <a:pt x="0" y="92392"/>
                                      </a:cubicBezTo>
                                      <a:cubicBezTo>
                                        <a:pt x="0" y="41910"/>
                                        <a:pt x="40957" y="0"/>
                                        <a:pt x="92393" y="0"/>
                                      </a:cubicBezTo>
                                      <a:cubicBezTo>
                                        <a:pt x="143827" y="0"/>
                                        <a:pt x="184785" y="41910"/>
                                        <a:pt x="184785" y="92392"/>
                                      </a:cubicBezTo>
                                      <a:close/>
                                    </a:path>
                                  </a:pathLst>
                                </a:custGeom>
                                <a:solidFill>
                                  <a:srgbClr val="FF704D"/>
                                </a:solidFill>
                                <a:ln w="9525" cap="flat">
                                  <a:noFill/>
                                  <a:prstDash val="solid"/>
                                  <a:miter/>
                                </a:ln>
                              </wps:spPr>
                              <wps:bodyPr rtlCol="0" anchor="ctr"/>
                            </wps:wsp>
                            <wps:wsp>
                              <wps:cNvPr id="775" name="图形 768"/>
                              <wps:cNvSpPr/>
                              <wps:spPr>
                                <a:xfrm>
                                  <a:off x="4317681" y="3630929"/>
                                  <a:ext cx="104775" cy="104775"/>
                                </a:xfrm>
                                <a:custGeom>
                                  <a:avLst/>
                                  <a:gdLst>
                                    <a:gd name="connsiteX0" fmla="*/ 104775 w 104775"/>
                                    <a:gd name="connsiteY0" fmla="*/ 52388 h 104775"/>
                                    <a:gd name="connsiteX1" fmla="*/ 52388 w 104775"/>
                                    <a:gd name="connsiteY1" fmla="*/ 104775 h 104775"/>
                                    <a:gd name="connsiteX2" fmla="*/ 0 w 104775"/>
                                    <a:gd name="connsiteY2" fmla="*/ 52388 h 104775"/>
                                    <a:gd name="connsiteX3" fmla="*/ 52388 w 104775"/>
                                    <a:gd name="connsiteY3" fmla="*/ 0 h 104775"/>
                                    <a:gd name="connsiteX4" fmla="*/ 104775 w 104775"/>
                                    <a:gd name="connsiteY4" fmla="*/ 52388 h 1047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4775" h="104775">
                                      <a:moveTo>
                                        <a:pt x="104775" y="52388"/>
                                      </a:moveTo>
                                      <a:cubicBezTo>
                                        <a:pt x="104775" y="80963"/>
                                        <a:pt x="80963" y="104775"/>
                                        <a:pt x="52388" y="104775"/>
                                      </a:cubicBezTo>
                                      <a:cubicBezTo>
                                        <a:pt x="23813" y="104775"/>
                                        <a:pt x="0" y="80963"/>
                                        <a:pt x="0" y="52388"/>
                                      </a:cubicBezTo>
                                      <a:cubicBezTo>
                                        <a:pt x="0" y="23813"/>
                                        <a:pt x="23813" y="0"/>
                                        <a:pt x="52388" y="0"/>
                                      </a:cubicBezTo>
                                      <a:cubicBezTo>
                                        <a:pt x="80963" y="0"/>
                                        <a:pt x="104775" y="23813"/>
                                        <a:pt x="104775" y="52388"/>
                                      </a:cubicBezTo>
                                      <a:close/>
                                    </a:path>
                                  </a:pathLst>
                                </a:custGeom>
                                <a:solidFill>
                                  <a:srgbClr val="FFF5CC"/>
                                </a:solidFill>
                                <a:ln w="9525" cap="flat">
                                  <a:noFill/>
                                  <a:prstDash val="solid"/>
                                  <a:miter/>
                                </a:ln>
                              </wps:spPr>
                              <wps:bodyPr rtlCol="0" anchor="ctr"/>
                            </wps:wsp>
                            <wps:wsp>
                              <wps:cNvPr id="776" name="图形 768"/>
                              <wps:cNvSpPr/>
                              <wps:spPr>
                                <a:xfrm>
                                  <a:off x="4350067" y="3664267"/>
                                  <a:ext cx="38100" cy="38100"/>
                                </a:xfrm>
                                <a:custGeom>
                                  <a:avLst/>
                                  <a:gdLst>
                                    <a:gd name="connsiteX0" fmla="*/ 38100 w 38100"/>
                                    <a:gd name="connsiteY0" fmla="*/ 19050 h 38100"/>
                                    <a:gd name="connsiteX1" fmla="*/ 19050 w 38100"/>
                                    <a:gd name="connsiteY1" fmla="*/ 38100 h 38100"/>
                                    <a:gd name="connsiteX2" fmla="*/ 0 w 38100"/>
                                    <a:gd name="connsiteY2" fmla="*/ 19050 h 38100"/>
                                    <a:gd name="connsiteX3" fmla="*/ 19050 w 38100"/>
                                    <a:gd name="connsiteY3" fmla="*/ 0 h 38100"/>
                                    <a:gd name="connsiteX4" fmla="*/ 38100 w 38100"/>
                                    <a:gd name="connsiteY4" fmla="*/ 19050 h 381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8100" h="38100">
                                      <a:moveTo>
                                        <a:pt x="38100" y="19050"/>
                                      </a:moveTo>
                                      <a:cubicBezTo>
                                        <a:pt x="38100" y="29528"/>
                                        <a:pt x="29527" y="38100"/>
                                        <a:pt x="19050" y="38100"/>
                                      </a:cubicBezTo>
                                      <a:cubicBezTo>
                                        <a:pt x="8572" y="38100"/>
                                        <a:pt x="0" y="29528"/>
                                        <a:pt x="0" y="19050"/>
                                      </a:cubicBezTo>
                                      <a:cubicBezTo>
                                        <a:pt x="0" y="8573"/>
                                        <a:pt x="8572" y="0"/>
                                        <a:pt x="19050" y="0"/>
                                      </a:cubicBezTo>
                                      <a:cubicBezTo>
                                        <a:pt x="30480" y="0"/>
                                        <a:pt x="38100" y="8573"/>
                                        <a:pt x="38100" y="19050"/>
                                      </a:cubicBezTo>
                                      <a:close/>
                                    </a:path>
                                  </a:pathLst>
                                </a:custGeom>
                                <a:solidFill>
                                  <a:srgbClr val="FD452B"/>
                                </a:solidFill>
                                <a:ln w="9525" cap="flat">
                                  <a:noFill/>
                                  <a:prstDash val="solid"/>
                                  <a:miter/>
                                </a:ln>
                              </wps:spPr>
                              <wps:bodyPr rtlCol="0" anchor="ctr"/>
                            </wps:wsp>
                          </wpg:grpSp>
                          <wpg:grpSp>
                            <wpg:cNvPr id="777" name="图形 768"/>
                            <wpg:cNvGrpSpPr/>
                            <wpg:grpSpPr>
                              <a:xfrm>
                                <a:off x="4075747" y="3740467"/>
                                <a:ext cx="721042" cy="808672"/>
                                <a:chOff x="4075747" y="3740467"/>
                                <a:chExt cx="721042" cy="808672"/>
                              </a:xfrm>
                            </wpg:grpSpPr>
                            <wps:wsp>
                              <wps:cNvPr id="778" name="图形 768"/>
                              <wps:cNvSpPr/>
                              <wps:spPr>
                                <a:xfrm>
                                  <a:off x="4217669" y="4537709"/>
                                  <a:ext cx="440055" cy="11430"/>
                                </a:xfrm>
                                <a:custGeom>
                                  <a:avLst/>
                                  <a:gdLst>
                                    <a:gd name="connsiteX0" fmla="*/ 440055 w 440055"/>
                                    <a:gd name="connsiteY0" fmla="*/ 5715 h 11430"/>
                                    <a:gd name="connsiteX1" fmla="*/ 434340 w 440055"/>
                                    <a:gd name="connsiteY1" fmla="*/ 11430 h 11430"/>
                                    <a:gd name="connsiteX2" fmla="*/ 5715 w 440055"/>
                                    <a:gd name="connsiteY2" fmla="*/ 11430 h 11430"/>
                                    <a:gd name="connsiteX3" fmla="*/ 0 w 440055"/>
                                    <a:gd name="connsiteY3" fmla="*/ 5715 h 11430"/>
                                    <a:gd name="connsiteX4" fmla="*/ 0 w 440055"/>
                                    <a:gd name="connsiteY4" fmla="*/ 5715 h 11430"/>
                                    <a:gd name="connsiteX5" fmla="*/ 5715 w 440055"/>
                                    <a:gd name="connsiteY5" fmla="*/ 0 h 11430"/>
                                    <a:gd name="connsiteX6" fmla="*/ 434340 w 440055"/>
                                    <a:gd name="connsiteY6" fmla="*/ 0 h 11430"/>
                                    <a:gd name="connsiteX7" fmla="*/ 440055 w 440055"/>
                                    <a:gd name="connsiteY7" fmla="*/ 5715 h 11430"/>
                                    <a:gd name="connsiteX8" fmla="*/ 440055 w 440055"/>
                                    <a:gd name="connsiteY8" fmla="*/ 5715 h 114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40055" h="11430">
                                      <a:moveTo>
                                        <a:pt x="440055" y="5715"/>
                                      </a:moveTo>
                                      <a:cubicBezTo>
                                        <a:pt x="440055" y="8573"/>
                                        <a:pt x="437198" y="11430"/>
                                        <a:pt x="434340" y="11430"/>
                                      </a:cubicBezTo>
                                      <a:lnTo>
                                        <a:pt x="5715" y="11430"/>
                                      </a:lnTo>
                                      <a:cubicBezTo>
                                        <a:pt x="2858" y="11430"/>
                                        <a:pt x="0" y="8573"/>
                                        <a:pt x="0" y="5715"/>
                                      </a:cubicBezTo>
                                      <a:lnTo>
                                        <a:pt x="0" y="5715"/>
                                      </a:lnTo>
                                      <a:cubicBezTo>
                                        <a:pt x="0" y="2858"/>
                                        <a:pt x="2858" y="0"/>
                                        <a:pt x="5715" y="0"/>
                                      </a:cubicBezTo>
                                      <a:lnTo>
                                        <a:pt x="434340" y="0"/>
                                      </a:lnTo>
                                      <a:cubicBezTo>
                                        <a:pt x="437198" y="0"/>
                                        <a:pt x="440055" y="2858"/>
                                        <a:pt x="440055" y="5715"/>
                                      </a:cubicBezTo>
                                      <a:lnTo>
                                        <a:pt x="440055" y="5715"/>
                                      </a:lnTo>
                                      <a:close/>
                                    </a:path>
                                  </a:pathLst>
                                </a:custGeom>
                                <a:solidFill>
                                  <a:srgbClr val="000082">
                                    <a:alpha val="15000"/>
                                  </a:srgbClr>
                                </a:solidFill>
                                <a:ln w="9525" cap="flat">
                                  <a:noFill/>
                                  <a:prstDash val="solid"/>
                                  <a:miter/>
                                </a:ln>
                              </wps:spPr>
                              <wps:bodyPr rtlCol="0" anchor="ctr"/>
                            </wps:wsp>
                            <wpg:grpSp>
                              <wpg:cNvPr id="779" name="图形 768"/>
                              <wpg:cNvGrpSpPr/>
                              <wpg:grpSpPr>
                                <a:xfrm>
                                  <a:off x="4075747" y="3740467"/>
                                  <a:ext cx="721042" cy="796290"/>
                                  <a:chOff x="4075747" y="3740467"/>
                                  <a:chExt cx="721042" cy="796290"/>
                                </a:xfrm>
                              </wpg:grpSpPr>
                              <wpg:grpSp>
                                <wpg:cNvPr id="780" name="图形 768"/>
                                <wpg:cNvGrpSpPr/>
                                <wpg:grpSpPr>
                                  <a:xfrm>
                                    <a:off x="4075747" y="3805237"/>
                                    <a:ext cx="721042" cy="207645"/>
                                    <a:chOff x="4075747" y="3805237"/>
                                    <a:chExt cx="721042" cy="207645"/>
                                  </a:xfrm>
                                  <a:solidFill>
                                    <a:srgbClr val="FFEE6E"/>
                                  </a:solidFill>
                                </wpg:grpSpPr>
                                <wps:wsp>
                                  <wps:cNvPr id="781" name="图形 768"/>
                                  <wps:cNvSpPr/>
                                  <wps:spPr>
                                    <a:xfrm>
                                      <a:off x="4075747" y="3805237"/>
                                      <a:ext cx="207659" cy="207645"/>
                                    </a:xfrm>
                                    <a:custGeom>
                                      <a:avLst/>
                                      <a:gdLst>
                                        <a:gd name="connsiteX0" fmla="*/ 103823 w 207659"/>
                                        <a:gd name="connsiteY0" fmla="*/ 207645 h 207645"/>
                                        <a:gd name="connsiteX1" fmla="*/ 0 w 207659"/>
                                        <a:gd name="connsiteY1" fmla="*/ 103822 h 207645"/>
                                        <a:gd name="connsiteX2" fmla="*/ 103823 w 207659"/>
                                        <a:gd name="connsiteY2" fmla="*/ 0 h 207645"/>
                                        <a:gd name="connsiteX3" fmla="*/ 207645 w 207659"/>
                                        <a:gd name="connsiteY3" fmla="*/ 103822 h 207645"/>
                                        <a:gd name="connsiteX4" fmla="*/ 103823 w 207659"/>
                                        <a:gd name="connsiteY4" fmla="*/ 207645 h 207645"/>
                                        <a:gd name="connsiteX5" fmla="*/ 103823 w 207659"/>
                                        <a:gd name="connsiteY5" fmla="*/ 31433 h 207645"/>
                                        <a:gd name="connsiteX6" fmla="*/ 32385 w 207659"/>
                                        <a:gd name="connsiteY6" fmla="*/ 102870 h 207645"/>
                                        <a:gd name="connsiteX7" fmla="*/ 103823 w 207659"/>
                                        <a:gd name="connsiteY7" fmla="*/ 174308 h 207645"/>
                                        <a:gd name="connsiteX8" fmla="*/ 175260 w 207659"/>
                                        <a:gd name="connsiteY8" fmla="*/ 102870 h 207645"/>
                                        <a:gd name="connsiteX9" fmla="*/ 103823 w 207659"/>
                                        <a:gd name="connsiteY9" fmla="*/ 31433 h 20764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07659" h="207645">
                                          <a:moveTo>
                                            <a:pt x="103823" y="207645"/>
                                          </a:moveTo>
                                          <a:cubicBezTo>
                                            <a:pt x="46673" y="207645"/>
                                            <a:pt x="0" y="160972"/>
                                            <a:pt x="0" y="103822"/>
                                          </a:cubicBezTo>
                                          <a:cubicBezTo>
                                            <a:pt x="0" y="46672"/>
                                            <a:pt x="46673" y="0"/>
                                            <a:pt x="103823" y="0"/>
                                          </a:cubicBezTo>
                                          <a:cubicBezTo>
                                            <a:pt x="160972" y="0"/>
                                            <a:pt x="207645" y="46672"/>
                                            <a:pt x="207645" y="103822"/>
                                          </a:cubicBezTo>
                                          <a:cubicBezTo>
                                            <a:pt x="208597" y="160972"/>
                                            <a:pt x="161925" y="207645"/>
                                            <a:pt x="103823" y="207645"/>
                                          </a:cubicBezTo>
                                          <a:close/>
                                          <a:moveTo>
                                            <a:pt x="103823" y="31433"/>
                                          </a:moveTo>
                                          <a:cubicBezTo>
                                            <a:pt x="64770" y="31433"/>
                                            <a:pt x="32385" y="63817"/>
                                            <a:pt x="32385" y="102870"/>
                                          </a:cubicBezTo>
                                          <a:cubicBezTo>
                                            <a:pt x="32385" y="141922"/>
                                            <a:pt x="64770" y="174308"/>
                                            <a:pt x="103823" y="174308"/>
                                          </a:cubicBezTo>
                                          <a:cubicBezTo>
                                            <a:pt x="142875" y="174308"/>
                                            <a:pt x="175260" y="141922"/>
                                            <a:pt x="175260" y="102870"/>
                                          </a:cubicBezTo>
                                          <a:cubicBezTo>
                                            <a:pt x="176213" y="63817"/>
                                            <a:pt x="143828" y="31433"/>
                                            <a:pt x="103823" y="31433"/>
                                          </a:cubicBezTo>
                                          <a:close/>
                                        </a:path>
                                      </a:pathLst>
                                    </a:custGeom>
                                    <a:solidFill>
                                      <a:srgbClr val="FFEE6E"/>
                                    </a:solidFill>
                                    <a:ln w="9525" cap="flat">
                                      <a:noFill/>
                                      <a:prstDash val="solid"/>
                                      <a:miter/>
                                    </a:ln>
                                  </wps:spPr>
                                  <wps:bodyPr rtlCol="0" anchor="ctr"/>
                                </wps:wsp>
                                <wps:wsp>
                                  <wps:cNvPr id="782" name="图形 768"/>
                                  <wps:cNvSpPr/>
                                  <wps:spPr>
                                    <a:xfrm>
                                      <a:off x="4589144" y="3805237"/>
                                      <a:ext cx="207644" cy="207645"/>
                                    </a:xfrm>
                                    <a:custGeom>
                                      <a:avLst/>
                                      <a:gdLst>
                                        <a:gd name="connsiteX0" fmla="*/ 103822 w 207644"/>
                                        <a:gd name="connsiteY0" fmla="*/ 207645 h 207645"/>
                                        <a:gd name="connsiteX1" fmla="*/ 0 w 207644"/>
                                        <a:gd name="connsiteY1" fmla="*/ 103822 h 207645"/>
                                        <a:gd name="connsiteX2" fmla="*/ 103822 w 207644"/>
                                        <a:gd name="connsiteY2" fmla="*/ 0 h 207645"/>
                                        <a:gd name="connsiteX3" fmla="*/ 207645 w 207644"/>
                                        <a:gd name="connsiteY3" fmla="*/ 103822 h 207645"/>
                                        <a:gd name="connsiteX4" fmla="*/ 103822 w 207644"/>
                                        <a:gd name="connsiteY4" fmla="*/ 207645 h 207645"/>
                                        <a:gd name="connsiteX5" fmla="*/ 103822 w 207644"/>
                                        <a:gd name="connsiteY5" fmla="*/ 31433 h 207645"/>
                                        <a:gd name="connsiteX6" fmla="*/ 32385 w 207644"/>
                                        <a:gd name="connsiteY6" fmla="*/ 102870 h 207645"/>
                                        <a:gd name="connsiteX7" fmla="*/ 103822 w 207644"/>
                                        <a:gd name="connsiteY7" fmla="*/ 174308 h 207645"/>
                                        <a:gd name="connsiteX8" fmla="*/ 175260 w 207644"/>
                                        <a:gd name="connsiteY8" fmla="*/ 102870 h 207645"/>
                                        <a:gd name="connsiteX9" fmla="*/ 103822 w 207644"/>
                                        <a:gd name="connsiteY9" fmla="*/ 31433 h 20764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07644" h="207645">
                                          <a:moveTo>
                                            <a:pt x="103822" y="207645"/>
                                          </a:moveTo>
                                          <a:cubicBezTo>
                                            <a:pt x="46673" y="207645"/>
                                            <a:pt x="0" y="160972"/>
                                            <a:pt x="0" y="103822"/>
                                          </a:cubicBezTo>
                                          <a:cubicBezTo>
                                            <a:pt x="0" y="46672"/>
                                            <a:pt x="46673" y="0"/>
                                            <a:pt x="103822" y="0"/>
                                          </a:cubicBezTo>
                                          <a:cubicBezTo>
                                            <a:pt x="160972" y="0"/>
                                            <a:pt x="207645" y="46672"/>
                                            <a:pt x="207645" y="103822"/>
                                          </a:cubicBezTo>
                                          <a:cubicBezTo>
                                            <a:pt x="207645" y="160972"/>
                                            <a:pt x="160972" y="207645"/>
                                            <a:pt x="103822" y="207645"/>
                                          </a:cubicBezTo>
                                          <a:close/>
                                          <a:moveTo>
                                            <a:pt x="103822" y="31433"/>
                                          </a:moveTo>
                                          <a:cubicBezTo>
                                            <a:pt x="64770" y="31433"/>
                                            <a:pt x="32385" y="63817"/>
                                            <a:pt x="32385" y="102870"/>
                                          </a:cubicBezTo>
                                          <a:cubicBezTo>
                                            <a:pt x="32385" y="141922"/>
                                            <a:pt x="64770" y="174308"/>
                                            <a:pt x="103822" y="174308"/>
                                          </a:cubicBezTo>
                                          <a:cubicBezTo>
                                            <a:pt x="142875" y="174308"/>
                                            <a:pt x="175260" y="141922"/>
                                            <a:pt x="175260" y="102870"/>
                                          </a:cubicBezTo>
                                          <a:cubicBezTo>
                                            <a:pt x="175260" y="63817"/>
                                            <a:pt x="142875" y="31433"/>
                                            <a:pt x="103822" y="31433"/>
                                          </a:cubicBezTo>
                                          <a:close/>
                                        </a:path>
                                      </a:pathLst>
                                    </a:custGeom>
                                    <a:solidFill>
                                      <a:srgbClr val="FFEE6E"/>
                                    </a:solidFill>
                                    <a:ln w="9525" cap="flat">
                                      <a:noFill/>
                                      <a:prstDash val="solid"/>
                                      <a:miter/>
                                    </a:ln>
                                  </wps:spPr>
                                  <wps:bodyPr rtlCol="0" anchor="ctr"/>
                                </wps:wsp>
                              </wpg:grpSp>
                              <wps:wsp>
                                <wps:cNvPr id="783" name="图形 768"/>
                                <wps:cNvSpPr/>
                                <wps:spPr>
                                  <a:xfrm>
                                    <a:off x="4402454" y="4096702"/>
                                    <a:ext cx="67627" cy="246697"/>
                                  </a:xfrm>
                                  <a:custGeom>
                                    <a:avLst/>
                                    <a:gdLst>
                                      <a:gd name="connsiteX0" fmla="*/ 0 w 67627"/>
                                      <a:gd name="connsiteY0" fmla="*/ 0 h 246697"/>
                                      <a:gd name="connsiteX1" fmla="*/ 67627 w 67627"/>
                                      <a:gd name="connsiteY1" fmla="*/ 0 h 246697"/>
                                      <a:gd name="connsiteX2" fmla="*/ 67627 w 67627"/>
                                      <a:gd name="connsiteY2" fmla="*/ 246698 h 246697"/>
                                      <a:gd name="connsiteX3" fmla="*/ 0 w 67627"/>
                                      <a:gd name="connsiteY3" fmla="*/ 246698 h 246697"/>
                                    </a:gdLst>
                                    <a:ahLst/>
                                    <a:cxnLst>
                                      <a:cxn ang="0">
                                        <a:pos x="connsiteX0" y="connsiteY0"/>
                                      </a:cxn>
                                      <a:cxn ang="0">
                                        <a:pos x="connsiteX1" y="connsiteY1"/>
                                      </a:cxn>
                                      <a:cxn ang="0">
                                        <a:pos x="connsiteX2" y="connsiteY2"/>
                                      </a:cxn>
                                      <a:cxn ang="0">
                                        <a:pos x="connsiteX3" y="connsiteY3"/>
                                      </a:cxn>
                                    </a:cxnLst>
                                    <a:rect l="l" t="t" r="r" b="b"/>
                                    <a:pathLst>
                                      <a:path w="67627" h="246697">
                                        <a:moveTo>
                                          <a:pt x="0" y="0"/>
                                        </a:moveTo>
                                        <a:lnTo>
                                          <a:pt x="67627" y="0"/>
                                        </a:lnTo>
                                        <a:lnTo>
                                          <a:pt x="67627" y="246698"/>
                                        </a:lnTo>
                                        <a:lnTo>
                                          <a:pt x="0" y="246698"/>
                                        </a:lnTo>
                                        <a:close/>
                                      </a:path>
                                    </a:pathLst>
                                  </a:custGeom>
                                  <a:solidFill>
                                    <a:srgbClr val="FFCA16"/>
                                  </a:solidFill>
                                  <a:ln w="9525" cap="flat">
                                    <a:noFill/>
                                    <a:prstDash val="solid"/>
                                    <a:miter/>
                                  </a:ln>
                                </wps:spPr>
                                <wps:bodyPr rtlCol="0" anchor="ctr"/>
                              </wps:wsp>
                              <wps:wsp>
                                <wps:cNvPr id="784" name="图形 768"/>
                                <wps:cNvSpPr/>
                                <wps:spPr>
                                  <a:xfrm>
                                    <a:off x="4369117" y="4159567"/>
                                    <a:ext cx="135255" cy="37147"/>
                                  </a:xfrm>
                                  <a:custGeom>
                                    <a:avLst/>
                                    <a:gdLst>
                                      <a:gd name="connsiteX0" fmla="*/ 0 w 135255"/>
                                      <a:gd name="connsiteY0" fmla="*/ 0 h 37147"/>
                                      <a:gd name="connsiteX1" fmla="*/ 135255 w 135255"/>
                                      <a:gd name="connsiteY1" fmla="*/ 0 h 37147"/>
                                      <a:gd name="connsiteX2" fmla="*/ 135255 w 135255"/>
                                      <a:gd name="connsiteY2" fmla="*/ 37147 h 37147"/>
                                      <a:gd name="connsiteX3" fmla="*/ 0 w 135255"/>
                                      <a:gd name="connsiteY3" fmla="*/ 37147 h 37147"/>
                                    </a:gdLst>
                                    <a:ahLst/>
                                    <a:cxnLst>
                                      <a:cxn ang="0">
                                        <a:pos x="connsiteX0" y="connsiteY0"/>
                                      </a:cxn>
                                      <a:cxn ang="0">
                                        <a:pos x="connsiteX1" y="connsiteY1"/>
                                      </a:cxn>
                                      <a:cxn ang="0">
                                        <a:pos x="connsiteX2" y="connsiteY2"/>
                                      </a:cxn>
                                      <a:cxn ang="0">
                                        <a:pos x="connsiteX3" y="connsiteY3"/>
                                      </a:cxn>
                                    </a:cxnLst>
                                    <a:rect l="l" t="t" r="r" b="b"/>
                                    <a:pathLst>
                                      <a:path w="135255" h="37147">
                                        <a:moveTo>
                                          <a:pt x="0" y="0"/>
                                        </a:moveTo>
                                        <a:lnTo>
                                          <a:pt x="135255" y="0"/>
                                        </a:lnTo>
                                        <a:lnTo>
                                          <a:pt x="135255" y="37147"/>
                                        </a:lnTo>
                                        <a:lnTo>
                                          <a:pt x="0" y="37147"/>
                                        </a:lnTo>
                                        <a:close/>
                                      </a:path>
                                    </a:pathLst>
                                  </a:custGeom>
                                  <a:solidFill>
                                    <a:srgbClr val="FFEE7A"/>
                                  </a:solidFill>
                                  <a:ln w="9525" cap="flat">
                                    <a:noFill/>
                                    <a:prstDash val="solid"/>
                                    <a:miter/>
                                  </a:ln>
                                </wps:spPr>
                                <wps:bodyPr rtlCol="0" anchor="ctr"/>
                              </wps:wsp>
                              <wps:wsp>
                                <wps:cNvPr id="785" name="图形 768"/>
                                <wps:cNvSpPr/>
                                <wps:spPr>
                                  <a:xfrm>
                                    <a:off x="4220527" y="3767137"/>
                                    <a:ext cx="430529" cy="406717"/>
                                  </a:xfrm>
                                  <a:custGeom>
                                    <a:avLst/>
                                    <a:gdLst>
                                      <a:gd name="connsiteX0" fmla="*/ 0 w 430529"/>
                                      <a:gd name="connsiteY0" fmla="*/ 191453 h 406717"/>
                                      <a:gd name="connsiteX1" fmla="*/ 215265 w 430529"/>
                                      <a:gd name="connsiteY1" fmla="*/ 406717 h 406717"/>
                                      <a:gd name="connsiteX2" fmla="*/ 430530 w 430529"/>
                                      <a:gd name="connsiteY2" fmla="*/ 191453 h 406717"/>
                                      <a:gd name="connsiteX3" fmla="*/ 430530 w 430529"/>
                                      <a:gd name="connsiteY3" fmla="*/ 0 h 406717"/>
                                      <a:gd name="connsiteX4" fmla="*/ 0 w 430529"/>
                                      <a:gd name="connsiteY4" fmla="*/ 0 h 406717"/>
                                      <a:gd name="connsiteX5" fmla="*/ 0 w 430529"/>
                                      <a:gd name="connsiteY5" fmla="*/ 191453 h 4067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0529" h="406717">
                                        <a:moveTo>
                                          <a:pt x="0" y="191453"/>
                                        </a:moveTo>
                                        <a:cubicBezTo>
                                          <a:pt x="0" y="310515"/>
                                          <a:pt x="96203" y="406717"/>
                                          <a:pt x="215265" y="406717"/>
                                        </a:cubicBezTo>
                                        <a:cubicBezTo>
                                          <a:pt x="334328" y="406717"/>
                                          <a:pt x="430530" y="310515"/>
                                          <a:pt x="430530" y="191453"/>
                                        </a:cubicBezTo>
                                        <a:lnTo>
                                          <a:pt x="430530" y="0"/>
                                        </a:lnTo>
                                        <a:lnTo>
                                          <a:pt x="0" y="0"/>
                                        </a:lnTo>
                                        <a:lnTo>
                                          <a:pt x="0" y="191453"/>
                                        </a:lnTo>
                                        <a:close/>
                                      </a:path>
                                    </a:pathLst>
                                  </a:custGeom>
                                  <a:solidFill>
                                    <a:srgbClr val="FFD22E"/>
                                  </a:solidFill>
                                  <a:ln w="9525" cap="flat">
                                    <a:noFill/>
                                    <a:prstDash val="solid"/>
                                    <a:miter/>
                                  </a:ln>
                                </wps:spPr>
                                <wps:bodyPr rtlCol="0" anchor="ctr"/>
                              </wps:wsp>
                              <wps:wsp>
                                <wps:cNvPr id="786" name="图形 768"/>
                                <wps:cNvSpPr/>
                                <wps:spPr>
                                  <a:xfrm>
                                    <a:off x="4231004" y="3850004"/>
                                    <a:ext cx="20954" cy="84772"/>
                                  </a:xfrm>
                                  <a:custGeom>
                                    <a:avLst/>
                                    <a:gdLst>
                                      <a:gd name="connsiteX0" fmla="*/ 20955 w 20954"/>
                                      <a:gd name="connsiteY0" fmla="*/ 74295 h 84772"/>
                                      <a:gd name="connsiteX1" fmla="*/ 10477 w 20954"/>
                                      <a:gd name="connsiteY1" fmla="*/ 84773 h 84772"/>
                                      <a:gd name="connsiteX2" fmla="*/ 10477 w 20954"/>
                                      <a:gd name="connsiteY2" fmla="*/ 84773 h 84772"/>
                                      <a:gd name="connsiteX3" fmla="*/ 0 w 20954"/>
                                      <a:gd name="connsiteY3" fmla="*/ 74295 h 84772"/>
                                      <a:gd name="connsiteX4" fmla="*/ 0 w 20954"/>
                                      <a:gd name="connsiteY4" fmla="*/ 10478 h 84772"/>
                                      <a:gd name="connsiteX5" fmla="*/ 10477 w 20954"/>
                                      <a:gd name="connsiteY5" fmla="*/ 0 h 84772"/>
                                      <a:gd name="connsiteX6" fmla="*/ 10477 w 20954"/>
                                      <a:gd name="connsiteY6" fmla="*/ 0 h 84772"/>
                                      <a:gd name="connsiteX7" fmla="*/ 20955 w 20954"/>
                                      <a:gd name="connsiteY7" fmla="*/ 10478 h 84772"/>
                                      <a:gd name="connsiteX8" fmla="*/ 20955 w 20954"/>
                                      <a:gd name="connsiteY8" fmla="*/ 74295 h 847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0954" h="84772">
                                        <a:moveTo>
                                          <a:pt x="20955" y="74295"/>
                                        </a:moveTo>
                                        <a:cubicBezTo>
                                          <a:pt x="20955" y="80010"/>
                                          <a:pt x="16192" y="84773"/>
                                          <a:pt x="10477" y="84773"/>
                                        </a:cubicBezTo>
                                        <a:lnTo>
                                          <a:pt x="10477" y="84773"/>
                                        </a:lnTo>
                                        <a:cubicBezTo>
                                          <a:pt x="4763" y="84773"/>
                                          <a:pt x="0" y="80010"/>
                                          <a:pt x="0" y="74295"/>
                                        </a:cubicBezTo>
                                        <a:lnTo>
                                          <a:pt x="0" y="10478"/>
                                        </a:lnTo>
                                        <a:cubicBezTo>
                                          <a:pt x="0" y="4763"/>
                                          <a:pt x="4763" y="0"/>
                                          <a:pt x="10477" y="0"/>
                                        </a:cubicBezTo>
                                        <a:lnTo>
                                          <a:pt x="10477" y="0"/>
                                        </a:lnTo>
                                        <a:cubicBezTo>
                                          <a:pt x="16192" y="0"/>
                                          <a:pt x="20955" y="4763"/>
                                          <a:pt x="20955" y="10478"/>
                                        </a:cubicBezTo>
                                        <a:lnTo>
                                          <a:pt x="20955" y="74295"/>
                                        </a:lnTo>
                                        <a:close/>
                                      </a:path>
                                    </a:pathLst>
                                  </a:custGeom>
                                  <a:solidFill>
                                    <a:srgbClr val="FFFFFF"/>
                                  </a:solidFill>
                                  <a:ln w="9525" cap="flat">
                                    <a:noFill/>
                                    <a:prstDash val="solid"/>
                                    <a:miter/>
                                  </a:ln>
                                </wps:spPr>
                                <wps:bodyPr rtlCol="0" anchor="ctr"/>
                              </wps:wsp>
                              <wps:wsp>
                                <wps:cNvPr id="787" name="图形 768"/>
                                <wps:cNvSpPr/>
                                <wps:spPr>
                                  <a:xfrm>
                                    <a:off x="4220527" y="3774757"/>
                                    <a:ext cx="430530" cy="33337"/>
                                  </a:xfrm>
                                  <a:custGeom>
                                    <a:avLst/>
                                    <a:gdLst>
                                      <a:gd name="connsiteX0" fmla="*/ 0 w 430530"/>
                                      <a:gd name="connsiteY0" fmla="*/ 0 h 33337"/>
                                      <a:gd name="connsiteX1" fmla="*/ 430530 w 430530"/>
                                      <a:gd name="connsiteY1" fmla="*/ 0 h 33337"/>
                                      <a:gd name="connsiteX2" fmla="*/ 430530 w 430530"/>
                                      <a:gd name="connsiteY2" fmla="*/ 33338 h 33337"/>
                                      <a:gd name="connsiteX3" fmla="*/ 0 w 430530"/>
                                      <a:gd name="connsiteY3" fmla="*/ 33338 h 33337"/>
                                    </a:gdLst>
                                    <a:ahLst/>
                                    <a:cxnLst>
                                      <a:cxn ang="0">
                                        <a:pos x="connsiteX0" y="connsiteY0"/>
                                      </a:cxn>
                                      <a:cxn ang="0">
                                        <a:pos x="connsiteX1" y="connsiteY1"/>
                                      </a:cxn>
                                      <a:cxn ang="0">
                                        <a:pos x="connsiteX2" y="connsiteY2"/>
                                      </a:cxn>
                                      <a:cxn ang="0">
                                        <a:pos x="connsiteX3" y="connsiteY3"/>
                                      </a:cxn>
                                    </a:cxnLst>
                                    <a:rect l="l" t="t" r="r" b="b"/>
                                    <a:pathLst>
                                      <a:path w="430530" h="33337">
                                        <a:moveTo>
                                          <a:pt x="0" y="0"/>
                                        </a:moveTo>
                                        <a:lnTo>
                                          <a:pt x="430530" y="0"/>
                                        </a:lnTo>
                                        <a:lnTo>
                                          <a:pt x="430530" y="33338"/>
                                        </a:lnTo>
                                        <a:lnTo>
                                          <a:pt x="0" y="33338"/>
                                        </a:lnTo>
                                        <a:close/>
                                      </a:path>
                                    </a:pathLst>
                                  </a:custGeom>
                                  <a:solidFill>
                                    <a:srgbClr val="701D00">
                                      <a:alpha val="10000"/>
                                    </a:srgbClr>
                                  </a:solidFill>
                                  <a:ln w="9525" cap="flat">
                                    <a:noFill/>
                                    <a:prstDash val="solid"/>
                                    <a:miter/>
                                  </a:ln>
                                </wps:spPr>
                                <wps:bodyPr rtlCol="0" anchor="ctr"/>
                              </wps:wsp>
                              <wps:wsp>
                                <wps:cNvPr id="788" name="图形 768"/>
                                <wps:cNvSpPr/>
                                <wps:spPr>
                                  <a:xfrm>
                                    <a:off x="4189094" y="3740467"/>
                                    <a:ext cx="495300" cy="47625"/>
                                  </a:xfrm>
                                  <a:custGeom>
                                    <a:avLst/>
                                    <a:gdLst>
                                      <a:gd name="connsiteX0" fmla="*/ 0 w 495300"/>
                                      <a:gd name="connsiteY0" fmla="*/ 0 h 47625"/>
                                      <a:gd name="connsiteX1" fmla="*/ 495300 w 495300"/>
                                      <a:gd name="connsiteY1" fmla="*/ 0 h 47625"/>
                                      <a:gd name="connsiteX2" fmla="*/ 495300 w 495300"/>
                                      <a:gd name="connsiteY2" fmla="*/ 47625 h 47625"/>
                                      <a:gd name="connsiteX3" fmla="*/ 0 w 495300"/>
                                      <a:gd name="connsiteY3" fmla="*/ 47625 h 47625"/>
                                    </a:gdLst>
                                    <a:ahLst/>
                                    <a:cxnLst>
                                      <a:cxn ang="0">
                                        <a:pos x="connsiteX0" y="connsiteY0"/>
                                      </a:cxn>
                                      <a:cxn ang="0">
                                        <a:pos x="connsiteX1" y="connsiteY1"/>
                                      </a:cxn>
                                      <a:cxn ang="0">
                                        <a:pos x="connsiteX2" y="connsiteY2"/>
                                      </a:cxn>
                                      <a:cxn ang="0">
                                        <a:pos x="connsiteX3" y="connsiteY3"/>
                                      </a:cxn>
                                    </a:cxnLst>
                                    <a:rect l="l" t="t" r="r" b="b"/>
                                    <a:pathLst>
                                      <a:path w="495300" h="47625">
                                        <a:moveTo>
                                          <a:pt x="0" y="0"/>
                                        </a:moveTo>
                                        <a:lnTo>
                                          <a:pt x="495300" y="0"/>
                                        </a:lnTo>
                                        <a:lnTo>
                                          <a:pt x="495300" y="47625"/>
                                        </a:lnTo>
                                        <a:lnTo>
                                          <a:pt x="0" y="47625"/>
                                        </a:lnTo>
                                        <a:close/>
                                      </a:path>
                                    </a:pathLst>
                                  </a:custGeom>
                                  <a:solidFill>
                                    <a:srgbClr val="FFEE6E"/>
                                  </a:solidFill>
                                  <a:ln w="9525" cap="flat">
                                    <a:noFill/>
                                    <a:prstDash val="solid"/>
                                    <a:miter/>
                                  </a:ln>
                                </wps:spPr>
                                <wps:bodyPr rtlCol="0" anchor="ctr"/>
                              </wps:wsp>
                              <wps:wsp>
                                <wps:cNvPr id="789" name="图形 768"/>
                                <wps:cNvSpPr/>
                                <wps:spPr>
                                  <a:xfrm>
                                    <a:off x="4264342" y="4316730"/>
                                    <a:ext cx="344805" cy="193357"/>
                                  </a:xfrm>
                                  <a:custGeom>
                                    <a:avLst/>
                                    <a:gdLst>
                                      <a:gd name="connsiteX0" fmla="*/ 0 w 344805"/>
                                      <a:gd name="connsiteY0" fmla="*/ 0 h 193357"/>
                                      <a:gd name="connsiteX1" fmla="*/ 344805 w 344805"/>
                                      <a:gd name="connsiteY1" fmla="*/ 0 h 193357"/>
                                      <a:gd name="connsiteX2" fmla="*/ 344805 w 344805"/>
                                      <a:gd name="connsiteY2" fmla="*/ 193358 h 193357"/>
                                      <a:gd name="connsiteX3" fmla="*/ 0 w 344805"/>
                                      <a:gd name="connsiteY3" fmla="*/ 193358 h 193357"/>
                                    </a:gdLst>
                                    <a:ahLst/>
                                    <a:cxnLst>
                                      <a:cxn ang="0">
                                        <a:pos x="connsiteX0" y="connsiteY0"/>
                                      </a:cxn>
                                      <a:cxn ang="0">
                                        <a:pos x="connsiteX1" y="connsiteY1"/>
                                      </a:cxn>
                                      <a:cxn ang="0">
                                        <a:pos x="connsiteX2" y="connsiteY2"/>
                                      </a:cxn>
                                      <a:cxn ang="0">
                                        <a:pos x="connsiteX3" y="connsiteY3"/>
                                      </a:cxn>
                                    </a:cxnLst>
                                    <a:rect l="l" t="t" r="r" b="b"/>
                                    <a:pathLst>
                                      <a:path w="344805" h="193357">
                                        <a:moveTo>
                                          <a:pt x="0" y="0"/>
                                        </a:moveTo>
                                        <a:lnTo>
                                          <a:pt x="344805" y="0"/>
                                        </a:lnTo>
                                        <a:lnTo>
                                          <a:pt x="344805" y="193358"/>
                                        </a:lnTo>
                                        <a:lnTo>
                                          <a:pt x="0" y="193358"/>
                                        </a:lnTo>
                                        <a:close/>
                                      </a:path>
                                    </a:pathLst>
                                  </a:custGeom>
                                  <a:solidFill>
                                    <a:srgbClr val="006690"/>
                                  </a:solidFill>
                                  <a:ln w="9525" cap="flat">
                                    <a:noFill/>
                                    <a:prstDash val="solid"/>
                                    <a:miter/>
                                  </a:ln>
                                </wps:spPr>
                                <wps:bodyPr rtlCol="0" anchor="ctr"/>
                              </wps:wsp>
                              <wps:wsp>
                                <wps:cNvPr id="790" name="图形 768"/>
                                <wps:cNvSpPr/>
                                <wps:spPr>
                                  <a:xfrm>
                                    <a:off x="4353877" y="4364355"/>
                                    <a:ext cx="165735" cy="96202"/>
                                  </a:xfrm>
                                  <a:custGeom>
                                    <a:avLst/>
                                    <a:gdLst>
                                      <a:gd name="connsiteX0" fmla="*/ 0 w 165735"/>
                                      <a:gd name="connsiteY0" fmla="*/ 0 h 96202"/>
                                      <a:gd name="connsiteX1" fmla="*/ 165735 w 165735"/>
                                      <a:gd name="connsiteY1" fmla="*/ 0 h 96202"/>
                                      <a:gd name="connsiteX2" fmla="*/ 165735 w 165735"/>
                                      <a:gd name="connsiteY2" fmla="*/ 96203 h 96202"/>
                                      <a:gd name="connsiteX3" fmla="*/ 0 w 165735"/>
                                      <a:gd name="connsiteY3" fmla="*/ 96203 h 96202"/>
                                    </a:gdLst>
                                    <a:ahLst/>
                                    <a:cxnLst>
                                      <a:cxn ang="0">
                                        <a:pos x="connsiteX0" y="connsiteY0"/>
                                      </a:cxn>
                                      <a:cxn ang="0">
                                        <a:pos x="connsiteX1" y="connsiteY1"/>
                                      </a:cxn>
                                      <a:cxn ang="0">
                                        <a:pos x="connsiteX2" y="connsiteY2"/>
                                      </a:cxn>
                                      <a:cxn ang="0">
                                        <a:pos x="connsiteX3" y="connsiteY3"/>
                                      </a:cxn>
                                    </a:cxnLst>
                                    <a:rect l="l" t="t" r="r" b="b"/>
                                    <a:pathLst>
                                      <a:path w="165735" h="96202">
                                        <a:moveTo>
                                          <a:pt x="0" y="0"/>
                                        </a:moveTo>
                                        <a:lnTo>
                                          <a:pt x="165735" y="0"/>
                                        </a:lnTo>
                                        <a:lnTo>
                                          <a:pt x="165735" y="96203"/>
                                        </a:lnTo>
                                        <a:lnTo>
                                          <a:pt x="0" y="96203"/>
                                        </a:lnTo>
                                        <a:close/>
                                      </a:path>
                                    </a:pathLst>
                                  </a:custGeom>
                                  <a:solidFill>
                                    <a:srgbClr val="FFFFFF"/>
                                  </a:solidFill>
                                  <a:ln w="9525" cap="flat">
                                    <a:noFill/>
                                    <a:prstDash val="solid"/>
                                    <a:miter/>
                                  </a:ln>
                                </wps:spPr>
                                <wps:bodyPr rtlCol="0" anchor="ctr"/>
                              </wps:wsp>
                              <wps:wsp>
                                <wps:cNvPr id="791" name="图形 768"/>
                                <wps:cNvSpPr/>
                                <wps:spPr>
                                  <a:xfrm>
                                    <a:off x="4229099" y="4495800"/>
                                    <a:ext cx="413385" cy="40957"/>
                                  </a:xfrm>
                                  <a:custGeom>
                                    <a:avLst/>
                                    <a:gdLst>
                                      <a:gd name="connsiteX0" fmla="*/ 0 w 413385"/>
                                      <a:gd name="connsiteY0" fmla="*/ 0 h 40957"/>
                                      <a:gd name="connsiteX1" fmla="*/ 413385 w 413385"/>
                                      <a:gd name="connsiteY1" fmla="*/ 0 h 40957"/>
                                      <a:gd name="connsiteX2" fmla="*/ 413385 w 413385"/>
                                      <a:gd name="connsiteY2" fmla="*/ 40958 h 40957"/>
                                      <a:gd name="connsiteX3" fmla="*/ 0 w 413385"/>
                                      <a:gd name="connsiteY3" fmla="*/ 40958 h 40957"/>
                                    </a:gdLst>
                                    <a:ahLst/>
                                    <a:cxnLst>
                                      <a:cxn ang="0">
                                        <a:pos x="connsiteX0" y="connsiteY0"/>
                                      </a:cxn>
                                      <a:cxn ang="0">
                                        <a:pos x="connsiteX1" y="connsiteY1"/>
                                      </a:cxn>
                                      <a:cxn ang="0">
                                        <a:pos x="connsiteX2" y="connsiteY2"/>
                                      </a:cxn>
                                      <a:cxn ang="0">
                                        <a:pos x="connsiteX3" y="connsiteY3"/>
                                      </a:cxn>
                                    </a:cxnLst>
                                    <a:rect l="l" t="t" r="r" b="b"/>
                                    <a:pathLst>
                                      <a:path w="413385" h="40957">
                                        <a:moveTo>
                                          <a:pt x="0" y="0"/>
                                        </a:moveTo>
                                        <a:lnTo>
                                          <a:pt x="413385" y="0"/>
                                        </a:lnTo>
                                        <a:lnTo>
                                          <a:pt x="413385" y="40958"/>
                                        </a:lnTo>
                                        <a:lnTo>
                                          <a:pt x="0" y="40958"/>
                                        </a:lnTo>
                                        <a:close/>
                                      </a:path>
                                    </a:pathLst>
                                  </a:custGeom>
                                  <a:solidFill>
                                    <a:srgbClr val="213C61"/>
                                  </a:solidFill>
                                  <a:ln w="9525" cap="flat">
                                    <a:noFill/>
                                    <a:prstDash val="solid"/>
                                    <a:miter/>
                                  </a:ln>
                                </wps:spPr>
                                <wps:bodyPr rtlCol="0" anchor="ctr"/>
                              </wps:wsp>
                            </wpg:grpSp>
                          </wpg:grpSp>
                          <wpg:grpSp>
                            <wpg:cNvPr id="792" name="图形 768"/>
                            <wpg:cNvGrpSpPr/>
                            <wpg:grpSpPr>
                              <a:xfrm>
                                <a:off x="4399597" y="3911917"/>
                                <a:ext cx="198119" cy="406717"/>
                                <a:chOff x="4399597" y="3911917"/>
                                <a:chExt cx="198119" cy="406717"/>
                              </a:xfrm>
                              <a:solidFill>
                                <a:srgbClr val="213C61"/>
                              </a:solidFill>
                            </wpg:grpSpPr>
                            <wps:wsp>
                              <wps:cNvPr id="793" name="图形 768"/>
                              <wps:cNvSpPr/>
                              <wps:spPr>
                                <a:xfrm>
                                  <a:off x="4504372" y="3911917"/>
                                  <a:ext cx="93344" cy="406717"/>
                                </a:xfrm>
                                <a:custGeom>
                                  <a:avLst/>
                                  <a:gdLst>
                                    <a:gd name="connsiteX0" fmla="*/ 89535 w 93344"/>
                                    <a:gd name="connsiteY0" fmla="*/ 406717 h 406717"/>
                                    <a:gd name="connsiteX1" fmla="*/ 89535 w 93344"/>
                                    <a:gd name="connsiteY1" fmla="*/ 406717 h 406717"/>
                                    <a:gd name="connsiteX2" fmla="*/ 93345 w 93344"/>
                                    <a:gd name="connsiteY2" fmla="*/ 401955 h 406717"/>
                                    <a:gd name="connsiteX3" fmla="*/ 7620 w 93344"/>
                                    <a:gd name="connsiteY3" fmla="*/ 2858 h 406717"/>
                                    <a:gd name="connsiteX4" fmla="*/ 2857 w 93344"/>
                                    <a:gd name="connsiteY4" fmla="*/ 0 h 406717"/>
                                    <a:gd name="connsiteX5" fmla="*/ 0 w 93344"/>
                                    <a:gd name="connsiteY5" fmla="*/ 4763 h 406717"/>
                                    <a:gd name="connsiteX6" fmla="*/ 85725 w 93344"/>
                                    <a:gd name="connsiteY6" fmla="*/ 403860 h 406717"/>
                                    <a:gd name="connsiteX7" fmla="*/ 89535 w 93344"/>
                                    <a:gd name="connsiteY7" fmla="*/ 406717 h 4067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3344" h="406717">
                                      <a:moveTo>
                                        <a:pt x="89535" y="406717"/>
                                      </a:moveTo>
                                      <a:cubicBezTo>
                                        <a:pt x="89535" y="406717"/>
                                        <a:pt x="90488" y="406717"/>
                                        <a:pt x="89535" y="406717"/>
                                      </a:cubicBezTo>
                                      <a:cubicBezTo>
                                        <a:pt x="92392" y="405765"/>
                                        <a:pt x="93345" y="403860"/>
                                        <a:pt x="93345" y="401955"/>
                                      </a:cubicBezTo>
                                      <a:lnTo>
                                        <a:pt x="7620" y="2858"/>
                                      </a:lnTo>
                                      <a:cubicBezTo>
                                        <a:pt x="7620" y="953"/>
                                        <a:pt x="4763" y="0"/>
                                        <a:pt x="2857" y="0"/>
                                      </a:cubicBezTo>
                                      <a:cubicBezTo>
                                        <a:pt x="952" y="0"/>
                                        <a:pt x="0" y="2858"/>
                                        <a:pt x="0" y="4763"/>
                                      </a:cubicBezTo>
                                      <a:lnTo>
                                        <a:pt x="85725" y="403860"/>
                                      </a:lnTo>
                                      <a:cubicBezTo>
                                        <a:pt x="86677" y="405765"/>
                                        <a:pt x="87630" y="406717"/>
                                        <a:pt x="89535" y="406717"/>
                                      </a:cubicBezTo>
                                      <a:close/>
                                    </a:path>
                                  </a:pathLst>
                                </a:custGeom>
                                <a:solidFill>
                                  <a:srgbClr val="213C61"/>
                                </a:solidFill>
                                <a:ln w="9525" cap="flat">
                                  <a:noFill/>
                                  <a:prstDash val="solid"/>
                                  <a:miter/>
                                </a:ln>
                              </wps:spPr>
                              <wps:bodyPr rtlCol="0" anchor="ctr"/>
                            </wps:wsp>
                            <wps:wsp>
                              <wps:cNvPr id="794" name="图形 768"/>
                              <wps:cNvSpPr/>
                              <wps:spPr>
                                <a:xfrm>
                                  <a:off x="4399597" y="3911917"/>
                                  <a:ext cx="93344" cy="406717"/>
                                </a:xfrm>
                                <a:custGeom>
                                  <a:avLst/>
                                  <a:gdLst>
                                    <a:gd name="connsiteX0" fmla="*/ 89535 w 93344"/>
                                    <a:gd name="connsiteY0" fmla="*/ 406717 h 406717"/>
                                    <a:gd name="connsiteX1" fmla="*/ 89535 w 93344"/>
                                    <a:gd name="connsiteY1" fmla="*/ 406717 h 406717"/>
                                    <a:gd name="connsiteX2" fmla="*/ 93345 w 93344"/>
                                    <a:gd name="connsiteY2" fmla="*/ 401955 h 406717"/>
                                    <a:gd name="connsiteX3" fmla="*/ 7620 w 93344"/>
                                    <a:gd name="connsiteY3" fmla="*/ 2858 h 406717"/>
                                    <a:gd name="connsiteX4" fmla="*/ 2857 w 93344"/>
                                    <a:gd name="connsiteY4" fmla="*/ 0 h 406717"/>
                                    <a:gd name="connsiteX5" fmla="*/ 0 w 93344"/>
                                    <a:gd name="connsiteY5" fmla="*/ 4763 h 406717"/>
                                    <a:gd name="connsiteX6" fmla="*/ 85725 w 93344"/>
                                    <a:gd name="connsiteY6" fmla="*/ 403860 h 406717"/>
                                    <a:gd name="connsiteX7" fmla="*/ 89535 w 93344"/>
                                    <a:gd name="connsiteY7" fmla="*/ 406717 h 4067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3344" h="406717">
                                      <a:moveTo>
                                        <a:pt x="89535" y="406717"/>
                                      </a:moveTo>
                                      <a:cubicBezTo>
                                        <a:pt x="90488" y="406717"/>
                                        <a:pt x="90488" y="406717"/>
                                        <a:pt x="89535" y="406717"/>
                                      </a:cubicBezTo>
                                      <a:cubicBezTo>
                                        <a:pt x="92392" y="405765"/>
                                        <a:pt x="93345" y="403860"/>
                                        <a:pt x="93345" y="401955"/>
                                      </a:cubicBezTo>
                                      <a:lnTo>
                                        <a:pt x="7620" y="2858"/>
                                      </a:lnTo>
                                      <a:cubicBezTo>
                                        <a:pt x="7620" y="953"/>
                                        <a:pt x="4763" y="0"/>
                                        <a:pt x="2857" y="0"/>
                                      </a:cubicBezTo>
                                      <a:cubicBezTo>
                                        <a:pt x="952" y="0"/>
                                        <a:pt x="0" y="2858"/>
                                        <a:pt x="0" y="4763"/>
                                      </a:cubicBezTo>
                                      <a:lnTo>
                                        <a:pt x="85725" y="403860"/>
                                      </a:lnTo>
                                      <a:cubicBezTo>
                                        <a:pt x="86677" y="405765"/>
                                        <a:pt x="87630" y="406717"/>
                                        <a:pt x="89535" y="406717"/>
                                      </a:cubicBezTo>
                                      <a:close/>
                                    </a:path>
                                  </a:pathLst>
                                </a:custGeom>
                                <a:solidFill>
                                  <a:srgbClr val="213C61"/>
                                </a:solidFill>
                                <a:ln w="9525" cap="flat">
                                  <a:noFill/>
                                  <a:prstDash val="solid"/>
                                  <a:miter/>
                                </a:ln>
                              </wps:spPr>
                              <wps:bodyPr rtlCol="0" anchor="ctr"/>
                            </wps:wsp>
                            <wps:wsp>
                              <wps:cNvPr id="795" name="图形 768"/>
                              <wps:cNvSpPr/>
                              <wps:spPr>
                                <a:xfrm>
                                  <a:off x="4411026" y="3947159"/>
                                  <a:ext cx="104775" cy="7620"/>
                                </a:xfrm>
                                <a:custGeom>
                                  <a:avLst/>
                                  <a:gdLst>
                                    <a:gd name="connsiteX0" fmla="*/ 3810 w 104775"/>
                                    <a:gd name="connsiteY0" fmla="*/ 7620 h 7620"/>
                                    <a:gd name="connsiteX1" fmla="*/ 100965 w 104775"/>
                                    <a:gd name="connsiteY1" fmla="*/ 7620 h 7620"/>
                                    <a:gd name="connsiteX2" fmla="*/ 104775 w 104775"/>
                                    <a:gd name="connsiteY2" fmla="*/ 3810 h 7620"/>
                                    <a:gd name="connsiteX3" fmla="*/ 100965 w 104775"/>
                                    <a:gd name="connsiteY3" fmla="*/ 0 h 7620"/>
                                    <a:gd name="connsiteX4" fmla="*/ 3810 w 104775"/>
                                    <a:gd name="connsiteY4" fmla="*/ 0 h 7620"/>
                                    <a:gd name="connsiteX5" fmla="*/ 0 w 104775"/>
                                    <a:gd name="connsiteY5" fmla="*/ 3810 h 7620"/>
                                    <a:gd name="connsiteX6" fmla="*/ 3810 w 104775"/>
                                    <a:gd name="connsiteY6" fmla="*/ 7620 h 76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4775" h="7620">
                                      <a:moveTo>
                                        <a:pt x="3810" y="7620"/>
                                      </a:moveTo>
                                      <a:lnTo>
                                        <a:pt x="100965" y="7620"/>
                                      </a:lnTo>
                                      <a:cubicBezTo>
                                        <a:pt x="102870" y="7620"/>
                                        <a:pt x="104775" y="5715"/>
                                        <a:pt x="104775" y="3810"/>
                                      </a:cubicBezTo>
                                      <a:cubicBezTo>
                                        <a:pt x="104775" y="1905"/>
                                        <a:pt x="102870" y="0"/>
                                        <a:pt x="100965" y="0"/>
                                      </a:cubicBezTo>
                                      <a:lnTo>
                                        <a:pt x="3810" y="0"/>
                                      </a:lnTo>
                                      <a:cubicBezTo>
                                        <a:pt x="1905" y="0"/>
                                        <a:pt x="0" y="1905"/>
                                        <a:pt x="0" y="3810"/>
                                      </a:cubicBezTo>
                                      <a:cubicBezTo>
                                        <a:pt x="953" y="5715"/>
                                        <a:pt x="1905" y="7620"/>
                                        <a:pt x="3810" y="7620"/>
                                      </a:cubicBezTo>
                                      <a:close/>
                                    </a:path>
                                  </a:pathLst>
                                </a:custGeom>
                                <a:solidFill>
                                  <a:srgbClr val="213C61"/>
                                </a:solidFill>
                                <a:ln w="9525" cap="flat">
                                  <a:noFill/>
                                  <a:prstDash val="solid"/>
                                  <a:miter/>
                                </a:ln>
                              </wps:spPr>
                              <wps:bodyPr rtlCol="0" anchor="ctr"/>
                            </wps:wsp>
                            <wps:wsp>
                              <wps:cNvPr id="796" name="图形 768"/>
                              <wps:cNvSpPr/>
                              <wps:spPr>
                                <a:xfrm>
                                  <a:off x="4423409" y="4011929"/>
                                  <a:ext cx="108584" cy="7620"/>
                                </a:xfrm>
                                <a:custGeom>
                                  <a:avLst/>
                                  <a:gdLst>
                                    <a:gd name="connsiteX0" fmla="*/ 3810 w 108584"/>
                                    <a:gd name="connsiteY0" fmla="*/ 7620 h 7620"/>
                                    <a:gd name="connsiteX1" fmla="*/ 104775 w 108584"/>
                                    <a:gd name="connsiteY1" fmla="*/ 7620 h 7620"/>
                                    <a:gd name="connsiteX2" fmla="*/ 108585 w 108584"/>
                                    <a:gd name="connsiteY2" fmla="*/ 3810 h 7620"/>
                                    <a:gd name="connsiteX3" fmla="*/ 104775 w 108584"/>
                                    <a:gd name="connsiteY3" fmla="*/ 0 h 7620"/>
                                    <a:gd name="connsiteX4" fmla="*/ 3810 w 108584"/>
                                    <a:gd name="connsiteY4" fmla="*/ 0 h 7620"/>
                                    <a:gd name="connsiteX5" fmla="*/ 0 w 108584"/>
                                    <a:gd name="connsiteY5" fmla="*/ 3810 h 7620"/>
                                    <a:gd name="connsiteX6" fmla="*/ 3810 w 108584"/>
                                    <a:gd name="connsiteY6" fmla="*/ 7620 h 76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584" h="7620">
                                      <a:moveTo>
                                        <a:pt x="3810" y="7620"/>
                                      </a:moveTo>
                                      <a:lnTo>
                                        <a:pt x="104775" y="7620"/>
                                      </a:lnTo>
                                      <a:cubicBezTo>
                                        <a:pt x="106680" y="7620"/>
                                        <a:pt x="108585" y="5715"/>
                                        <a:pt x="108585" y="3810"/>
                                      </a:cubicBezTo>
                                      <a:cubicBezTo>
                                        <a:pt x="108585" y="1905"/>
                                        <a:pt x="106680" y="0"/>
                                        <a:pt x="104775" y="0"/>
                                      </a:cubicBezTo>
                                      <a:lnTo>
                                        <a:pt x="3810" y="0"/>
                                      </a:lnTo>
                                      <a:cubicBezTo>
                                        <a:pt x="1905" y="0"/>
                                        <a:pt x="0" y="1905"/>
                                        <a:pt x="0" y="3810"/>
                                      </a:cubicBezTo>
                                      <a:cubicBezTo>
                                        <a:pt x="952" y="6667"/>
                                        <a:pt x="1905" y="7620"/>
                                        <a:pt x="3810" y="7620"/>
                                      </a:cubicBezTo>
                                      <a:close/>
                                    </a:path>
                                  </a:pathLst>
                                </a:custGeom>
                                <a:solidFill>
                                  <a:srgbClr val="213C61"/>
                                </a:solidFill>
                                <a:ln w="9525" cap="flat">
                                  <a:noFill/>
                                  <a:prstDash val="solid"/>
                                  <a:miter/>
                                </a:ln>
                              </wps:spPr>
                              <wps:bodyPr rtlCol="0" anchor="ctr"/>
                            </wps:wsp>
                            <wps:wsp>
                              <wps:cNvPr id="797" name="图形 768"/>
                              <wps:cNvSpPr/>
                              <wps:spPr>
                                <a:xfrm>
                                  <a:off x="4435792" y="4077652"/>
                                  <a:ext cx="108584" cy="7619"/>
                                </a:xfrm>
                                <a:custGeom>
                                  <a:avLst/>
                                  <a:gdLst>
                                    <a:gd name="connsiteX0" fmla="*/ 3810 w 108584"/>
                                    <a:gd name="connsiteY0" fmla="*/ 7620 h 7619"/>
                                    <a:gd name="connsiteX1" fmla="*/ 104775 w 108584"/>
                                    <a:gd name="connsiteY1" fmla="*/ 7620 h 7619"/>
                                    <a:gd name="connsiteX2" fmla="*/ 108585 w 108584"/>
                                    <a:gd name="connsiteY2" fmla="*/ 3810 h 7619"/>
                                    <a:gd name="connsiteX3" fmla="*/ 104775 w 108584"/>
                                    <a:gd name="connsiteY3" fmla="*/ 0 h 7619"/>
                                    <a:gd name="connsiteX4" fmla="*/ 3810 w 108584"/>
                                    <a:gd name="connsiteY4" fmla="*/ 0 h 7619"/>
                                    <a:gd name="connsiteX5" fmla="*/ 0 w 108584"/>
                                    <a:gd name="connsiteY5" fmla="*/ 3810 h 7619"/>
                                    <a:gd name="connsiteX6" fmla="*/ 3810 w 108584"/>
                                    <a:gd name="connsiteY6" fmla="*/ 7620 h 76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584" h="7619">
                                      <a:moveTo>
                                        <a:pt x="3810" y="7620"/>
                                      </a:moveTo>
                                      <a:lnTo>
                                        <a:pt x="104775" y="7620"/>
                                      </a:lnTo>
                                      <a:cubicBezTo>
                                        <a:pt x="106680" y="7620"/>
                                        <a:pt x="108585" y="5715"/>
                                        <a:pt x="108585" y="3810"/>
                                      </a:cubicBezTo>
                                      <a:cubicBezTo>
                                        <a:pt x="108585" y="1905"/>
                                        <a:pt x="106680" y="0"/>
                                        <a:pt x="104775" y="0"/>
                                      </a:cubicBezTo>
                                      <a:lnTo>
                                        <a:pt x="3810" y="0"/>
                                      </a:lnTo>
                                      <a:cubicBezTo>
                                        <a:pt x="1905" y="0"/>
                                        <a:pt x="0" y="1905"/>
                                        <a:pt x="0" y="3810"/>
                                      </a:cubicBezTo>
                                      <a:cubicBezTo>
                                        <a:pt x="0" y="5715"/>
                                        <a:pt x="1905" y="7620"/>
                                        <a:pt x="3810" y="7620"/>
                                      </a:cubicBezTo>
                                      <a:close/>
                                    </a:path>
                                  </a:pathLst>
                                </a:custGeom>
                                <a:solidFill>
                                  <a:srgbClr val="213C61"/>
                                </a:solidFill>
                                <a:ln w="9525" cap="flat">
                                  <a:noFill/>
                                  <a:prstDash val="solid"/>
                                  <a:miter/>
                                </a:ln>
                              </wps:spPr>
                              <wps:bodyPr rtlCol="0" anchor="ctr"/>
                            </wps:wsp>
                            <wps:wsp>
                              <wps:cNvPr id="798" name="图形 768"/>
                              <wps:cNvSpPr/>
                              <wps:spPr>
                                <a:xfrm>
                                  <a:off x="4450079" y="4143375"/>
                                  <a:ext cx="108584" cy="7620"/>
                                </a:xfrm>
                                <a:custGeom>
                                  <a:avLst/>
                                  <a:gdLst>
                                    <a:gd name="connsiteX0" fmla="*/ 3810 w 108584"/>
                                    <a:gd name="connsiteY0" fmla="*/ 7620 h 7620"/>
                                    <a:gd name="connsiteX1" fmla="*/ 104775 w 108584"/>
                                    <a:gd name="connsiteY1" fmla="*/ 7620 h 7620"/>
                                    <a:gd name="connsiteX2" fmla="*/ 108585 w 108584"/>
                                    <a:gd name="connsiteY2" fmla="*/ 3810 h 7620"/>
                                    <a:gd name="connsiteX3" fmla="*/ 104775 w 108584"/>
                                    <a:gd name="connsiteY3" fmla="*/ 0 h 7620"/>
                                    <a:gd name="connsiteX4" fmla="*/ 3810 w 108584"/>
                                    <a:gd name="connsiteY4" fmla="*/ 0 h 7620"/>
                                    <a:gd name="connsiteX5" fmla="*/ 0 w 108584"/>
                                    <a:gd name="connsiteY5" fmla="*/ 3810 h 7620"/>
                                    <a:gd name="connsiteX6" fmla="*/ 3810 w 108584"/>
                                    <a:gd name="connsiteY6" fmla="*/ 7620 h 76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584" h="7620">
                                      <a:moveTo>
                                        <a:pt x="3810" y="7620"/>
                                      </a:moveTo>
                                      <a:lnTo>
                                        <a:pt x="104775" y="7620"/>
                                      </a:lnTo>
                                      <a:cubicBezTo>
                                        <a:pt x="106680" y="7620"/>
                                        <a:pt x="108585" y="5715"/>
                                        <a:pt x="108585" y="3810"/>
                                      </a:cubicBezTo>
                                      <a:cubicBezTo>
                                        <a:pt x="108585" y="1905"/>
                                        <a:pt x="106680" y="0"/>
                                        <a:pt x="104775" y="0"/>
                                      </a:cubicBezTo>
                                      <a:lnTo>
                                        <a:pt x="3810" y="0"/>
                                      </a:lnTo>
                                      <a:cubicBezTo>
                                        <a:pt x="1905" y="0"/>
                                        <a:pt x="0" y="1905"/>
                                        <a:pt x="0" y="3810"/>
                                      </a:cubicBezTo>
                                      <a:cubicBezTo>
                                        <a:pt x="0" y="5715"/>
                                        <a:pt x="1905" y="7620"/>
                                        <a:pt x="3810" y="7620"/>
                                      </a:cubicBezTo>
                                      <a:close/>
                                    </a:path>
                                  </a:pathLst>
                                </a:custGeom>
                                <a:solidFill>
                                  <a:srgbClr val="213C61"/>
                                </a:solidFill>
                                <a:ln w="9525" cap="flat">
                                  <a:noFill/>
                                  <a:prstDash val="solid"/>
                                  <a:miter/>
                                </a:ln>
                              </wps:spPr>
                              <wps:bodyPr rtlCol="0" anchor="ctr"/>
                            </wps:wsp>
                            <wps:wsp>
                              <wps:cNvPr id="799" name="图形 768"/>
                              <wps:cNvSpPr/>
                              <wps:spPr>
                                <a:xfrm>
                                  <a:off x="4463414" y="4208145"/>
                                  <a:ext cx="108585" cy="7620"/>
                                </a:xfrm>
                                <a:custGeom>
                                  <a:avLst/>
                                  <a:gdLst>
                                    <a:gd name="connsiteX0" fmla="*/ 3810 w 108585"/>
                                    <a:gd name="connsiteY0" fmla="*/ 7620 h 7620"/>
                                    <a:gd name="connsiteX1" fmla="*/ 104775 w 108585"/>
                                    <a:gd name="connsiteY1" fmla="*/ 7620 h 7620"/>
                                    <a:gd name="connsiteX2" fmla="*/ 108585 w 108585"/>
                                    <a:gd name="connsiteY2" fmla="*/ 3810 h 7620"/>
                                    <a:gd name="connsiteX3" fmla="*/ 104775 w 108585"/>
                                    <a:gd name="connsiteY3" fmla="*/ 0 h 7620"/>
                                    <a:gd name="connsiteX4" fmla="*/ 3810 w 108585"/>
                                    <a:gd name="connsiteY4" fmla="*/ 0 h 7620"/>
                                    <a:gd name="connsiteX5" fmla="*/ 0 w 108585"/>
                                    <a:gd name="connsiteY5" fmla="*/ 3810 h 7620"/>
                                    <a:gd name="connsiteX6" fmla="*/ 3810 w 108585"/>
                                    <a:gd name="connsiteY6" fmla="*/ 7620 h 76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585" h="7620">
                                      <a:moveTo>
                                        <a:pt x="3810" y="7620"/>
                                      </a:moveTo>
                                      <a:lnTo>
                                        <a:pt x="104775" y="7620"/>
                                      </a:lnTo>
                                      <a:cubicBezTo>
                                        <a:pt x="106680" y="7620"/>
                                        <a:pt x="108585" y="5715"/>
                                        <a:pt x="108585" y="3810"/>
                                      </a:cubicBezTo>
                                      <a:cubicBezTo>
                                        <a:pt x="108585" y="1905"/>
                                        <a:pt x="106680" y="0"/>
                                        <a:pt x="104775" y="0"/>
                                      </a:cubicBezTo>
                                      <a:lnTo>
                                        <a:pt x="3810" y="0"/>
                                      </a:lnTo>
                                      <a:cubicBezTo>
                                        <a:pt x="1905" y="0"/>
                                        <a:pt x="0" y="1905"/>
                                        <a:pt x="0" y="3810"/>
                                      </a:cubicBezTo>
                                      <a:cubicBezTo>
                                        <a:pt x="0" y="6667"/>
                                        <a:pt x="1905" y="7620"/>
                                        <a:pt x="3810" y="7620"/>
                                      </a:cubicBezTo>
                                      <a:close/>
                                    </a:path>
                                  </a:pathLst>
                                </a:custGeom>
                                <a:solidFill>
                                  <a:srgbClr val="213C61"/>
                                </a:solidFill>
                                <a:ln w="9525" cap="flat">
                                  <a:noFill/>
                                  <a:prstDash val="solid"/>
                                  <a:miter/>
                                </a:ln>
                              </wps:spPr>
                              <wps:bodyPr rtlCol="0" anchor="ctr"/>
                            </wps:wsp>
                            <wps:wsp>
                              <wps:cNvPr id="800" name="图形 768"/>
                              <wps:cNvSpPr/>
                              <wps:spPr>
                                <a:xfrm>
                                  <a:off x="4479606" y="4273867"/>
                                  <a:ext cx="108585" cy="7620"/>
                                </a:xfrm>
                                <a:custGeom>
                                  <a:avLst/>
                                  <a:gdLst>
                                    <a:gd name="connsiteX0" fmla="*/ 3810 w 108585"/>
                                    <a:gd name="connsiteY0" fmla="*/ 7620 h 7620"/>
                                    <a:gd name="connsiteX1" fmla="*/ 104775 w 108585"/>
                                    <a:gd name="connsiteY1" fmla="*/ 7620 h 7620"/>
                                    <a:gd name="connsiteX2" fmla="*/ 108585 w 108585"/>
                                    <a:gd name="connsiteY2" fmla="*/ 3810 h 7620"/>
                                    <a:gd name="connsiteX3" fmla="*/ 104775 w 108585"/>
                                    <a:gd name="connsiteY3" fmla="*/ 0 h 7620"/>
                                    <a:gd name="connsiteX4" fmla="*/ 3810 w 108585"/>
                                    <a:gd name="connsiteY4" fmla="*/ 0 h 7620"/>
                                    <a:gd name="connsiteX5" fmla="*/ 0 w 108585"/>
                                    <a:gd name="connsiteY5" fmla="*/ 3810 h 7620"/>
                                    <a:gd name="connsiteX6" fmla="*/ 3810 w 108585"/>
                                    <a:gd name="connsiteY6" fmla="*/ 7620 h 76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8585" h="7620">
                                      <a:moveTo>
                                        <a:pt x="3810" y="7620"/>
                                      </a:moveTo>
                                      <a:lnTo>
                                        <a:pt x="104775" y="7620"/>
                                      </a:lnTo>
                                      <a:cubicBezTo>
                                        <a:pt x="106680" y="7620"/>
                                        <a:pt x="108585" y="5715"/>
                                        <a:pt x="108585" y="3810"/>
                                      </a:cubicBezTo>
                                      <a:cubicBezTo>
                                        <a:pt x="108585" y="1905"/>
                                        <a:pt x="106680" y="0"/>
                                        <a:pt x="104775" y="0"/>
                                      </a:cubicBezTo>
                                      <a:lnTo>
                                        <a:pt x="3810" y="0"/>
                                      </a:lnTo>
                                      <a:cubicBezTo>
                                        <a:pt x="1905" y="0"/>
                                        <a:pt x="0" y="1905"/>
                                        <a:pt x="0" y="3810"/>
                                      </a:cubicBezTo>
                                      <a:cubicBezTo>
                                        <a:pt x="0" y="5715"/>
                                        <a:pt x="1905" y="7620"/>
                                        <a:pt x="3810" y="7620"/>
                                      </a:cubicBezTo>
                                      <a:close/>
                                    </a:path>
                                  </a:pathLst>
                                </a:custGeom>
                                <a:solidFill>
                                  <a:srgbClr val="213C61"/>
                                </a:solidFill>
                                <a:ln w="9525" cap="flat">
                                  <a:noFill/>
                                  <a:prstDash val="solid"/>
                                  <a:miter/>
                                </a:ln>
                              </wps:spPr>
                              <wps:bodyPr rtlCol="0" anchor="ctr"/>
                            </wps:wsp>
                          </wpg:grpSp>
                          <wpg:grpSp>
                            <wpg:cNvPr id="801" name="图形 768"/>
                            <wpg:cNvGrpSpPr/>
                            <wpg:grpSpPr>
                              <a:xfrm>
                                <a:off x="4422331" y="3747281"/>
                                <a:ext cx="152525" cy="400050"/>
                                <a:chOff x="4422331" y="3747281"/>
                                <a:chExt cx="152525" cy="400050"/>
                              </a:xfrm>
                            </wpg:grpSpPr>
                            <wps:wsp>
                              <wps:cNvPr id="802" name="图形 768"/>
                              <wps:cNvSpPr/>
                              <wps:spPr>
                                <a:xfrm>
                                  <a:off x="4466596" y="3747281"/>
                                  <a:ext cx="16062" cy="27568"/>
                                </a:xfrm>
                                <a:custGeom>
                                  <a:avLst/>
                                  <a:gdLst>
                                    <a:gd name="connsiteX0" fmla="*/ 13963 w 16062"/>
                                    <a:gd name="connsiteY0" fmla="*/ 22713 h 27568"/>
                                    <a:gd name="connsiteX1" fmla="*/ 15868 w 16062"/>
                                    <a:gd name="connsiteY1" fmla="*/ 6521 h 27568"/>
                                    <a:gd name="connsiteX2" fmla="*/ 3486 w 16062"/>
                                    <a:gd name="connsiteY2" fmla="*/ 1758 h 27568"/>
                                    <a:gd name="connsiteX3" fmla="*/ 628 w 16062"/>
                                    <a:gd name="connsiteY3" fmla="*/ 21761 h 27568"/>
                                    <a:gd name="connsiteX4" fmla="*/ 8248 w 16062"/>
                                    <a:gd name="connsiteY4" fmla="*/ 27476 h 27568"/>
                                    <a:gd name="connsiteX5" fmla="*/ 13963 w 16062"/>
                                    <a:gd name="connsiteY5" fmla="*/ 22713 h 275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6062" h="27568">
                                      <a:moveTo>
                                        <a:pt x="13963" y="22713"/>
                                      </a:moveTo>
                                      <a:cubicBezTo>
                                        <a:pt x="13963" y="22713"/>
                                        <a:pt x="16821" y="14141"/>
                                        <a:pt x="15868" y="6521"/>
                                      </a:cubicBezTo>
                                      <a:cubicBezTo>
                                        <a:pt x="14916" y="-1099"/>
                                        <a:pt x="5391" y="-1099"/>
                                        <a:pt x="3486" y="1758"/>
                                      </a:cubicBezTo>
                                      <a:cubicBezTo>
                                        <a:pt x="1581" y="3663"/>
                                        <a:pt x="-1277" y="16998"/>
                                        <a:pt x="628" y="21761"/>
                                      </a:cubicBezTo>
                                      <a:cubicBezTo>
                                        <a:pt x="628" y="21761"/>
                                        <a:pt x="3486" y="28428"/>
                                        <a:pt x="8248" y="27476"/>
                                      </a:cubicBezTo>
                                      <a:cubicBezTo>
                                        <a:pt x="13011" y="26523"/>
                                        <a:pt x="13963" y="22713"/>
                                        <a:pt x="13963" y="22713"/>
                                      </a:cubicBezTo>
                                      <a:close/>
                                    </a:path>
                                  </a:pathLst>
                                </a:custGeom>
                                <a:solidFill>
                                  <a:srgbClr val="FFC59E"/>
                                </a:solidFill>
                                <a:ln w="9525" cap="flat">
                                  <a:noFill/>
                                  <a:prstDash val="solid"/>
                                  <a:miter/>
                                </a:ln>
                              </wps:spPr>
                              <wps:bodyPr rtlCol="0" anchor="ctr"/>
                            </wps:wsp>
                            <wps:wsp>
                              <wps:cNvPr id="803" name="图形 768"/>
                              <wps:cNvSpPr/>
                              <wps:spPr>
                                <a:xfrm>
                                  <a:off x="4471987" y="3776662"/>
                                  <a:ext cx="31432" cy="83820"/>
                                </a:xfrm>
                                <a:custGeom>
                                  <a:avLst/>
                                  <a:gdLst>
                                    <a:gd name="connsiteX0" fmla="*/ 13335 w 31432"/>
                                    <a:gd name="connsiteY0" fmla="*/ 35242 h 83820"/>
                                    <a:gd name="connsiteX1" fmla="*/ 6668 w 31432"/>
                                    <a:gd name="connsiteY1" fmla="*/ 0 h 83820"/>
                                    <a:gd name="connsiteX2" fmla="*/ 0 w 31432"/>
                                    <a:gd name="connsiteY2" fmla="*/ 3810 h 83820"/>
                                    <a:gd name="connsiteX3" fmla="*/ 3810 w 31432"/>
                                    <a:gd name="connsiteY3" fmla="*/ 44767 h 83820"/>
                                    <a:gd name="connsiteX4" fmla="*/ 21907 w 31432"/>
                                    <a:gd name="connsiteY4" fmla="*/ 83820 h 83820"/>
                                    <a:gd name="connsiteX5" fmla="*/ 31432 w 31432"/>
                                    <a:gd name="connsiteY5" fmla="*/ 63817 h 83820"/>
                                    <a:gd name="connsiteX6" fmla="*/ 13335 w 31432"/>
                                    <a:gd name="connsiteY6" fmla="*/ 35242 h 838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1432" h="83820">
                                      <a:moveTo>
                                        <a:pt x="13335" y="35242"/>
                                      </a:moveTo>
                                      <a:lnTo>
                                        <a:pt x="6668" y="0"/>
                                      </a:lnTo>
                                      <a:cubicBezTo>
                                        <a:pt x="4763" y="953"/>
                                        <a:pt x="1905" y="2858"/>
                                        <a:pt x="0" y="3810"/>
                                      </a:cubicBezTo>
                                      <a:lnTo>
                                        <a:pt x="3810" y="44767"/>
                                      </a:lnTo>
                                      <a:lnTo>
                                        <a:pt x="21907" y="83820"/>
                                      </a:lnTo>
                                      <a:lnTo>
                                        <a:pt x="31432" y="63817"/>
                                      </a:lnTo>
                                      <a:lnTo>
                                        <a:pt x="13335" y="35242"/>
                                      </a:lnTo>
                                      <a:close/>
                                    </a:path>
                                  </a:pathLst>
                                </a:custGeom>
                                <a:solidFill>
                                  <a:srgbClr val="CCF7FF"/>
                                </a:solidFill>
                                <a:ln w="9525" cap="flat">
                                  <a:noFill/>
                                  <a:prstDash val="solid"/>
                                  <a:miter/>
                                </a:ln>
                              </wps:spPr>
                              <wps:bodyPr rtlCol="0" anchor="ctr"/>
                            </wps:wsp>
                            <wps:wsp>
                              <wps:cNvPr id="804" name="图形 768"/>
                              <wps:cNvSpPr/>
                              <wps:spPr>
                                <a:xfrm>
                                  <a:off x="4471034" y="3768090"/>
                                  <a:ext cx="7619" cy="13334"/>
                                </a:xfrm>
                                <a:custGeom>
                                  <a:avLst/>
                                  <a:gdLst>
                                    <a:gd name="connsiteX0" fmla="*/ 6667 w 7619"/>
                                    <a:gd name="connsiteY0" fmla="*/ 0 h 13334"/>
                                    <a:gd name="connsiteX1" fmla="*/ 0 w 7619"/>
                                    <a:gd name="connsiteY1" fmla="*/ 2857 h 13334"/>
                                    <a:gd name="connsiteX2" fmla="*/ 952 w 7619"/>
                                    <a:gd name="connsiteY2" fmla="*/ 13335 h 13334"/>
                                    <a:gd name="connsiteX3" fmla="*/ 7620 w 7619"/>
                                    <a:gd name="connsiteY3" fmla="*/ 9525 h 13334"/>
                                    <a:gd name="connsiteX4" fmla="*/ 6667 w 7619"/>
                                    <a:gd name="connsiteY4" fmla="*/ 0 h 133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619" h="13334">
                                      <a:moveTo>
                                        <a:pt x="6667" y="0"/>
                                      </a:moveTo>
                                      <a:lnTo>
                                        <a:pt x="0" y="2857"/>
                                      </a:lnTo>
                                      <a:lnTo>
                                        <a:pt x="952" y="13335"/>
                                      </a:lnTo>
                                      <a:cubicBezTo>
                                        <a:pt x="2857" y="11430"/>
                                        <a:pt x="5715" y="10477"/>
                                        <a:pt x="7620" y="9525"/>
                                      </a:cubicBezTo>
                                      <a:lnTo>
                                        <a:pt x="6667" y="0"/>
                                      </a:lnTo>
                                      <a:close/>
                                    </a:path>
                                  </a:pathLst>
                                </a:custGeom>
                                <a:solidFill>
                                  <a:srgbClr val="FFC59E"/>
                                </a:solidFill>
                                <a:ln w="9525" cap="flat">
                                  <a:noFill/>
                                  <a:prstDash val="solid"/>
                                  <a:miter/>
                                </a:ln>
                              </wps:spPr>
                              <wps:bodyPr rtlCol="0" anchor="ctr"/>
                            </wps:wsp>
                            <wpg:grpSp>
                              <wpg:cNvPr id="805" name="图形 768"/>
                              <wpg:cNvGrpSpPr/>
                              <wpg:grpSpPr>
                                <a:xfrm>
                                  <a:off x="4422331" y="3768090"/>
                                  <a:ext cx="152525" cy="379242"/>
                                  <a:chOff x="4422331" y="3768090"/>
                                  <a:chExt cx="152525" cy="379242"/>
                                </a:xfrm>
                              </wpg:grpSpPr>
                              <wps:wsp>
                                <wps:cNvPr id="806" name="图形 768"/>
                                <wps:cNvSpPr/>
                                <wps:spPr>
                                  <a:xfrm>
                                    <a:off x="4464066" y="4129087"/>
                                    <a:ext cx="24113" cy="18244"/>
                                  </a:xfrm>
                                  <a:custGeom>
                                    <a:avLst/>
                                    <a:gdLst>
                                      <a:gd name="connsiteX0" fmla="*/ 14588 w 24113"/>
                                      <a:gd name="connsiteY0" fmla="*/ 953 h 18244"/>
                                      <a:gd name="connsiteX1" fmla="*/ 9826 w 24113"/>
                                      <a:gd name="connsiteY1" fmla="*/ 8572 h 18244"/>
                                      <a:gd name="connsiteX2" fmla="*/ 301 w 24113"/>
                                      <a:gd name="connsiteY2" fmla="*/ 17145 h 18244"/>
                                      <a:gd name="connsiteX3" fmla="*/ 12683 w 24113"/>
                                      <a:gd name="connsiteY3" fmla="*/ 17145 h 18244"/>
                                      <a:gd name="connsiteX4" fmla="*/ 24113 w 24113"/>
                                      <a:gd name="connsiteY4" fmla="*/ 11430 h 18244"/>
                                      <a:gd name="connsiteX5" fmla="*/ 20303 w 24113"/>
                                      <a:gd name="connsiteY5" fmla="*/ 0 h 18244"/>
                                      <a:gd name="connsiteX6" fmla="*/ 14588 w 24113"/>
                                      <a:gd name="connsiteY6" fmla="*/ 953 h 182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113" h="18244">
                                        <a:moveTo>
                                          <a:pt x="14588" y="953"/>
                                        </a:moveTo>
                                        <a:cubicBezTo>
                                          <a:pt x="14588" y="953"/>
                                          <a:pt x="13636" y="4763"/>
                                          <a:pt x="9826" y="8572"/>
                                        </a:cubicBezTo>
                                        <a:cubicBezTo>
                                          <a:pt x="6016" y="12383"/>
                                          <a:pt x="-1604" y="16192"/>
                                          <a:pt x="301" y="17145"/>
                                        </a:cubicBezTo>
                                        <a:cubicBezTo>
                                          <a:pt x="2206" y="18097"/>
                                          <a:pt x="6968" y="19050"/>
                                          <a:pt x="12683" y="17145"/>
                                        </a:cubicBezTo>
                                        <a:cubicBezTo>
                                          <a:pt x="18398" y="16192"/>
                                          <a:pt x="24113" y="11430"/>
                                          <a:pt x="24113" y="11430"/>
                                        </a:cubicBezTo>
                                        <a:cubicBezTo>
                                          <a:pt x="24113" y="11430"/>
                                          <a:pt x="22208" y="6667"/>
                                          <a:pt x="20303" y="0"/>
                                        </a:cubicBezTo>
                                        <a:lnTo>
                                          <a:pt x="14588" y="953"/>
                                        </a:lnTo>
                                        <a:close/>
                                      </a:path>
                                    </a:pathLst>
                                  </a:custGeom>
                                  <a:solidFill>
                                    <a:srgbClr val="FFFFFF"/>
                                  </a:solidFill>
                                  <a:ln w="9525" cap="flat">
                                    <a:noFill/>
                                    <a:prstDash val="solid"/>
                                    <a:miter/>
                                  </a:ln>
                                </wps:spPr>
                                <wps:bodyPr rtlCol="0" anchor="ctr"/>
                              </wps:wsp>
                              <wps:wsp>
                                <wps:cNvPr id="807" name="图形 768"/>
                                <wps:cNvSpPr/>
                                <wps:spPr>
                                  <a:xfrm>
                                    <a:off x="4555806" y="4095750"/>
                                    <a:ext cx="19050" cy="26035"/>
                                  </a:xfrm>
                                  <a:custGeom>
                                    <a:avLst/>
                                    <a:gdLst>
                                      <a:gd name="connsiteX0" fmla="*/ 2857 w 19050"/>
                                      <a:gd name="connsiteY0" fmla="*/ 0 h 26035"/>
                                      <a:gd name="connsiteX1" fmla="*/ 5715 w 19050"/>
                                      <a:gd name="connsiteY1" fmla="*/ 6667 h 26035"/>
                                      <a:gd name="connsiteX2" fmla="*/ 4763 w 19050"/>
                                      <a:gd name="connsiteY2" fmla="*/ 16192 h 26035"/>
                                      <a:gd name="connsiteX3" fmla="*/ 0 w 19050"/>
                                      <a:gd name="connsiteY3" fmla="*/ 24765 h 26035"/>
                                      <a:gd name="connsiteX4" fmla="*/ 5715 w 19050"/>
                                      <a:gd name="connsiteY4" fmla="*/ 24765 h 26035"/>
                                      <a:gd name="connsiteX5" fmla="*/ 19050 w 19050"/>
                                      <a:gd name="connsiteY5" fmla="*/ 13335 h 26035"/>
                                      <a:gd name="connsiteX6" fmla="*/ 10478 w 19050"/>
                                      <a:gd name="connsiteY6" fmla="*/ 1905 h 26035"/>
                                      <a:gd name="connsiteX7" fmla="*/ 2857 w 19050"/>
                                      <a:gd name="connsiteY7" fmla="*/ 0 h 260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050" h="26035">
                                        <a:moveTo>
                                          <a:pt x="2857" y="0"/>
                                        </a:moveTo>
                                        <a:lnTo>
                                          <a:pt x="5715" y="6667"/>
                                        </a:lnTo>
                                        <a:cubicBezTo>
                                          <a:pt x="5715" y="6667"/>
                                          <a:pt x="6668" y="12383"/>
                                          <a:pt x="4763" y="16192"/>
                                        </a:cubicBezTo>
                                        <a:cubicBezTo>
                                          <a:pt x="2857" y="20003"/>
                                          <a:pt x="0" y="24765"/>
                                          <a:pt x="0" y="24765"/>
                                        </a:cubicBezTo>
                                        <a:cubicBezTo>
                                          <a:pt x="0" y="24765"/>
                                          <a:pt x="953" y="27622"/>
                                          <a:pt x="5715" y="24765"/>
                                        </a:cubicBezTo>
                                        <a:cubicBezTo>
                                          <a:pt x="10478" y="21908"/>
                                          <a:pt x="19050" y="13335"/>
                                          <a:pt x="19050" y="13335"/>
                                        </a:cubicBezTo>
                                        <a:cubicBezTo>
                                          <a:pt x="19050" y="13335"/>
                                          <a:pt x="16193" y="6667"/>
                                          <a:pt x="10478" y="1905"/>
                                        </a:cubicBezTo>
                                        <a:lnTo>
                                          <a:pt x="2857" y="0"/>
                                        </a:lnTo>
                                        <a:close/>
                                      </a:path>
                                    </a:pathLst>
                                  </a:custGeom>
                                  <a:solidFill>
                                    <a:srgbClr val="FFFFFF"/>
                                  </a:solidFill>
                                  <a:ln w="9525" cap="flat">
                                    <a:noFill/>
                                    <a:prstDash val="solid"/>
                                    <a:miter/>
                                  </a:ln>
                                </wps:spPr>
                                <wps:bodyPr rtlCol="0" anchor="ctr"/>
                              </wps:wsp>
                              <wps:wsp>
                                <wps:cNvPr id="808" name="图形 768"/>
                                <wps:cNvSpPr/>
                                <wps:spPr>
                                  <a:xfrm>
                                    <a:off x="4462462" y="3969067"/>
                                    <a:ext cx="61960" cy="162077"/>
                                  </a:xfrm>
                                  <a:custGeom>
                                    <a:avLst/>
                                    <a:gdLst>
                                      <a:gd name="connsiteX0" fmla="*/ 23813 w 61960"/>
                                      <a:gd name="connsiteY0" fmla="*/ 0 h 162077"/>
                                      <a:gd name="connsiteX1" fmla="*/ 10477 w 61960"/>
                                      <a:gd name="connsiteY1" fmla="*/ 14288 h 162077"/>
                                      <a:gd name="connsiteX2" fmla="*/ 0 w 61960"/>
                                      <a:gd name="connsiteY2" fmla="*/ 88583 h 162077"/>
                                      <a:gd name="connsiteX3" fmla="*/ 16193 w 61960"/>
                                      <a:gd name="connsiteY3" fmla="*/ 161925 h 162077"/>
                                      <a:gd name="connsiteX4" fmla="*/ 23813 w 61960"/>
                                      <a:gd name="connsiteY4" fmla="*/ 160020 h 162077"/>
                                      <a:gd name="connsiteX5" fmla="*/ 18098 w 61960"/>
                                      <a:gd name="connsiteY5" fmla="*/ 83820 h 162077"/>
                                      <a:gd name="connsiteX6" fmla="*/ 40957 w 61960"/>
                                      <a:gd name="connsiteY6" fmla="*/ 44767 h 162077"/>
                                      <a:gd name="connsiteX7" fmla="*/ 61913 w 61960"/>
                                      <a:gd name="connsiteY7" fmla="*/ 14288 h 162077"/>
                                      <a:gd name="connsiteX8" fmla="*/ 23813 w 61960"/>
                                      <a:gd name="connsiteY8" fmla="*/ 0 h 1620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1960" h="162077">
                                        <a:moveTo>
                                          <a:pt x="23813" y="0"/>
                                        </a:moveTo>
                                        <a:lnTo>
                                          <a:pt x="10477" y="14288"/>
                                        </a:lnTo>
                                        <a:cubicBezTo>
                                          <a:pt x="10477" y="14288"/>
                                          <a:pt x="952" y="61913"/>
                                          <a:pt x="0" y="88583"/>
                                        </a:cubicBezTo>
                                        <a:cubicBezTo>
                                          <a:pt x="0" y="88583"/>
                                          <a:pt x="12382" y="145733"/>
                                          <a:pt x="16193" y="161925"/>
                                        </a:cubicBezTo>
                                        <a:cubicBezTo>
                                          <a:pt x="16193" y="161925"/>
                                          <a:pt x="20955" y="162878"/>
                                          <a:pt x="23813" y="160020"/>
                                        </a:cubicBezTo>
                                        <a:cubicBezTo>
                                          <a:pt x="23813" y="160020"/>
                                          <a:pt x="19050" y="97155"/>
                                          <a:pt x="18098" y="83820"/>
                                        </a:cubicBezTo>
                                        <a:cubicBezTo>
                                          <a:pt x="18098" y="83820"/>
                                          <a:pt x="32385" y="58103"/>
                                          <a:pt x="40957" y="44767"/>
                                        </a:cubicBezTo>
                                        <a:cubicBezTo>
                                          <a:pt x="49530" y="30480"/>
                                          <a:pt x="62865" y="19050"/>
                                          <a:pt x="61913" y="14288"/>
                                        </a:cubicBezTo>
                                        <a:cubicBezTo>
                                          <a:pt x="60007" y="9525"/>
                                          <a:pt x="23813" y="0"/>
                                          <a:pt x="23813" y="0"/>
                                        </a:cubicBezTo>
                                        <a:close/>
                                      </a:path>
                                    </a:pathLst>
                                  </a:custGeom>
                                  <a:solidFill>
                                    <a:srgbClr val="FFC59E"/>
                                  </a:solidFill>
                                  <a:ln w="9525" cap="flat">
                                    <a:noFill/>
                                    <a:prstDash val="solid"/>
                                    <a:miter/>
                                  </a:ln>
                                </wps:spPr>
                                <wps:bodyPr rtlCol="0" anchor="ctr"/>
                              </wps:wsp>
                              <wps:wsp>
                                <wps:cNvPr id="809" name="图形 768"/>
                                <wps:cNvSpPr/>
                                <wps:spPr>
                                  <a:xfrm>
                                    <a:off x="4485322" y="3960095"/>
                                    <a:ext cx="80962" cy="143274"/>
                                  </a:xfrm>
                                  <a:custGeom>
                                    <a:avLst/>
                                    <a:gdLst>
                                      <a:gd name="connsiteX0" fmla="*/ 0 w 80962"/>
                                      <a:gd name="connsiteY0" fmla="*/ 400 h 143274"/>
                                      <a:gd name="connsiteX1" fmla="*/ 25717 w 80962"/>
                                      <a:gd name="connsiteY1" fmla="*/ 101365 h 143274"/>
                                      <a:gd name="connsiteX2" fmla="*/ 76200 w 80962"/>
                                      <a:gd name="connsiteY2" fmla="*/ 143275 h 143274"/>
                                      <a:gd name="connsiteX3" fmla="*/ 80963 w 80962"/>
                                      <a:gd name="connsiteY3" fmla="*/ 138512 h 143274"/>
                                      <a:gd name="connsiteX4" fmla="*/ 39052 w 80962"/>
                                      <a:gd name="connsiteY4" fmla="*/ 91840 h 143274"/>
                                      <a:gd name="connsiteX5" fmla="*/ 40005 w 80962"/>
                                      <a:gd name="connsiteY5" fmla="*/ 41357 h 143274"/>
                                      <a:gd name="connsiteX6" fmla="*/ 38100 w 80962"/>
                                      <a:gd name="connsiteY6" fmla="*/ 12782 h 143274"/>
                                      <a:gd name="connsiteX7" fmla="*/ 0 w 80962"/>
                                      <a:gd name="connsiteY7" fmla="*/ 400 h 1432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80962" h="143274">
                                        <a:moveTo>
                                          <a:pt x="0" y="400"/>
                                        </a:moveTo>
                                        <a:cubicBezTo>
                                          <a:pt x="0" y="400"/>
                                          <a:pt x="19050" y="85172"/>
                                          <a:pt x="25717" y="101365"/>
                                        </a:cubicBezTo>
                                        <a:cubicBezTo>
                                          <a:pt x="25717" y="101365"/>
                                          <a:pt x="65722" y="134702"/>
                                          <a:pt x="76200" y="143275"/>
                                        </a:cubicBezTo>
                                        <a:cubicBezTo>
                                          <a:pt x="76200" y="143275"/>
                                          <a:pt x="80010" y="142322"/>
                                          <a:pt x="80963" y="138512"/>
                                        </a:cubicBezTo>
                                        <a:cubicBezTo>
                                          <a:pt x="80963" y="138512"/>
                                          <a:pt x="44767" y="100412"/>
                                          <a:pt x="39052" y="91840"/>
                                        </a:cubicBezTo>
                                        <a:cubicBezTo>
                                          <a:pt x="39052" y="91840"/>
                                          <a:pt x="38100" y="57550"/>
                                          <a:pt x="40005" y="41357"/>
                                        </a:cubicBezTo>
                                        <a:cubicBezTo>
                                          <a:pt x="41910" y="25165"/>
                                          <a:pt x="38100" y="15640"/>
                                          <a:pt x="38100" y="12782"/>
                                        </a:cubicBezTo>
                                        <a:cubicBezTo>
                                          <a:pt x="37147" y="10877"/>
                                          <a:pt x="0" y="-2458"/>
                                          <a:pt x="0" y="400"/>
                                        </a:cubicBezTo>
                                        <a:close/>
                                      </a:path>
                                    </a:pathLst>
                                  </a:custGeom>
                                  <a:solidFill>
                                    <a:srgbClr val="FFC59E"/>
                                  </a:solidFill>
                                  <a:ln w="9525" cap="flat">
                                    <a:noFill/>
                                    <a:prstDash val="solid"/>
                                    <a:miter/>
                                  </a:ln>
                                </wps:spPr>
                                <wps:bodyPr rtlCol="0" anchor="ctr"/>
                              </wps:wsp>
                              <wps:wsp>
                                <wps:cNvPr id="810" name="图形 768"/>
                                <wps:cNvSpPr/>
                                <wps:spPr>
                                  <a:xfrm>
                                    <a:off x="4460556" y="3970020"/>
                                    <a:ext cx="70301" cy="86669"/>
                                  </a:xfrm>
                                  <a:custGeom>
                                    <a:avLst/>
                                    <a:gdLst>
                                      <a:gd name="connsiteX0" fmla="*/ 12382 w 70301"/>
                                      <a:gd name="connsiteY0" fmla="*/ 8572 h 86669"/>
                                      <a:gd name="connsiteX1" fmla="*/ 0 w 70301"/>
                                      <a:gd name="connsiteY1" fmla="*/ 66675 h 86669"/>
                                      <a:gd name="connsiteX2" fmla="*/ 29528 w 70301"/>
                                      <a:gd name="connsiteY2" fmla="*/ 85725 h 86669"/>
                                      <a:gd name="connsiteX3" fmla="*/ 67628 w 70301"/>
                                      <a:gd name="connsiteY3" fmla="*/ 75247 h 86669"/>
                                      <a:gd name="connsiteX4" fmla="*/ 68580 w 70301"/>
                                      <a:gd name="connsiteY4" fmla="*/ 49530 h 86669"/>
                                      <a:gd name="connsiteX5" fmla="*/ 67628 w 70301"/>
                                      <a:gd name="connsiteY5" fmla="*/ 10477 h 86669"/>
                                      <a:gd name="connsiteX6" fmla="*/ 36195 w 70301"/>
                                      <a:gd name="connsiteY6" fmla="*/ 0 h 86669"/>
                                      <a:gd name="connsiteX7" fmla="*/ 12382 w 70301"/>
                                      <a:gd name="connsiteY7" fmla="*/ 8572 h 866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70301" h="86669">
                                        <a:moveTo>
                                          <a:pt x="12382" y="8572"/>
                                        </a:moveTo>
                                        <a:cubicBezTo>
                                          <a:pt x="12382" y="8572"/>
                                          <a:pt x="953" y="42863"/>
                                          <a:pt x="0" y="66675"/>
                                        </a:cubicBezTo>
                                        <a:cubicBezTo>
                                          <a:pt x="0" y="66675"/>
                                          <a:pt x="15240" y="82867"/>
                                          <a:pt x="29528" y="85725"/>
                                        </a:cubicBezTo>
                                        <a:cubicBezTo>
                                          <a:pt x="43815" y="89535"/>
                                          <a:pt x="61913" y="80963"/>
                                          <a:pt x="67628" y="75247"/>
                                        </a:cubicBezTo>
                                        <a:cubicBezTo>
                                          <a:pt x="67628" y="75247"/>
                                          <a:pt x="67628" y="59055"/>
                                          <a:pt x="68580" y="49530"/>
                                        </a:cubicBezTo>
                                        <a:cubicBezTo>
                                          <a:pt x="69532" y="40005"/>
                                          <a:pt x="72390" y="20002"/>
                                          <a:pt x="67628" y="10477"/>
                                        </a:cubicBezTo>
                                        <a:lnTo>
                                          <a:pt x="36195" y="0"/>
                                        </a:lnTo>
                                        <a:lnTo>
                                          <a:pt x="12382" y="8572"/>
                                        </a:lnTo>
                                        <a:close/>
                                      </a:path>
                                    </a:pathLst>
                                  </a:custGeom>
                                  <a:solidFill>
                                    <a:srgbClr val="213561"/>
                                  </a:solidFill>
                                  <a:ln w="9525" cap="flat">
                                    <a:noFill/>
                                    <a:prstDash val="solid"/>
                                    <a:miter/>
                                  </a:ln>
                                </wps:spPr>
                                <wps:bodyPr rtlCol="0" anchor="ctr"/>
                              </wps:wsp>
                              <wps:wsp>
                                <wps:cNvPr id="811" name="图形 768"/>
                                <wps:cNvSpPr/>
                                <wps:spPr>
                                  <a:xfrm>
                                    <a:off x="4469999" y="3868783"/>
                                    <a:ext cx="56730" cy="59721"/>
                                  </a:xfrm>
                                  <a:custGeom>
                                    <a:avLst/>
                                    <a:gdLst>
                                      <a:gd name="connsiteX0" fmla="*/ 50565 w 56730"/>
                                      <a:gd name="connsiteY0" fmla="*/ 58374 h 59721"/>
                                      <a:gd name="connsiteX1" fmla="*/ 50565 w 56730"/>
                                      <a:gd name="connsiteY1" fmla="*/ 58374 h 59721"/>
                                      <a:gd name="connsiteX2" fmla="*/ 32467 w 56730"/>
                                      <a:gd name="connsiteY2" fmla="*/ 59327 h 59721"/>
                                      <a:gd name="connsiteX3" fmla="*/ 1035 w 56730"/>
                                      <a:gd name="connsiteY3" fmla="*/ 50754 h 59721"/>
                                      <a:gd name="connsiteX4" fmla="*/ 82 w 56730"/>
                                      <a:gd name="connsiteY4" fmla="*/ 45039 h 59721"/>
                                      <a:gd name="connsiteX5" fmla="*/ 6750 w 56730"/>
                                      <a:gd name="connsiteY5" fmla="*/ 14559 h 59721"/>
                                      <a:gd name="connsiteX6" fmla="*/ 16275 w 56730"/>
                                      <a:gd name="connsiteY6" fmla="*/ 272 h 59721"/>
                                      <a:gd name="connsiteX7" fmla="*/ 51517 w 56730"/>
                                      <a:gd name="connsiteY7" fmla="*/ 11702 h 59721"/>
                                      <a:gd name="connsiteX8" fmla="*/ 55327 w 56730"/>
                                      <a:gd name="connsiteY8" fmla="*/ 33609 h 59721"/>
                                      <a:gd name="connsiteX9" fmla="*/ 50565 w 56730"/>
                                      <a:gd name="connsiteY9" fmla="*/ 58374 h 59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730" h="59721">
                                        <a:moveTo>
                                          <a:pt x="50565" y="58374"/>
                                        </a:moveTo>
                                        <a:cubicBezTo>
                                          <a:pt x="50565" y="58374"/>
                                          <a:pt x="50565" y="58374"/>
                                          <a:pt x="50565" y="58374"/>
                                        </a:cubicBezTo>
                                        <a:cubicBezTo>
                                          <a:pt x="44850" y="59327"/>
                                          <a:pt x="38182" y="60279"/>
                                          <a:pt x="32467" y="59327"/>
                                        </a:cubicBezTo>
                                        <a:cubicBezTo>
                                          <a:pt x="21037" y="58374"/>
                                          <a:pt x="9607" y="56469"/>
                                          <a:pt x="1035" y="50754"/>
                                        </a:cubicBezTo>
                                        <a:cubicBezTo>
                                          <a:pt x="1035" y="48849"/>
                                          <a:pt x="82" y="46944"/>
                                          <a:pt x="82" y="45039"/>
                                        </a:cubicBezTo>
                                        <a:cubicBezTo>
                                          <a:pt x="-870" y="33609"/>
                                          <a:pt x="6750" y="14559"/>
                                          <a:pt x="6750" y="14559"/>
                                        </a:cubicBezTo>
                                        <a:cubicBezTo>
                                          <a:pt x="9607" y="3129"/>
                                          <a:pt x="10560" y="2177"/>
                                          <a:pt x="16275" y="272"/>
                                        </a:cubicBezTo>
                                        <a:cubicBezTo>
                                          <a:pt x="21990" y="-1633"/>
                                          <a:pt x="44850" y="6939"/>
                                          <a:pt x="51517" y="11702"/>
                                        </a:cubicBezTo>
                                        <a:cubicBezTo>
                                          <a:pt x="58185" y="16464"/>
                                          <a:pt x="57232" y="18369"/>
                                          <a:pt x="55327" y="33609"/>
                                        </a:cubicBezTo>
                                        <a:cubicBezTo>
                                          <a:pt x="53422" y="40277"/>
                                          <a:pt x="51517" y="49802"/>
                                          <a:pt x="50565" y="58374"/>
                                        </a:cubicBezTo>
                                        <a:close/>
                                      </a:path>
                                    </a:pathLst>
                                  </a:custGeom>
                                  <a:solidFill>
                                    <a:srgbClr val="FFFFFF"/>
                                  </a:solidFill>
                                  <a:ln w="9525" cap="flat">
                                    <a:noFill/>
                                    <a:prstDash val="solid"/>
                                    <a:miter/>
                                  </a:ln>
                                </wps:spPr>
                                <wps:bodyPr rtlCol="0" anchor="ctr"/>
                              </wps:wsp>
                              <wps:wsp>
                                <wps:cNvPr id="812" name="图形 768"/>
                                <wps:cNvSpPr/>
                                <wps:spPr>
                                  <a:xfrm>
                                    <a:off x="4428172" y="3800475"/>
                                    <a:ext cx="63079" cy="95961"/>
                                  </a:xfrm>
                                  <a:custGeom>
                                    <a:avLst/>
                                    <a:gdLst>
                                      <a:gd name="connsiteX0" fmla="*/ 10477 w 63079"/>
                                      <a:gd name="connsiteY0" fmla="*/ 42863 h 95961"/>
                                      <a:gd name="connsiteX1" fmla="*/ 50482 w 63079"/>
                                      <a:gd name="connsiteY1" fmla="*/ 65722 h 95961"/>
                                      <a:gd name="connsiteX2" fmla="*/ 62865 w 63079"/>
                                      <a:gd name="connsiteY2" fmla="*/ 70485 h 95961"/>
                                      <a:gd name="connsiteX3" fmla="*/ 53340 w 63079"/>
                                      <a:gd name="connsiteY3" fmla="*/ 91440 h 95961"/>
                                      <a:gd name="connsiteX4" fmla="*/ 45720 w 63079"/>
                                      <a:gd name="connsiteY4" fmla="*/ 95250 h 95961"/>
                                      <a:gd name="connsiteX5" fmla="*/ 36195 w 63079"/>
                                      <a:gd name="connsiteY5" fmla="*/ 83820 h 95961"/>
                                      <a:gd name="connsiteX6" fmla="*/ 0 w 63079"/>
                                      <a:gd name="connsiteY6" fmla="*/ 52388 h 95961"/>
                                      <a:gd name="connsiteX7" fmla="*/ 2857 w 63079"/>
                                      <a:gd name="connsiteY7" fmla="*/ 0 h 95961"/>
                                      <a:gd name="connsiteX8" fmla="*/ 9525 w 63079"/>
                                      <a:gd name="connsiteY8" fmla="*/ 953 h 95961"/>
                                      <a:gd name="connsiteX9" fmla="*/ 10477 w 63079"/>
                                      <a:gd name="connsiteY9" fmla="*/ 42863 h 959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63079" h="95961">
                                        <a:moveTo>
                                          <a:pt x="10477" y="42863"/>
                                        </a:moveTo>
                                        <a:cubicBezTo>
                                          <a:pt x="15240" y="48578"/>
                                          <a:pt x="44767" y="63817"/>
                                          <a:pt x="50482" y="65722"/>
                                        </a:cubicBezTo>
                                        <a:cubicBezTo>
                                          <a:pt x="56197" y="67628"/>
                                          <a:pt x="62865" y="70485"/>
                                          <a:pt x="62865" y="70485"/>
                                        </a:cubicBezTo>
                                        <a:cubicBezTo>
                                          <a:pt x="64770" y="69533"/>
                                          <a:pt x="53340" y="91440"/>
                                          <a:pt x="53340" y="91440"/>
                                        </a:cubicBezTo>
                                        <a:cubicBezTo>
                                          <a:pt x="53340" y="91440"/>
                                          <a:pt x="47625" y="98108"/>
                                          <a:pt x="45720" y="95250"/>
                                        </a:cubicBezTo>
                                        <a:cubicBezTo>
                                          <a:pt x="43815" y="92392"/>
                                          <a:pt x="36195" y="83820"/>
                                          <a:pt x="36195" y="83820"/>
                                        </a:cubicBezTo>
                                        <a:cubicBezTo>
                                          <a:pt x="23813" y="74295"/>
                                          <a:pt x="0" y="52388"/>
                                          <a:pt x="0" y="52388"/>
                                        </a:cubicBezTo>
                                        <a:cubicBezTo>
                                          <a:pt x="0" y="43815"/>
                                          <a:pt x="1905" y="15240"/>
                                          <a:pt x="2857" y="0"/>
                                        </a:cubicBezTo>
                                        <a:cubicBezTo>
                                          <a:pt x="4763" y="0"/>
                                          <a:pt x="7620" y="0"/>
                                          <a:pt x="9525" y="953"/>
                                        </a:cubicBezTo>
                                        <a:cubicBezTo>
                                          <a:pt x="8572" y="20003"/>
                                          <a:pt x="10477" y="42863"/>
                                          <a:pt x="10477" y="42863"/>
                                        </a:cubicBezTo>
                                        <a:close/>
                                      </a:path>
                                    </a:pathLst>
                                  </a:custGeom>
                                  <a:solidFill>
                                    <a:srgbClr val="CCF7FF"/>
                                  </a:solidFill>
                                  <a:ln w="9525" cap="flat">
                                    <a:noFill/>
                                    <a:prstDash val="solid"/>
                                    <a:miter/>
                                  </a:ln>
                                </wps:spPr>
                                <wps:bodyPr rtlCol="0" anchor="ctr"/>
                              </wps:wsp>
                              <wps:wsp>
                                <wps:cNvPr id="813" name="图形 768"/>
                                <wps:cNvSpPr/>
                                <wps:spPr>
                                  <a:xfrm>
                                    <a:off x="4431029" y="3787140"/>
                                    <a:ext cx="6667" cy="13334"/>
                                  </a:xfrm>
                                  <a:custGeom>
                                    <a:avLst/>
                                    <a:gdLst>
                                      <a:gd name="connsiteX0" fmla="*/ 3810 w 6667"/>
                                      <a:gd name="connsiteY0" fmla="*/ 0 h 13334"/>
                                      <a:gd name="connsiteX1" fmla="*/ 6668 w 6667"/>
                                      <a:gd name="connsiteY1" fmla="*/ 3810 h 13334"/>
                                      <a:gd name="connsiteX2" fmla="*/ 6668 w 6667"/>
                                      <a:gd name="connsiteY2" fmla="*/ 13335 h 13334"/>
                                      <a:gd name="connsiteX3" fmla="*/ 0 w 6667"/>
                                      <a:gd name="connsiteY3" fmla="*/ 12382 h 13334"/>
                                      <a:gd name="connsiteX4" fmla="*/ 952 w 6667"/>
                                      <a:gd name="connsiteY4" fmla="*/ 3810 h 13334"/>
                                      <a:gd name="connsiteX5" fmla="*/ 3810 w 6667"/>
                                      <a:gd name="connsiteY5" fmla="*/ 0 h 133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667" h="13334">
                                        <a:moveTo>
                                          <a:pt x="3810" y="0"/>
                                        </a:moveTo>
                                        <a:lnTo>
                                          <a:pt x="6668" y="3810"/>
                                        </a:lnTo>
                                        <a:cubicBezTo>
                                          <a:pt x="6668" y="6667"/>
                                          <a:pt x="6668" y="10477"/>
                                          <a:pt x="6668" y="13335"/>
                                        </a:cubicBezTo>
                                        <a:cubicBezTo>
                                          <a:pt x="4763" y="13335"/>
                                          <a:pt x="1905" y="12382"/>
                                          <a:pt x="0" y="12382"/>
                                        </a:cubicBezTo>
                                        <a:cubicBezTo>
                                          <a:pt x="0" y="6667"/>
                                          <a:pt x="952" y="3810"/>
                                          <a:pt x="952" y="3810"/>
                                        </a:cubicBezTo>
                                        <a:lnTo>
                                          <a:pt x="3810" y="0"/>
                                        </a:lnTo>
                                        <a:close/>
                                      </a:path>
                                    </a:pathLst>
                                  </a:custGeom>
                                  <a:solidFill>
                                    <a:srgbClr val="FFC59E"/>
                                  </a:solidFill>
                                  <a:ln w="9525" cap="flat">
                                    <a:noFill/>
                                    <a:prstDash val="solid"/>
                                    <a:miter/>
                                  </a:ln>
                                </wps:spPr>
                                <wps:bodyPr rtlCol="0" anchor="ctr"/>
                              </wps:wsp>
                              <wps:wsp>
                                <wps:cNvPr id="814" name="图形 768"/>
                                <wps:cNvSpPr/>
                                <wps:spPr>
                                  <a:xfrm>
                                    <a:off x="4422331" y="3768090"/>
                                    <a:ext cx="18223" cy="24764"/>
                                  </a:xfrm>
                                  <a:custGeom>
                                    <a:avLst/>
                                    <a:gdLst>
                                      <a:gd name="connsiteX0" fmla="*/ 17271 w 18223"/>
                                      <a:gd name="connsiteY0" fmla="*/ 20955 h 24764"/>
                                      <a:gd name="connsiteX1" fmla="*/ 18223 w 18223"/>
                                      <a:gd name="connsiteY1" fmla="*/ 10477 h 24764"/>
                                      <a:gd name="connsiteX2" fmla="*/ 9651 w 18223"/>
                                      <a:gd name="connsiteY2" fmla="*/ 2857 h 24764"/>
                                      <a:gd name="connsiteX3" fmla="*/ 3936 w 18223"/>
                                      <a:gd name="connsiteY3" fmla="*/ 0 h 24764"/>
                                      <a:gd name="connsiteX4" fmla="*/ 126 w 18223"/>
                                      <a:gd name="connsiteY4" fmla="*/ 12382 h 24764"/>
                                      <a:gd name="connsiteX5" fmla="*/ 5841 w 18223"/>
                                      <a:gd name="connsiteY5" fmla="*/ 22860 h 24764"/>
                                      <a:gd name="connsiteX6" fmla="*/ 14413 w 18223"/>
                                      <a:gd name="connsiteY6" fmla="*/ 24765 h 24764"/>
                                      <a:gd name="connsiteX7" fmla="*/ 17271 w 18223"/>
                                      <a:gd name="connsiteY7" fmla="*/ 20955 h 247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223" h="24764">
                                        <a:moveTo>
                                          <a:pt x="17271" y="20955"/>
                                        </a:moveTo>
                                        <a:lnTo>
                                          <a:pt x="18223" y="10477"/>
                                        </a:lnTo>
                                        <a:cubicBezTo>
                                          <a:pt x="18223" y="10477"/>
                                          <a:pt x="11556" y="4763"/>
                                          <a:pt x="9651" y="2857"/>
                                        </a:cubicBezTo>
                                        <a:cubicBezTo>
                                          <a:pt x="7746" y="952"/>
                                          <a:pt x="3936" y="0"/>
                                          <a:pt x="3936" y="0"/>
                                        </a:cubicBezTo>
                                        <a:cubicBezTo>
                                          <a:pt x="3936" y="0"/>
                                          <a:pt x="-827" y="6667"/>
                                          <a:pt x="126" y="12382"/>
                                        </a:cubicBezTo>
                                        <a:cubicBezTo>
                                          <a:pt x="1078" y="17145"/>
                                          <a:pt x="1078" y="21907"/>
                                          <a:pt x="5841" y="22860"/>
                                        </a:cubicBezTo>
                                        <a:cubicBezTo>
                                          <a:pt x="9651" y="24765"/>
                                          <a:pt x="14413" y="24765"/>
                                          <a:pt x="14413" y="24765"/>
                                        </a:cubicBezTo>
                                        <a:lnTo>
                                          <a:pt x="17271" y="20955"/>
                                        </a:lnTo>
                                        <a:close/>
                                      </a:path>
                                    </a:pathLst>
                                  </a:custGeom>
                                  <a:solidFill>
                                    <a:srgbClr val="FFC59E"/>
                                  </a:solidFill>
                                  <a:ln w="9525" cap="flat">
                                    <a:noFill/>
                                    <a:prstDash val="solid"/>
                                    <a:miter/>
                                  </a:ln>
                                </wps:spPr>
                                <wps:bodyPr rtlCol="0" anchor="ctr"/>
                              </wps:wsp>
                              <wps:wsp>
                                <wps:cNvPr id="815" name="图形 768"/>
                                <wps:cNvSpPr/>
                                <wps:spPr>
                                  <a:xfrm>
                                    <a:off x="4468176" y="3870959"/>
                                    <a:ext cx="61912" cy="120967"/>
                                  </a:xfrm>
                                  <a:custGeom>
                                    <a:avLst/>
                                    <a:gdLst>
                                      <a:gd name="connsiteX0" fmla="*/ 16193 w 61912"/>
                                      <a:gd name="connsiteY0" fmla="*/ 0 h 120967"/>
                                      <a:gd name="connsiteX1" fmla="*/ 9525 w 61912"/>
                                      <a:gd name="connsiteY1" fmla="*/ 29528 h 120967"/>
                                      <a:gd name="connsiteX2" fmla="*/ 3810 w 61912"/>
                                      <a:gd name="connsiteY2" fmla="*/ 24765 h 120967"/>
                                      <a:gd name="connsiteX3" fmla="*/ 0 w 61912"/>
                                      <a:gd name="connsiteY3" fmla="*/ 40958 h 120967"/>
                                      <a:gd name="connsiteX4" fmla="*/ 7620 w 61912"/>
                                      <a:gd name="connsiteY4" fmla="*/ 81915 h 120967"/>
                                      <a:gd name="connsiteX5" fmla="*/ 953 w 61912"/>
                                      <a:gd name="connsiteY5" fmla="*/ 109538 h 120967"/>
                                      <a:gd name="connsiteX6" fmla="*/ 18098 w 61912"/>
                                      <a:gd name="connsiteY6" fmla="*/ 119063 h 120967"/>
                                      <a:gd name="connsiteX7" fmla="*/ 40958 w 61912"/>
                                      <a:gd name="connsiteY7" fmla="*/ 120968 h 120967"/>
                                      <a:gd name="connsiteX8" fmla="*/ 61913 w 61912"/>
                                      <a:gd name="connsiteY8" fmla="*/ 109538 h 120967"/>
                                      <a:gd name="connsiteX9" fmla="*/ 52388 w 61912"/>
                                      <a:gd name="connsiteY9" fmla="*/ 77153 h 120967"/>
                                      <a:gd name="connsiteX10" fmla="*/ 56198 w 61912"/>
                                      <a:gd name="connsiteY10" fmla="*/ 37148 h 120967"/>
                                      <a:gd name="connsiteX11" fmla="*/ 16193 w 61912"/>
                                      <a:gd name="connsiteY11" fmla="*/ 0 h 1209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61912" h="120967">
                                        <a:moveTo>
                                          <a:pt x="16193" y="0"/>
                                        </a:moveTo>
                                        <a:cubicBezTo>
                                          <a:pt x="16193" y="953"/>
                                          <a:pt x="15240" y="24765"/>
                                          <a:pt x="9525" y="29528"/>
                                        </a:cubicBezTo>
                                        <a:cubicBezTo>
                                          <a:pt x="3810" y="35243"/>
                                          <a:pt x="3810" y="24765"/>
                                          <a:pt x="3810" y="24765"/>
                                        </a:cubicBezTo>
                                        <a:cubicBezTo>
                                          <a:pt x="3810" y="25718"/>
                                          <a:pt x="0" y="33338"/>
                                          <a:pt x="0" y="40958"/>
                                        </a:cubicBezTo>
                                        <a:cubicBezTo>
                                          <a:pt x="0" y="40958"/>
                                          <a:pt x="6668" y="78105"/>
                                          <a:pt x="7620" y="81915"/>
                                        </a:cubicBezTo>
                                        <a:lnTo>
                                          <a:pt x="953" y="109538"/>
                                        </a:lnTo>
                                        <a:cubicBezTo>
                                          <a:pt x="953" y="109538"/>
                                          <a:pt x="8573" y="118110"/>
                                          <a:pt x="18098" y="119063"/>
                                        </a:cubicBezTo>
                                        <a:cubicBezTo>
                                          <a:pt x="27623" y="120968"/>
                                          <a:pt x="40958" y="120968"/>
                                          <a:pt x="40958" y="120968"/>
                                        </a:cubicBezTo>
                                        <a:cubicBezTo>
                                          <a:pt x="40958" y="120968"/>
                                          <a:pt x="58103" y="119063"/>
                                          <a:pt x="61913" y="109538"/>
                                        </a:cubicBezTo>
                                        <a:lnTo>
                                          <a:pt x="52388" y="77153"/>
                                        </a:lnTo>
                                        <a:cubicBezTo>
                                          <a:pt x="52388" y="77153"/>
                                          <a:pt x="54293" y="42863"/>
                                          <a:pt x="56198" y="37148"/>
                                        </a:cubicBezTo>
                                        <a:cubicBezTo>
                                          <a:pt x="57150" y="32385"/>
                                          <a:pt x="16193" y="0"/>
                                          <a:pt x="16193" y="0"/>
                                        </a:cubicBezTo>
                                        <a:close/>
                                      </a:path>
                                    </a:pathLst>
                                  </a:custGeom>
                                  <a:solidFill>
                                    <a:srgbClr val="4A65BC"/>
                                  </a:solidFill>
                                  <a:ln w="9525" cap="flat">
                                    <a:noFill/>
                                    <a:prstDash val="solid"/>
                                    <a:miter/>
                                  </a:ln>
                                </wps:spPr>
                                <wps:bodyPr rtlCol="0" anchor="ctr"/>
                              </wps:wsp>
                              <wps:wsp>
                                <wps:cNvPr id="816" name="图形 768"/>
                                <wps:cNvSpPr/>
                                <wps:spPr>
                                  <a:xfrm>
                                    <a:off x="4468176" y="3874770"/>
                                    <a:ext cx="20955" cy="36195"/>
                                  </a:xfrm>
                                  <a:custGeom>
                                    <a:avLst/>
                                    <a:gdLst>
                                      <a:gd name="connsiteX0" fmla="*/ 10478 w 20955"/>
                                      <a:gd name="connsiteY0" fmla="*/ 34290 h 36195"/>
                                      <a:gd name="connsiteX1" fmla="*/ 6668 w 20955"/>
                                      <a:gd name="connsiteY1" fmla="*/ 36195 h 36195"/>
                                      <a:gd name="connsiteX2" fmla="*/ 4763 w 20955"/>
                                      <a:gd name="connsiteY2" fmla="*/ 36195 h 36195"/>
                                      <a:gd name="connsiteX3" fmla="*/ 0 w 20955"/>
                                      <a:gd name="connsiteY3" fmla="*/ 34290 h 36195"/>
                                      <a:gd name="connsiteX4" fmla="*/ 953 w 20955"/>
                                      <a:gd name="connsiteY4" fmla="*/ 32385 h 36195"/>
                                      <a:gd name="connsiteX5" fmla="*/ 5715 w 20955"/>
                                      <a:gd name="connsiteY5" fmla="*/ 35242 h 36195"/>
                                      <a:gd name="connsiteX6" fmla="*/ 9525 w 20955"/>
                                      <a:gd name="connsiteY6" fmla="*/ 34290 h 36195"/>
                                      <a:gd name="connsiteX7" fmla="*/ 16193 w 20955"/>
                                      <a:gd name="connsiteY7" fmla="*/ 19050 h 36195"/>
                                      <a:gd name="connsiteX8" fmla="*/ 19050 w 20955"/>
                                      <a:gd name="connsiteY8" fmla="*/ 0 h 36195"/>
                                      <a:gd name="connsiteX9" fmla="*/ 20955 w 20955"/>
                                      <a:gd name="connsiteY9" fmla="*/ 1905 h 36195"/>
                                      <a:gd name="connsiteX10" fmla="*/ 18098 w 20955"/>
                                      <a:gd name="connsiteY10" fmla="*/ 20002 h 36195"/>
                                      <a:gd name="connsiteX11" fmla="*/ 10478 w 20955"/>
                                      <a:gd name="connsiteY11" fmla="*/ 34290 h 361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20955" h="36195">
                                        <a:moveTo>
                                          <a:pt x="10478" y="34290"/>
                                        </a:moveTo>
                                        <a:cubicBezTo>
                                          <a:pt x="9525" y="35242"/>
                                          <a:pt x="7620" y="36195"/>
                                          <a:pt x="6668" y="36195"/>
                                        </a:cubicBezTo>
                                        <a:cubicBezTo>
                                          <a:pt x="5715" y="36195"/>
                                          <a:pt x="5715" y="36195"/>
                                          <a:pt x="4763" y="36195"/>
                                        </a:cubicBezTo>
                                        <a:cubicBezTo>
                                          <a:pt x="2858" y="36195"/>
                                          <a:pt x="953" y="35242"/>
                                          <a:pt x="0" y="34290"/>
                                        </a:cubicBezTo>
                                        <a:cubicBezTo>
                                          <a:pt x="0" y="33338"/>
                                          <a:pt x="0" y="32385"/>
                                          <a:pt x="953" y="32385"/>
                                        </a:cubicBezTo>
                                        <a:cubicBezTo>
                                          <a:pt x="1905" y="33338"/>
                                          <a:pt x="3810" y="34290"/>
                                          <a:pt x="5715" y="35242"/>
                                        </a:cubicBezTo>
                                        <a:cubicBezTo>
                                          <a:pt x="6668" y="35242"/>
                                          <a:pt x="8573" y="35242"/>
                                          <a:pt x="9525" y="34290"/>
                                        </a:cubicBezTo>
                                        <a:cubicBezTo>
                                          <a:pt x="12383" y="30480"/>
                                          <a:pt x="16193" y="19050"/>
                                          <a:pt x="16193" y="19050"/>
                                        </a:cubicBezTo>
                                        <a:cubicBezTo>
                                          <a:pt x="16193" y="19050"/>
                                          <a:pt x="19050" y="10477"/>
                                          <a:pt x="19050" y="0"/>
                                        </a:cubicBezTo>
                                        <a:cubicBezTo>
                                          <a:pt x="20003" y="0"/>
                                          <a:pt x="20003" y="952"/>
                                          <a:pt x="20955" y="1905"/>
                                        </a:cubicBezTo>
                                        <a:cubicBezTo>
                                          <a:pt x="20955" y="11430"/>
                                          <a:pt x="18098" y="20002"/>
                                          <a:pt x="18098" y="20002"/>
                                        </a:cubicBezTo>
                                        <a:cubicBezTo>
                                          <a:pt x="18098" y="19050"/>
                                          <a:pt x="13335" y="30480"/>
                                          <a:pt x="10478" y="34290"/>
                                        </a:cubicBezTo>
                                        <a:close/>
                                      </a:path>
                                    </a:pathLst>
                                  </a:custGeom>
                                  <a:solidFill>
                                    <a:srgbClr val="213C61"/>
                                  </a:solidFill>
                                  <a:ln w="9525" cap="flat">
                                    <a:noFill/>
                                    <a:prstDash val="solid"/>
                                    <a:miter/>
                                  </a:ln>
                                </wps:spPr>
                                <wps:bodyPr rtlCol="0" anchor="ctr"/>
                              </wps:wsp>
                            </wpg:grpSp>
                            <wps:wsp>
                              <wps:cNvPr id="817" name="图形 768"/>
                              <wps:cNvSpPr/>
                              <wps:spPr>
                                <a:xfrm>
                                  <a:off x="4474844" y="3819469"/>
                                  <a:ext cx="74294" cy="97240"/>
                                </a:xfrm>
                                <a:custGeom>
                                  <a:avLst/>
                                  <a:gdLst>
                                    <a:gd name="connsiteX0" fmla="*/ 27623 w 74294"/>
                                    <a:gd name="connsiteY0" fmla="*/ 56 h 97240"/>
                                    <a:gd name="connsiteX1" fmla="*/ 4763 w 74294"/>
                                    <a:gd name="connsiteY1" fmla="*/ 24821 h 97240"/>
                                    <a:gd name="connsiteX2" fmla="*/ 0 w 74294"/>
                                    <a:gd name="connsiteY2" fmla="*/ 76256 h 97240"/>
                                    <a:gd name="connsiteX3" fmla="*/ 36195 w 74294"/>
                                    <a:gd name="connsiteY3" fmla="*/ 97211 h 97240"/>
                                    <a:gd name="connsiteX4" fmla="*/ 74295 w 74294"/>
                                    <a:gd name="connsiteY4" fmla="*/ 65778 h 97240"/>
                                    <a:gd name="connsiteX5" fmla="*/ 56198 w 74294"/>
                                    <a:gd name="connsiteY5" fmla="*/ 65778 h 97240"/>
                                    <a:gd name="connsiteX6" fmla="*/ 47625 w 74294"/>
                                    <a:gd name="connsiteY6" fmla="*/ 23868 h 97240"/>
                                    <a:gd name="connsiteX7" fmla="*/ 27623 w 74294"/>
                                    <a:gd name="connsiteY7" fmla="*/ 56 h 972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74294" h="97240">
                                      <a:moveTo>
                                        <a:pt x="27623" y="56"/>
                                      </a:moveTo>
                                      <a:cubicBezTo>
                                        <a:pt x="27623" y="56"/>
                                        <a:pt x="4763" y="56"/>
                                        <a:pt x="4763" y="24821"/>
                                      </a:cubicBezTo>
                                      <a:cubicBezTo>
                                        <a:pt x="4763" y="49586"/>
                                        <a:pt x="10478" y="72446"/>
                                        <a:pt x="0" y="76256"/>
                                      </a:cubicBezTo>
                                      <a:cubicBezTo>
                                        <a:pt x="0" y="76256"/>
                                        <a:pt x="9525" y="98163"/>
                                        <a:pt x="36195" y="97211"/>
                                      </a:cubicBezTo>
                                      <a:cubicBezTo>
                                        <a:pt x="62865" y="96258"/>
                                        <a:pt x="74295" y="82923"/>
                                        <a:pt x="74295" y="65778"/>
                                      </a:cubicBezTo>
                                      <a:cubicBezTo>
                                        <a:pt x="74295" y="65778"/>
                                        <a:pt x="61913" y="70541"/>
                                        <a:pt x="56198" y="65778"/>
                                      </a:cubicBezTo>
                                      <a:cubicBezTo>
                                        <a:pt x="50482" y="61016"/>
                                        <a:pt x="49530" y="36251"/>
                                        <a:pt x="47625" y="23868"/>
                                      </a:cubicBezTo>
                                      <a:cubicBezTo>
                                        <a:pt x="45720" y="10533"/>
                                        <a:pt x="40957" y="-897"/>
                                        <a:pt x="27623" y="56"/>
                                      </a:cubicBezTo>
                                      <a:close/>
                                    </a:path>
                                  </a:pathLst>
                                </a:custGeom>
                                <a:solidFill>
                                  <a:srgbClr val="352E31"/>
                                </a:solidFill>
                                <a:ln w="9525" cap="flat">
                                  <a:noFill/>
                                  <a:prstDash val="solid"/>
                                  <a:miter/>
                                </a:ln>
                              </wps:spPr>
                              <wps:bodyPr rtlCol="0" anchor="ctr"/>
                            </wps:wsp>
                          </wpg:grpSp>
                          <wpg:grpSp>
                            <wpg:cNvPr id="818" name="图形 768"/>
                            <wpg:cNvGrpSpPr/>
                            <wpg:grpSpPr>
                              <a:xfrm>
                                <a:off x="4372926" y="3548062"/>
                                <a:ext cx="165735" cy="138112"/>
                                <a:chOff x="4372926" y="3548062"/>
                                <a:chExt cx="165735" cy="138112"/>
                              </a:xfrm>
                            </wpg:grpSpPr>
                            <wpg:grpSp>
                              <wpg:cNvPr id="819" name="图形 768"/>
                              <wpg:cNvGrpSpPr/>
                              <wpg:grpSpPr>
                                <a:xfrm>
                                  <a:off x="4466861" y="3548062"/>
                                  <a:ext cx="71800" cy="69685"/>
                                  <a:chOff x="4466861" y="3548062"/>
                                  <a:chExt cx="71800" cy="69685"/>
                                </a:xfrm>
                                <a:solidFill>
                                  <a:srgbClr val="213561"/>
                                </a:solidFill>
                              </wpg:grpSpPr>
                              <wps:wsp>
                                <wps:cNvPr id="820" name="图形 768"/>
                                <wps:cNvSpPr/>
                                <wps:spPr>
                                  <a:xfrm>
                                    <a:off x="4466861" y="3548062"/>
                                    <a:ext cx="53702" cy="57150"/>
                                  </a:xfrm>
                                  <a:custGeom>
                                    <a:avLst/>
                                    <a:gdLst>
                                      <a:gd name="connsiteX0" fmla="*/ 363 w 53702"/>
                                      <a:gd name="connsiteY0" fmla="*/ 57150 h 57150"/>
                                      <a:gd name="connsiteX1" fmla="*/ 37511 w 53702"/>
                                      <a:gd name="connsiteY1" fmla="*/ 0 h 57150"/>
                                      <a:gd name="connsiteX2" fmla="*/ 53703 w 53702"/>
                                      <a:gd name="connsiteY2" fmla="*/ 22860 h 57150"/>
                                      <a:gd name="connsiteX3" fmla="*/ 363 w 53702"/>
                                      <a:gd name="connsiteY3" fmla="*/ 57150 h 57150"/>
                                    </a:gdLst>
                                    <a:ahLst/>
                                    <a:cxnLst>
                                      <a:cxn ang="0">
                                        <a:pos x="connsiteX0" y="connsiteY0"/>
                                      </a:cxn>
                                      <a:cxn ang="0">
                                        <a:pos x="connsiteX1" y="connsiteY1"/>
                                      </a:cxn>
                                      <a:cxn ang="0">
                                        <a:pos x="connsiteX2" y="connsiteY2"/>
                                      </a:cxn>
                                      <a:cxn ang="0">
                                        <a:pos x="connsiteX3" y="connsiteY3"/>
                                      </a:cxn>
                                    </a:cxnLst>
                                    <a:rect l="l" t="t" r="r" b="b"/>
                                    <a:pathLst>
                                      <a:path w="53702" h="57150">
                                        <a:moveTo>
                                          <a:pt x="363" y="57150"/>
                                        </a:moveTo>
                                        <a:cubicBezTo>
                                          <a:pt x="363" y="57150"/>
                                          <a:pt x="-6304" y="19050"/>
                                          <a:pt x="37511" y="0"/>
                                        </a:cubicBezTo>
                                        <a:lnTo>
                                          <a:pt x="53703" y="22860"/>
                                        </a:lnTo>
                                        <a:lnTo>
                                          <a:pt x="363" y="57150"/>
                                        </a:lnTo>
                                        <a:close/>
                                      </a:path>
                                    </a:pathLst>
                                  </a:custGeom>
                                  <a:solidFill>
                                    <a:srgbClr val="213561"/>
                                  </a:solidFill>
                                  <a:ln w="9525" cap="flat">
                                    <a:noFill/>
                                    <a:prstDash val="solid"/>
                                    <a:miter/>
                                  </a:ln>
                                </wps:spPr>
                                <wps:bodyPr rtlCol="0" anchor="ctr"/>
                              </wps:wsp>
                              <wps:wsp>
                                <wps:cNvPr id="821" name="图形 768"/>
                                <wps:cNvSpPr/>
                                <wps:spPr>
                                  <a:xfrm>
                                    <a:off x="4473892" y="3570922"/>
                                    <a:ext cx="64769" cy="46825"/>
                                  </a:xfrm>
                                  <a:custGeom>
                                    <a:avLst/>
                                    <a:gdLst>
                                      <a:gd name="connsiteX0" fmla="*/ 0 w 64769"/>
                                      <a:gd name="connsiteY0" fmla="*/ 43815 h 46825"/>
                                      <a:gd name="connsiteX1" fmla="*/ 64770 w 64769"/>
                                      <a:gd name="connsiteY1" fmla="*/ 20955 h 46825"/>
                                      <a:gd name="connsiteX2" fmla="*/ 46672 w 64769"/>
                                      <a:gd name="connsiteY2" fmla="*/ 0 h 46825"/>
                                      <a:gd name="connsiteX3" fmla="*/ 0 w 64769"/>
                                      <a:gd name="connsiteY3" fmla="*/ 43815 h 46825"/>
                                    </a:gdLst>
                                    <a:ahLst/>
                                    <a:cxnLst>
                                      <a:cxn ang="0">
                                        <a:pos x="connsiteX0" y="connsiteY0"/>
                                      </a:cxn>
                                      <a:cxn ang="0">
                                        <a:pos x="connsiteX1" y="connsiteY1"/>
                                      </a:cxn>
                                      <a:cxn ang="0">
                                        <a:pos x="connsiteX2" y="connsiteY2"/>
                                      </a:cxn>
                                      <a:cxn ang="0">
                                        <a:pos x="connsiteX3" y="connsiteY3"/>
                                      </a:cxn>
                                    </a:cxnLst>
                                    <a:rect l="l" t="t" r="r" b="b"/>
                                    <a:pathLst>
                                      <a:path w="64769" h="46825">
                                        <a:moveTo>
                                          <a:pt x="0" y="43815"/>
                                        </a:moveTo>
                                        <a:cubicBezTo>
                                          <a:pt x="0" y="43815"/>
                                          <a:pt x="35243" y="59055"/>
                                          <a:pt x="64770" y="20955"/>
                                        </a:cubicBezTo>
                                        <a:lnTo>
                                          <a:pt x="46672" y="0"/>
                                        </a:lnTo>
                                        <a:lnTo>
                                          <a:pt x="0" y="43815"/>
                                        </a:lnTo>
                                        <a:close/>
                                      </a:path>
                                    </a:pathLst>
                                  </a:custGeom>
                                  <a:solidFill>
                                    <a:srgbClr val="213561"/>
                                  </a:solidFill>
                                  <a:ln w="9525" cap="flat">
                                    <a:noFill/>
                                    <a:prstDash val="solid"/>
                                    <a:miter/>
                                  </a:ln>
                                </wps:spPr>
                                <wps:bodyPr rtlCol="0" anchor="ctr"/>
                              </wps:wsp>
                            </wpg:grpSp>
                            <wps:wsp>
                              <wps:cNvPr id="822" name="图形 768"/>
                              <wps:cNvSpPr/>
                              <wps:spPr>
                                <a:xfrm>
                                  <a:off x="4372926" y="3656647"/>
                                  <a:ext cx="37147" cy="29527"/>
                                </a:xfrm>
                                <a:custGeom>
                                  <a:avLst/>
                                  <a:gdLst>
                                    <a:gd name="connsiteX0" fmla="*/ 35243 w 37147"/>
                                    <a:gd name="connsiteY0" fmla="*/ 0 h 29527"/>
                                    <a:gd name="connsiteX1" fmla="*/ 11430 w 37147"/>
                                    <a:gd name="connsiteY1" fmla="*/ 19050 h 29527"/>
                                    <a:gd name="connsiteX2" fmla="*/ 0 w 37147"/>
                                    <a:gd name="connsiteY2" fmla="*/ 29528 h 29527"/>
                                    <a:gd name="connsiteX3" fmla="*/ 13335 w 37147"/>
                                    <a:gd name="connsiteY3" fmla="*/ 21908 h 29527"/>
                                    <a:gd name="connsiteX4" fmla="*/ 37148 w 37147"/>
                                    <a:gd name="connsiteY4" fmla="*/ 2858 h 2952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7147" h="29527">
                                      <a:moveTo>
                                        <a:pt x="35243" y="0"/>
                                      </a:moveTo>
                                      <a:lnTo>
                                        <a:pt x="11430" y="19050"/>
                                      </a:lnTo>
                                      <a:lnTo>
                                        <a:pt x="0" y="29528"/>
                                      </a:lnTo>
                                      <a:lnTo>
                                        <a:pt x="13335" y="21908"/>
                                      </a:lnTo>
                                      <a:lnTo>
                                        <a:pt x="37148" y="2858"/>
                                      </a:lnTo>
                                      <a:close/>
                                    </a:path>
                                  </a:pathLst>
                                </a:custGeom>
                                <a:solidFill>
                                  <a:srgbClr val="213561"/>
                                </a:solidFill>
                                <a:ln w="9525" cap="flat">
                                  <a:noFill/>
                                  <a:prstDash val="solid"/>
                                  <a:miter/>
                                </a:ln>
                              </wps:spPr>
                              <wps:bodyPr rtlCol="0" anchor="ctr"/>
                            </wps:wsp>
                            <wps:wsp>
                              <wps:cNvPr id="823" name="图形 768"/>
                              <wps:cNvSpPr/>
                              <wps:spPr>
                                <a:xfrm>
                                  <a:off x="4418647" y="3569017"/>
                                  <a:ext cx="103822" cy="83820"/>
                                </a:xfrm>
                                <a:custGeom>
                                  <a:avLst/>
                                  <a:gdLst>
                                    <a:gd name="connsiteX0" fmla="*/ 103822 w 103822"/>
                                    <a:gd name="connsiteY0" fmla="*/ 1905 h 83820"/>
                                    <a:gd name="connsiteX1" fmla="*/ 9525 w 103822"/>
                                    <a:gd name="connsiteY1" fmla="*/ 83820 h 83820"/>
                                    <a:gd name="connsiteX2" fmla="*/ 0 w 103822"/>
                                    <a:gd name="connsiteY2" fmla="*/ 71438 h 83820"/>
                                    <a:gd name="connsiteX3" fmla="*/ 101917 w 103822"/>
                                    <a:gd name="connsiteY3" fmla="*/ 0 h 83820"/>
                                    <a:gd name="connsiteX4" fmla="*/ 103822 w 103822"/>
                                    <a:gd name="connsiteY4" fmla="*/ 1905 h 8382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3822" h="83820">
                                      <a:moveTo>
                                        <a:pt x="103822" y="1905"/>
                                      </a:moveTo>
                                      <a:cubicBezTo>
                                        <a:pt x="63817" y="43815"/>
                                        <a:pt x="9525" y="83820"/>
                                        <a:pt x="9525" y="83820"/>
                                      </a:cubicBezTo>
                                      <a:lnTo>
                                        <a:pt x="0" y="71438"/>
                                      </a:lnTo>
                                      <a:cubicBezTo>
                                        <a:pt x="0" y="71438"/>
                                        <a:pt x="52388" y="28575"/>
                                        <a:pt x="101917" y="0"/>
                                      </a:cubicBezTo>
                                      <a:lnTo>
                                        <a:pt x="103822" y="1905"/>
                                      </a:lnTo>
                                      <a:close/>
                                    </a:path>
                                  </a:pathLst>
                                </a:custGeom>
                                <a:solidFill>
                                  <a:srgbClr val="4A65BC"/>
                                </a:solidFill>
                                <a:ln w="9525" cap="flat">
                                  <a:noFill/>
                                  <a:prstDash val="solid"/>
                                  <a:miter/>
                                </a:ln>
                              </wps:spPr>
                              <wps:bodyPr rtlCol="0" anchor="ctr"/>
                            </wps:wsp>
                            <wps:wsp>
                              <wps:cNvPr id="824" name="图形 768"/>
                              <wps:cNvSpPr/>
                              <wps:spPr>
                                <a:xfrm>
                                  <a:off x="4395161" y="3632834"/>
                                  <a:ext cx="43488" cy="38725"/>
                                </a:xfrm>
                                <a:custGeom>
                                  <a:avLst/>
                                  <a:gdLst>
                                    <a:gd name="connsiteX0" fmla="*/ 11103 w 43488"/>
                                    <a:gd name="connsiteY0" fmla="*/ 38100 h 38725"/>
                                    <a:gd name="connsiteX1" fmla="*/ 6341 w 43488"/>
                                    <a:gd name="connsiteY1" fmla="*/ 37148 h 38725"/>
                                    <a:gd name="connsiteX2" fmla="*/ 626 w 43488"/>
                                    <a:gd name="connsiteY2" fmla="*/ 29528 h 38725"/>
                                    <a:gd name="connsiteX3" fmla="*/ 1578 w 43488"/>
                                    <a:gd name="connsiteY3" fmla="*/ 24765 h 38725"/>
                                    <a:gd name="connsiteX4" fmla="*/ 33011 w 43488"/>
                                    <a:gd name="connsiteY4" fmla="*/ 0 h 38725"/>
                                    <a:gd name="connsiteX5" fmla="*/ 43488 w 43488"/>
                                    <a:gd name="connsiteY5" fmla="*/ 13335 h 38725"/>
                                    <a:gd name="connsiteX6" fmla="*/ 11103 w 43488"/>
                                    <a:gd name="connsiteY6" fmla="*/ 38100 h 387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3488" h="38725">
                                      <a:moveTo>
                                        <a:pt x="11103" y="38100"/>
                                      </a:moveTo>
                                      <a:cubicBezTo>
                                        <a:pt x="9198" y="39053"/>
                                        <a:pt x="7293" y="39053"/>
                                        <a:pt x="6341" y="37148"/>
                                      </a:cubicBezTo>
                                      <a:lnTo>
                                        <a:pt x="626" y="29528"/>
                                      </a:lnTo>
                                      <a:cubicBezTo>
                                        <a:pt x="-327" y="27623"/>
                                        <a:pt x="-327" y="25718"/>
                                        <a:pt x="1578" y="24765"/>
                                      </a:cubicBezTo>
                                      <a:lnTo>
                                        <a:pt x="33011" y="0"/>
                                      </a:lnTo>
                                      <a:lnTo>
                                        <a:pt x="43488" y="13335"/>
                                      </a:lnTo>
                                      <a:lnTo>
                                        <a:pt x="11103" y="38100"/>
                                      </a:lnTo>
                                      <a:close/>
                                    </a:path>
                                  </a:pathLst>
                                </a:custGeom>
                                <a:solidFill>
                                  <a:srgbClr val="DEDEDE"/>
                                </a:solidFill>
                                <a:ln w="9525" cap="flat">
                                  <a:noFill/>
                                  <a:prstDash val="solid"/>
                                  <a:miter/>
                                </a:ln>
                              </wps:spPr>
                              <wps:bodyPr rtlCol="0" anchor="ctr"/>
                            </wps:wsp>
                          </wpg:grpSp>
                        </wpg:grpSp>
                        <wps:wsp>
                          <wps:cNvPr id="825" name="图形 768"/>
                          <wps:cNvSpPr/>
                          <wps:spPr>
                            <a:xfrm>
                              <a:off x="4052887" y="2190750"/>
                              <a:ext cx="9525" cy="9525"/>
                            </a:xfrm>
                            <a:custGeom>
                              <a:avLst/>
                              <a:gdLst/>
                              <a:ahLst/>
                              <a:cxnLst/>
                              <a:rect l="l" t="t" r="r" b="b"/>
                              <a:pathLst>
                                <a:path w="9525" h="9525"/>
                              </a:pathLst>
                            </a:custGeom>
                            <a:noFill/>
                            <a:ln w="9525" cap="flat">
                              <a:solidFill>
                                <a:srgbClr val="231F20"/>
                              </a:solidFill>
                              <a:prstDash val="solid"/>
                              <a:miter/>
                            </a:ln>
                          </wps:spPr>
                          <wps:bodyPr rtlCol="0" anchor="ctr"/>
                        </wps:wsp>
                        <wpg:grpSp>
                          <wpg:cNvPr id="826" name="图形 768"/>
                          <wpg:cNvGrpSpPr/>
                          <wpg:grpSpPr>
                            <a:xfrm>
                              <a:off x="4578667" y="4102417"/>
                              <a:ext cx="437197" cy="449579"/>
                              <a:chOff x="4578667" y="4102417"/>
                              <a:chExt cx="437197" cy="449579"/>
                            </a:xfrm>
                          </wpg:grpSpPr>
                          <wps:wsp>
                            <wps:cNvPr id="827" name="图形 768"/>
                            <wps:cNvSpPr/>
                            <wps:spPr>
                              <a:xfrm>
                                <a:off x="4772824" y="4173854"/>
                                <a:ext cx="14440" cy="61912"/>
                              </a:xfrm>
                              <a:custGeom>
                                <a:avLst/>
                                <a:gdLst>
                                  <a:gd name="connsiteX0" fmla="*/ 3010 w 14440"/>
                                  <a:gd name="connsiteY0" fmla="*/ 0 h 61912"/>
                                  <a:gd name="connsiteX1" fmla="*/ 153 w 14440"/>
                                  <a:gd name="connsiteY1" fmla="*/ 54292 h 61912"/>
                                  <a:gd name="connsiteX2" fmla="*/ 9678 w 14440"/>
                                  <a:gd name="connsiteY2" fmla="*/ 61913 h 61912"/>
                                  <a:gd name="connsiteX3" fmla="*/ 14440 w 14440"/>
                                  <a:gd name="connsiteY3" fmla="*/ 58103 h 61912"/>
                                  <a:gd name="connsiteX4" fmla="*/ 13488 w 14440"/>
                                  <a:gd name="connsiteY4" fmla="*/ 1905 h 61912"/>
                                  <a:gd name="connsiteX5" fmla="*/ 3010 w 14440"/>
                                  <a:gd name="connsiteY5" fmla="*/ 0 h 619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4440" h="61912">
                                    <a:moveTo>
                                      <a:pt x="3010" y="0"/>
                                    </a:moveTo>
                                    <a:cubicBezTo>
                                      <a:pt x="3010" y="0"/>
                                      <a:pt x="-800" y="47625"/>
                                      <a:pt x="153" y="54292"/>
                                    </a:cubicBezTo>
                                    <a:cubicBezTo>
                                      <a:pt x="1105" y="60960"/>
                                      <a:pt x="9678" y="61913"/>
                                      <a:pt x="9678" y="61913"/>
                                    </a:cubicBezTo>
                                    <a:lnTo>
                                      <a:pt x="14440" y="58103"/>
                                    </a:lnTo>
                                    <a:lnTo>
                                      <a:pt x="13488" y="1905"/>
                                    </a:lnTo>
                                    <a:lnTo>
                                      <a:pt x="3010" y="0"/>
                                    </a:lnTo>
                                    <a:close/>
                                  </a:path>
                                </a:pathLst>
                              </a:custGeom>
                              <a:solidFill>
                                <a:srgbClr val="E9E9E9"/>
                              </a:solidFill>
                              <a:ln w="9525" cap="flat">
                                <a:noFill/>
                                <a:prstDash val="solid"/>
                                <a:miter/>
                              </a:ln>
                            </wps:spPr>
                            <wps:bodyPr rtlCol="0" anchor="ctr"/>
                          </wps:wsp>
                          <wpg:grpSp>
                            <wpg:cNvPr id="828" name="图形 768"/>
                            <wpg:cNvGrpSpPr/>
                            <wpg:grpSpPr>
                              <a:xfrm>
                                <a:off x="4578667" y="4102417"/>
                                <a:ext cx="437197" cy="179070"/>
                                <a:chOff x="4578667" y="4102417"/>
                                <a:chExt cx="437197" cy="179070"/>
                              </a:xfrm>
                            </wpg:grpSpPr>
                            <wpg:grpSp>
                              <wpg:cNvPr id="829" name="图形 768"/>
                              <wpg:cNvGrpSpPr/>
                              <wpg:grpSpPr>
                                <a:xfrm>
                                  <a:off x="4850129" y="4133871"/>
                                  <a:ext cx="165735" cy="147616"/>
                                  <a:chOff x="4850129" y="4133871"/>
                                  <a:chExt cx="165735" cy="147616"/>
                                </a:xfrm>
                                <a:solidFill>
                                  <a:srgbClr val="FD452B"/>
                                </a:solidFill>
                              </wpg:grpSpPr>
                              <wps:wsp>
                                <wps:cNvPr id="830" name="图形 768"/>
                                <wps:cNvSpPr/>
                                <wps:spPr>
                                  <a:xfrm>
                                    <a:off x="4857749" y="4133871"/>
                                    <a:ext cx="158114" cy="83798"/>
                                  </a:xfrm>
                                  <a:custGeom>
                                    <a:avLst/>
                                    <a:gdLst>
                                      <a:gd name="connsiteX0" fmla="*/ 0 w 158114"/>
                                      <a:gd name="connsiteY0" fmla="*/ 31411 h 83798"/>
                                      <a:gd name="connsiteX1" fmla="*/ 158115 w 158114"/>
                                      <a:gd name="connsiteY1" fmla="*/ 21886 h 83798"/>
                                      <a:gd name="connsiteX2" fmla="*/ 138113 w 158114"/>
                                      <a:gd name="connsiteY2" fmla="*/ 83799 h 83798"/>
                                      <a:gd name="connsiteX3" fmla="*/ 0 w 158114"/>
                                      <a:gd name="connsiteY3" fmla="*/ 31411 h 83798"/>
                                    </a:gdLst>
                                    <a:ahLst/>
                                    <a:cxnLst>
                                      <a:cxn ang="0">
                                        <a:pos x="connsiteX0" y="connsiteY0"/>
                                      </a:cxn>
                                      <a:cxn ang="0">
                                        <a:pos x="connsiteX1" y="connsiteY1"/>
                                      </a:cxn>
                                      <a:cxn ang="0">
                                        <a:pos x="connsiteX2" y="connsiteY2"/>
                                      </a:cxn>
                                      <a:cxn ang="0">
                                        <a:pos x="connsiteX3" y="connsiteY3"/>
                                      </a:cxn>
                                    </a:cxnLst>
                                    <a:rect l="l" t="t" r="r" b="b"/>
                                    <a:pathLst>
                                      <a:path w="158114" h="83798">
                                        <a:moveTo>
                                          <a:pt x="0" y="31411"/>
                                        </a:moveTo>
                                        <a:cubicBezTo>
                                          <a:pt x="0" y="31411"/>
                                          <a:pt x="61913" y="-32406"/>
                                          <a:pt x="158115" y="21886"/>
                                        </a:cubicBezTo>
                                        <a:lnTo>
                                          <a:pt x="138113" y="83799"/>
                                        </a:lnTo>
                                        <a:lnTo>
                                          <a:pt x="0" y="31411"/>
                                        </a:lnTo>
                                        <a:close/>
                                      </a:path>
                                    </a:pathLst>
                                  </a:custGeom>
                                  <a:solidFill>
                                    <a:srgbClr val="FD452B"/>
                                  </a:solidFill>
                                  <a:ln w="9525" cap="flat">
                                    <a:noFill/>
                                    <a:prstDash val="solid"/>
                                    <a:miter/>
                                  </a:ln>
                                </wps:spPr>
                                <wps:bodyPr rtlCol="0" anchor="ctr"/>
                              </wps:wsp>
                              <wps:wsp>
                                <wps:cNvPr id="831" name="图形 768"/>
                                <wps:cNvSpPr/>
                                <wps:spPr>
                                  <a:xfrm>
                                    <a:off x="4850129" y="4191952"/>
                                    <a:ext cx="144780" cy="89534"/>
                                  </a:xfrm>
                                  <a:custGeom>
                                    <a:avLst/>
                                    <a:gdLst>
                                      <a:gd name="connsiteX0" fmla="*/ 0 w 144780"/>
                                      <a:gd name="connsiteY0" fmla="*/ 0 h 89534"/>
                                      <a:gd name="connsiteX1" fmla="*/ 130493 w 144780"/>
                                      <a:gd name="connsiteY1" fmla="*/ 89535 h 89534"/>
                                      <a:gd name="connsiteX2" fmla="*/ 144780 w 144780"/>
                                      <a:gd name="connsiteY2" fmla="*/ 25717 h 89534"/>
                                      <a:gd name="connsiteX3" fmla="*/ 0 w 144780"/>
                                      <a:gd name="connsiteY3" fmla="*/ 0 h 89534"/>
                                    </a:gdLst>
                                    <a:ahLst/>
                                    <a:cxnLst>
                                      <a:cxn ang="0">
                                        <a:pos x="connsiteX0" y="connsiteY0"/>
                                      </a:cxn>
                                      <a:cxn ang="0">
                                        <a:pos x="connsiteX1" y="connsiteY1"/>
                                      </a:cxn>
                                      <a:cxn ang="0">
                                        <a:pos x="connsiteX2" y="connsiteY2"/>
                                      </a:cxn>
                                      <a:cxn ang="0">
                                        <a:pos x="connsiteX3" y="connsiteY3"/>
                                      </a:cxn>
                                    </a:cxnLst>
                                    <a:rect l="l" t="t" r="r" b="b"/>
                                    <a:pathLst>
                                      <a:path w="144780" h="89534">
                                        <a:moveTo>
                                          <a:pt x="0" y="0"/>
                                        </a:moveTo>
                                        <a:cubicBezTo>
                                          <a:pt x="0" y="0"/>
                                          <a:pt x="20003" y="86677"/>
                                          <a:pt x="130493" y="89535"/>
                                        </a:cubicBezTo>
                                        <a:lnTo>
                                          <a:pt x="144780" y="25717"/>
                                        </a:lnTo>
                                        <a:lnTo>
                                          <a:pt x="0" y="0"/>
                                        </a:lnTo>
                                        <a:close/>
                                      </a:path>
                                    </a:pathLst>
                                  </a:custGeom>
                                  <a:solidFill>
                                    <a:srgbClr val="FD452B"/>
                                  </a:solidFill>
                                  <a:ln w="9525" cap="flat">
                                    <a:noFill/>
                                    <a:prstDash val="solid"/>
                                    <a:miter/>
                                  </a:ln>
                                </wps:spPr>
                                <wps:bodyPr rtlCol="0" anchor="ctr"/>
                              </wps:wsp>
                            </wpg:grpSp>
                            <wps:wsp>
                              <wps:cNvPr id="832" name="图形 768"/>
                              <wps:cNvSpPr/>
                              <wps:spPr>
                                <a:xfrm>
                                  <a:off x="4578667" y="4102417"/>
                                  <a:ext cx="102869" cy="32385"/>
                                </a:xfrm>
                                <a:custGeom>
                                  <a:avLst/>
                                  <a:gdLst>
                                    <a:gd name="connsiteX0" fmla="*/ 102870 w 102869"/>
                                    <a:gd name="connsiteY0" fmla="*/ 23813 h 32385"/>
                                    <a:gd name="connsiteX1" fmla="*/ 35243 w 102869"/>
                                    <a:gd name="connsiteY1" fmla="*/ 4763 h 32385"/>
                                    <a:gd name="connsiteX2" fmla="*/ 0 w 102869"/>
                                    <a:gd name="connsiteY2" fmla="*/ 0 h 32385"/>
                                    <a:gd name="connsiteX3" fmla="*/ 32385 w 102869"/>
                                    <a:gd name="connsiteY3" fmla="*/ 13335 h 32385"/>
                                    <a:gd name="connsiteX4" fmla="*/ 100012 w 102869"/>
                                    <a:gd name="connsiteY4" fmla="*/ 32385 h 3238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2869" h="32385">
                                      <a:moveTo>
                                        <a:pt x="102870" y="23813"/>
                                      </a:moveTo>
                                      <a:lnTo>
                                        <a:pt x="35243" y="4763"/>
                                      </a:lnTo>
                                      <a:lnTo>
                                        <a:pt x="0" y="0"/>
                                      </a:lnTo>
                                      <a:lnTo>
                                        <a:pt x="32385" y="13335"/>
                                      </a:lnTo>
                                      <a:lnTo>
                                        <a:pt x="100012" y="32385"/>
                                      </a:lnTo>
                                      <a:close/>
                                    </a:path>
                                  </a:pathLst>
                                </a:custGeom>
                                <a:solidFill>
                                  <a:srgbClr val="DEDEDE"/>
                                </a:solidFill>
                                <a:ln w="9525" cap="flat">
                                  <a:noFill/>
                                  <a:prstDash val="solid"/>
                                  <a:miter/>
                                </a:ln>
                              </wps:spPr>
                              <wps:bodyPr rtlCol="0" anchor="ctr"/>
                            </wps:wsp>
                            <wps:wsp>
                              <wps:cNvPr id="833" name="图形 768"/>
                              <wps:cNvSpPr/>
                              <wps:spPr>
                                <a:xfrm>
                                  <a:off x="4716779" y="4124325"/>
                                  <a:ext cx="282892" cy="97154"/>
                                </a:xfrm>
                                <a:custGeom>
                                  <a:avLst/>
                                  <a:gdLst>
                                    <a:gd name="connsiteX0" fmla="*/ 281940 w 282892"/>
                                    <a:gd name="connsiteY0" fmla="*/ 97155 h 97154"/>
                                    <a:gd name="connsiteX1" fmla="*/ 0 w 282892"/>
                                    <a:gd name="connsiteY1" fmla="*/ 35242 h 97154"/>
                                    <a:gd name="connsiteX2" fmla="*/ 9525 w 282892"/>
                                    <a:gd name="connsiteY2" fmla="*/ 0 h 97154"/>
                                    <a:gd name="connsiteX3" fmla="*/ 282893 w 282892"/>
                                    <a:gd name="connsiteY3" fmla="*/ 91440 h 97154"/>
                                    <a:gd name="connsiteX4" fmla="*/ 281940 w 282892"/>
                                    <a:gd name="connsiteY4" fmla="*/ 97155 h 9715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2892" h="97154">
                                      <a:moveTo>
                                        <a:pt x="281940" y="97155"/>
                                      </a:moveTo>
                                      <a:cubicBezTo>
                                        <a:pt x="149543" y="80010"/>
                                        <a:pt x="0" y="35242"/>
                                        <a:pt x="0" y="35242"/>
                                      </a:cubicBezTo>
                                      <a:lnTo>
                                        <a:pt x="9525" y="0"/>
                                      </a:lnTo>
                                      <a:cubicBezTo>
                                        <a:pt x="9525" y="0"/>
                                        <a:pt x="160973" y="38100"/>
                                        <a:pt x="282893" y="91440"/>
                                      </a:cubicBezTo>
                                      <a:lnTo>
                                        <a:pt x="281940" y="97155"/>
                                      </a:lnTo>
                                      <a:close/>
                                    </a:path>
                                  </a:pathLst>
                                </a:custGeom>
                                <a:solidFill>
                                  <a:srgbClr val="FF704D"/>
                                </a:solidFill>
                                <a:ln w="9525" cap="flat">
                                  <a:noFill/>
                                  <a:prstDash val="solid"/>
                                  <a:miter/>
                                </a:ln>
                              </wps:spPr>
                              <wps:bodyPr rtlCol="0" anchor="ctr"/>
                            </wps:wsp>
                            <wps:wsp>
                              <wps:cNvPr id="834" name="图形 768"/>
                              <wps:cNvSpPr/>
                              <wps:spPr>
                                <a:xfrm>
                                  <a:off x="4647062" y="4105090"/>
                                  <a:ext cx="104007" cy="62097"/>
                                </a:xfrm>
                                <a:custGeom>
                                  <a:avLst/>
                                  <a:gdLst>
                                    <a:gd name="connsiteX0" fmla="*/ 5900 w 104007"/>
                                    <a:gd name="connsiteY0" fmla="*/ 37332 h 62097"/>
                                    <a:gd name="connsiteX1" fmla="*/ 185 w 104007"/>
                                    <a:gd name="connsiteY1" fmla="*/ 27807 h 62097"/>
                                    <a:gd name="connsiteX2" fmla="*/ 5900 w 104007"/>
                                    <a:gd name="connsiteY2" fmla="*/ 5900 h 62097"/>
                                    <a:gd name="connsiteX3" fmla="*/ 15425 w 104007"/>
                                    <a:gd name="connsiteY3" fmla="*/ 185 h 62097"/>
                                    <a:gd name="connsiteX4" fmla="*/ 104007 w 104007"/>
                                    <a:gd name="connsiteY4" fmla="*/ 24950 h 62097"/>
                                    <a:gd name="connsiteX5" fmla="*/ 93530 w 104007"/>
                                    <a:gd name="connsiteY5" fmla="*/ 62097 h 62097"/>
                                    <a:gd name="connsiteX6" fmla="*/ 5900 w 104007"/>
                                    <a:gd name="connsiteY6" fmla="*/ 37332 h 620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4007" h="62097">
                                      <a:moveTo>
                                        <a:pt x="5900" y="37332"/>
                                      </a:moveTo>
                                      <a:cubicBezTo>
                                        <a:pt x="2090" y="36380"/>
                                        <a:pt x="-768" y="31617"/>
                                        <a:pt x="185" y="27807"/>
                                      </a:cubicBezTo>
                                      <a:lnTo>
                                        <a:pt x="5900" y="5900"/>
                                      </a:lnTo>
                                      <a:cubicBezTo>
                                        <a:pt x="6852" y="2090"/>
                                        <a:pt x="11615" y="-768"/>
                                        <a:pt x="15425" y="185"/>
                                      </a:cubicBezTo>
                                      <a:lnTo>
                                        <a:pt x="104007" y="24950"/>
                                      </a:lnTo>
                                      <a:lnTo>
                                        <a:pt x="93530" y="62097"/>
                                      </a:lnTo>
                                      <a:lnTo>
                                        <a:pt x="5900" y="37332"/>
                                      </a:lnTo>
                                      <a:close/>
                                    </a:path>
                                  </a:pathLst>
                                </a:custGeom>
                                <a:solidFill>
                                  <a:srgbClr val="DEDEDE"/>
                                </a:solidFill>
                                <a:ln w="9525" cap="flat">
                                  <a:noFill/>
                                  <a:prstDash val="solid"/>
                                  <a:miter/>
                                </a:ln>
                              </wps:spPr>
                              <wps:bodyPr rtlCol="0" anchor="ctr"/>
                            </wps:wsp>
                          </wpg:grpSp>
                          <wpg:grpSp>
                            <wpg:cNvPr id="835" name="图形 768"/>
                            <wpg:cNvGrpSpPr/>
                            <wpg:grpSpPr>
                              <a:xfrm>
                                <a:off x="4807966" y="4150995"/>
                                <a:ext cx="47666" cy="80705"/>
                                <a:chOff x="4807966" y="4150995"/>
                                <a:chExt cx="47666" cy="80705"/>
                              </a:xfrm>
                            </wpg:grpSpPr>
                            <wps:wsp>
                              <wps:cNvPr id="836" name="图形 768"/>
                              <wps:cNvSpPr/>
                              <wps:spPr>
                                <a:xfrm>
                                  <a:off x="4819649" y="4211002"/>
                                  <a:ext cx="17145" cy="20697"/>
                                </a:xfrm>
                                <a:custGeom>
                                  <a:avLst/>
                                  <a:gdLst>
                                    <a:gd name="connsiteX0" fmla="*/ 1905 w 17145"/>
                                    <a:gd name="connsiteY0" fmla="*/ 2857 h 20697"/>
                                    <a:gd name="connsiteX1" fmla="*/ 0 w 17145"/>
                                    <a:gd name="connsiteY1" fmla="*/ 19050 h 20697"/>
                                    <a:gd name="connsiteX2" fmla="*/ 17145 w 17145"/>
                                    <a:gd name="connsiteY2" fmla="*/ 17145 h 20697"/>
                                    <a:gd name="connsiteX3" fmla="*/ 17145 w 17145"/>
                                    <a:gd name="connsiteY3" fmla="*/ 0 h 20697"/>
                                    <a:gd name="connsiteX4" fmla="*/ 1905 w 17145"/>
                                    <a:gd name="connsiteY4" fmla="*/ 2857 h 206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145" h="20697">
                                      <a:moveTo>
                                        <a:pt x="1905" y="2857"/>
                                      </a:moveTo>
                                      <a:lnTo>
                                        <a:pt x="0" y="19050"/>
                                      </a:lnTo>
                                      <a:cubicBezTo>
                                        <a:pt x="0" y="19050"/>
                                        <a:pt x="9525" y="23813"/>
                                        <a:pt x="17145" y="17145"/>
                                      </a:cubicBezTo>
                                      <a:lnTo>
                                        <a:pt x="17145" y="0"/>
                                      </a:lnTo>
                                      <a:lnTo>
                                        <a:pt x="1905" y="2857"/>
                                      </a:lnTo>
                                      <a:close/>
                                    </a:path>
                                  </a:pathLst>
                                </a:custGeom>
                                <a:solidFill>
                                  <a:srgbClr val="FFC59E"/>
                                </a:solidFill>
                                <a:ln w="9525" cap="flat">
                                  <a:noFill/>
                                  <a:prstDash val="solid"/>
                                  <a:miter/>
                                </a:ln>
                              </wps:spPr>
                              <wps:bodyPr rtlCol="0" anchor="ctr"/>
                            </wps:wsp>
                            <wps:wsp>
                              <wps:cNvPr id="837" name="图形 768"/>
                              <wps:cNvSpPr/>
                              <wps:spPr>
                                <a:xfrm>
                                  <a:off x="4807966" y="4170930"/>
                                  <a:ext cx="34796" cy="49033"/>
                                </a:xfrm>
                                <a:custGeom>
                                  <a:avLst/>
                                  <a:gdLst>
                                    <a:gd name="connsiteX0" fmla="*/ 13588 w 34796"/>
                                    <a:gd name="connsiteY0" fmla="*/ 67 h 49033"/>
                                    <a:gd name="connsiteX1" fmla="*/ 3110 w 34796"/>
                                    <a:gd name="connsiteY1" fmla="*/ 12449 h 49033"/>
                                    <a:gd name="connsiteX2" fmla="*/ 7873 w 34796"/>
                                    <a:gd name="connsiteY2" fmla="*/ 45787 h 49033"/>
                                    <a:gd name="connsiteX3" fmla="*/ 31685 w 34796"/>
                                    <a:gd name="connsiteY3" fmla="*/ 38167 h 49033"/>
                                    <a:gd name="connsiteX4" fmla="*/ 34543 w 34796"/>
                                    <a:gd name="connsiteY4" fmla="*/ 10544 h 49033"/>
                                    <a:gd name="connsiteX5" fmla="*/ 13588 w 34796"/>
                                    <a:gd name="connsiteY5" fmla="*/ 67 h 490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4796" h="49033">
                                      <a:moveTo>
                                        <a:pt x="13588" y="67"/>
                                      </a:moveTo>
                                      <a:cubicBezTo>
                                        <a:pt x="13588" y="67"/>
                                        <a:pt x="6920" y="1019"/>
                                        <a:pt x="3110" y="12449"/>
                                      </a:cubicBezTo>
                                      <a:cubicBezTo>
                                        <a:pt x="3110" y="12449"/>
                                        <a:pt x="-6415" y="38167"/>
                                        <a:pt x="7873" y="45787"/>
                                      </a:cubicBezTo>
                                      <a:cubicBezTo>
                                        <a:pt x="21208" y="54359"/>
                                        <a:pt x="28828" y="43882"/>
                                        <a:pt x="31685" y="38167"/>
                                      </a:cubicBezTo>
                                      <a:cubicBezTo>
                                        <a:pt x="33590" y="32452"/>
                                        <a:pt x="35495" y="13402"/>
                                        <a:pt x="34543" y="10544"/>
                                      </a:cubicBezTo>
                                      <a:cubicBezTo>
                                        <a:pt x="32638" y="8639"/>
                                        <a:pt x="18350" y="-886"/>
                                        <a:pt x="13588" y="67"/>
                                      </a:cubicBezTo>
                                      <a:close/>
                                    </a:path>
                                  </a:pathLst>
                                </a:custGeom>
                                <a:solidFill>
                                  <a:srgbClr val="FFC59E"/>
                                </a:solidFill>
                                <a:ln w="9525" cap="flat">
                                  <a:noFill/>
                                  <a:prstDash val="solid"/>
                                  <a:miter/>
                                </a:ln>
                              </wps:spPr>
                              <wps:bodyPr rtlCol="0" anchor="ctr"/>
                            </wps:wsp>
                            <wps:wsp>
                              <wps:cNvPr id="838" name="图形 768"/>
                              <wps:cNvSpPr/>
                              <wps:spPr>
                                <a:xfrm>
                                  <a:off x="4813934" y="4166541"/>
                                  <a:ext cx="40376" cy="50442"/>
                                </a:xfrm>
                                <a:custGeom>
                                  <a:avLst/>
                                  <a:gdLst>
                                    <a:gd name="connsiteX0" fmla="*/ 0 w 40376"/>
                                    <a:gd name="connsiteY0" fmla="*/ 7314 h 50442"/>
                                    <a:gd name="connsiteX1" fmla="*/ 10477 w 40376"/>
                                    <a:gd name="connsiteY1" fmla="*/ 19696 h 50442"/>
                                    <a:gd name="connsiteX2" fmla="*/ 16192 w 40376"/>
                                    <a:gd name="connsiteY2" fmla="*/ 36841 h 50442"/>
                                    <a:gd name="connsiteX3" fmla="*/ 17145 w 40376"/>
                                    <a:gd name="connsiteY3" fmla="*/ 49224 h 50442"/>
                                    <a:gd name="connsiteX4" fmla="*/ 22860 w 40376"/>
                                    <a:gd name="connsiteY4" fmla="*/ 50176 h 50442"/>
                                    <a:gd name="connsiteX5" fmla="*/ 32385 w 40376"/>
                                    <a:gd name="connsiteY5" fmla="*/ 43509 h 50442"/>
                                    <a:gd name="connsiteX6" fmla="*/ 40005 w 40376"/>
                                    <a:gd name="connsiteY6" fmla="*/ 26364 h 50442"/>
                                    <a:gd name="connsiteX7" fmla="*/ 29527 w 40376"/>
                                    <a:gd name="connsiteY7" fmla="*/ 3504 h 50442"/>
                                    <a:gd name="connsiteX8" fmla="*/ 0 w 40376"/>
                                    <a:gd name="connsiteY8" fmla="*/ 7314 h 504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76" h="50442">
                                      <a:moveTo>
                                        <a:pt x="0" y="7314"/>
                                      </a:moveTo>
                                      <a:cubicBezTo>
                                        <a:pt x="0" y="7314"/>
                                        <a:pt x="1905" y="13981"/>
                                        <a:pt x="10477" y="19696"/>
                                      </a:cubicBezTo>
                                      <a:cubicBezTo>
                                        <a:pt x="19050" y="26364"/>
                                        <a:pt x="16192" y="33031"/>
                                        <a:pt x="16192" y="36841"/>
                                      </a:cubicBezTo>
                                      <a:cubicBezTo>
                                        <a:pt x="15240" y="40651"/>
                                        <a:pt x="17145" y="49224"/>
                                        <a:pt x="17145" y="49224"/>
                                      </a:cubicBezTo>
                                      <a:cubicBezTo>
                                        <a:pt x="17145" y="49224"/>
                                        <a:pt x="18098" y="51129"/>
                                        <a:pt x="22860" y="50176"/>
                                      </a:cubicBezTo>
                                      <a:cubicBezTo>
                                        <a:pt x="26670" y="49224"/>
                                        <a:pt x="29527" y="47319"/>
                                        <a:pt x="32385" y="43509"/>
                                      </a:cubicBezTo>
                                      <a:cubicBezTo>
                                        <a:pt x="35242" y="39699"/>
                                        <a:pt x="37148" y="35889"/>
                                        <a:pt x="40005" y="26364"/>
                                      </a:cubicBezTo>
                                      <a:cubicBezTo>
                                        <a:pt x="41910" y="16839"/>
                                        <a:pt x="36195" y="7314"/>
                                        <a:pt x="29527" y="3504"/>
                                      </a:cubicBezTo>
                                      <a:cubicBezTo>
                                        <a:pt x="21907" y="1599"/>
                                        <a:pt x="6667" y="-5069"/>
                                        <a:pt x="0" y="7314"/>
                                      </a:cubicBezTo>
                                      <a:close/>
                                    </a:path>
                                  </a:pathLst>
                                </a:custGeom>
                                <a:solidFill>
                                  <a:srgbClr val="352E31"/>
                                </a:solidFill>
                                <a:ln w="9525" cap="flat">
                                  <a:noFill/>
                                  <a:prstDash val="solid"/>
                                  <a:miter/>
                                </a:ln>
                              </wps:spPr>
                              <wps:bodyPr rtlCol="0" anchor="ctr"/>
                            </wps:wsp>
                            <wps:wsp>
                              <wps:cNvPr id="839" name="图形 768"/>
                              <wps:cNvSpPr/>
                              <wps:spPr>
                                <a:xfrm>
                                  <a:off x="4827183" y="4196326"/>
                                  <a:ext cx="11992" cy="14496"/>
                                </a:xfrm>
                                <a:custGeom>
                                  <a:avLst/>
                                  <a:gdLst>
                                    <a:gd name="connsiteX0" fmla="*/ 1991 w 11992"/>
                                    <a:gd name="connsiteY0" fmla="*/ 4199 h 14496"/>
                                    <a:gd name="connsiteX1" fmla="*/ 8658 w 11992"/>
                                    <a:gd name="connsiteY1" fmla="*/ 389 h 14496"/>
                                    <a:gd name="connsiteX2" fmla="*/ 9611 w 11992"/>
                                    <a:gd name="connsiteY2" fmla="*/ 11819 h 14496"/>
                                    <a:gd name="connsiteX3" fmla="*/ 1038 w 11992"/>
                                    <a:gd name="connsiteY3" fmla="*/ 12771 h 14496"/>
                                    <a:gd name="connsiteX4" fmla="*/ 1991 w 11992"/>
                                    <a:gd name="connsiteY4" fmla="*/ 4199 h 1449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992" h="14496">
                                      <a:moveTo>
                                        <a:pt x="1991" y="4199"/>
                                      </a:moveTo>
                                      <a:cubicBezTo>
                                        <a:pt x="1991" y="4199"/>
                                        <a:pt x="3896" y="-1516"/>
                                        <a:pt x="8658" y="389"/>
                                      </a:cubicBezTo>
                                      <a:cubicBezTo>
                                        <a:pt x="13421" y="2294"/>
                                        <a:pt x="12468" y="8961"/>
                                        <a:pt x="9611" y="11819"/>
                                      </a:cubicBezTo>
                                      <a:cubicBezTo>
                                        <a:pt x="7706" y="14676"/>
                                        <a:pt x="2943" y="15629"/>
                                        <a:pt x="1038" y="12771"/>
                                      </a:cubicBezTo>
                                      <a:cubicBezTo>
                                        <a:pt x="-867" y="9914"/>
                                        <a:pt x="86" y="8009"/>
                                        <a:pt x="1991" y="4199"/>
                                      </a:cubicBezTo>
                                      <a:close/>
                                    </a:path>
                                  </a:pathLst>
                                </a:custGeom>
                                <a:solidFill>
                                  <a:srgbClr val="FFC59E"/>
                                </a:solidFill>
                                <a:ln w="9525" cap="flat">
                                  <a:noFill/>
                                  <a:prstDash val="solid"/>
                                  <a:miter/>
                                </a:ln>
                              </wps:spPr>
                              <wps:bodyPr rtlCol="0" anchor="ctr"/>
                            </wps:wsp>
                            <wps:wsp>
                              <wps:cNvPr id="840" name="图形 768"/>
                              <wps:cNvSpPr/>
                              <wps:spPr>
                                <a:xfrm>
                                  <a:off x="4834889" y="4185284"/>
                                  <a:ext cx="20743" cy="31432"/>
                                </a:xfrm>
                                <a:custGeom>
                                  <a:avLst/>
                                  <a:gdLst>
                                    <a:gd name="connsiteX0" fmla="*/ 0 w 20743"/>
                                    <a:gd name="connsiteY0" fmla="*/ 27623 h 31432"/>
                                    <a:gd name="connsiteX1" fmla="*/ 10477 w 20743"/>
                                    <a:gd name="connsiteY1" fmla="*/ 15240 h 31432"/>
                                    <a:gd name="connsiteX2" fmla="*/ 15240 w 20743"/>
                                    <a:gd name="connsiteY2" fmla="*/ 0 h 31432"/>
                                    <a:gd name="connsiteX3" fmla="*/ 19050 w 20743"/>
                                    <a:gd name="connsiteY3" fmla="*/ 3810 h 31432"/>
                                    <a:gd name="connsiteX4" fmla="*/ 19050 w 20743"/>
                                    <a:gd name="connsiteY4" fmla="*/ 15240 h 31432"/>
                                    <a:gd name="connsiteX5" fmla="*/ 2858 w 20743"/>
                                    <a:gd name="connsiteY5" fmla="*/ 31433 h 31432"/>
                                    <a:gd name="connsiteX6" fmla="*/ 0 w 20743"/>
                                    <a:gd name="connsiteY6" fmla="*/ 27623 h 314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0743" h="31432">
                                      <a:moveTo>
                                        <a:pt x="0" y="27623"/>
                                      </a:moveTo>
                                      <a:lnTo>
                                        <a:pt x="10477" y="15240"/>
                                      </a:lnTo>
                                      <a:lnTo>
                                        <a:pt x="15240" y="0"/>
                                      </a:lnTo>
                                      <a:lnTo>
                                        <a:pt x="19050" y="3810"/>
                                      </a:lnTo>
                                      <a:cubicBezTo>
                                        <a:pt x="19050" y="3810"/>
                                        <a:pt x="22860" y="7620"/>
                                        <a:pt x="19050" y="15240"/>
                                      </a:cubicBezTo>
                                      <a:cubicBezTo>
                                        <a:pt x="19050" y="15240"/>
                                        <a:pt x="13335" y="30480"/>
                                        <a:pt x="2858" y="31433"/>
                                      </a:cubicBezTo>
                                      <a:lnTo>
                                        <a:pt x="0" y="27623"/>
                                      </a:lnTo>
                                      <a:close/>
                                    </a:path>
                                  </a:pathLst>
                                </a:custGeom>
                                <a:solidFill>
                                  <a:srgbClr val="352E31"/>
                                </a:solidFill>
                                <a:ln w="9525" cap="flat">
                                  <a:noFill/>
                                  <a:prstDash val="solid"/>
                                  <a:miter/>
                                </a:ln>
                              </wps:spPr>
                              <wps:bodyPr rtlCol="0" anchor="ctr"/>
                            </wps:wsp>
                            <wps:wsp>
                              <wps:cNvPr id="841" name="图形 768"/>
                              <wps:cNvSpPr/>
                              <wps:spPr>
                                <a:xfrm>
                                  <a:off x="4827195" y="4183379"/>
                                  <a:ext cx="7693" cy="18097"/>
                                </a:xfrm>
                                <a:custGeom>
                                  <a:avLst/>
                                  <a:gdLst>
                                    <a:gd name="connsiteX0" fmla="*/ 74 w 7693"/>
                                    <a:gd name="connsiteY0" fmla="*/ 4763 h 18097"/>
                                    <a:gd name="connsiteX1" fmla="*/ 74 w 7693"/>
                                    <a:gd name="connsiteY1" fmla="*/ 18098 h 18097"/>
                                    <a:gd name="connsiteX2" fmla="*/ 5789 w 7693"/>
                                    <a:gd name="connsiteY2" fmla="*/ 10478 h 18097"/>
                                    <a:gd name="connsiteX3" fmla="*/ 7694 w 7693"/>
                                    <a:gd name="connsiteY3" fmla="*/ 0 h 18097"/>
                                    <a:gd name="connsiteX4" fmla="*/ 74 w 7693"/>
                                    <a:gd name="connsiteY4" fmla="*/ 4763 h 1809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693" h="18097">
                                      <a:moveTo>
                                        <a:pt x="74" y="4763"/>
                                      </a:moveTo>
                                      <a:cubicBezTo>
                                        <a:pt x="74" y="4763"/>
                                        <a:pt x="1026" y="13335"/>
                                        <a:pt x="74" y="18098"/>
                                      </a:cubicBezTo>
                                      <a:cubicBezTo>
                                        <a:pt x="74" y="18098"/>
                                        <a:pt x="3884" y="17145"/>
                                        <a:pt x="5789" y="10478"/>
                                      </a:cubicBezTo>
                                      <a:cubicBezTo>
                                        <a:pt x="7694" y="3810"/>
                                        <a:pt x="7694" y="0"/>
                                        <a:pt x="7694" y="0"/>
                                      </a:cubicBezTo>
                                      <a:cubicBezTo>
                                        <a:pt x="7694" y="0"/>
                                        <a:pt x="-879" y="0"/>
                                        <a:pt x="74" y="4763"/>
                                      </a:cubicBezTo>
                                      <a:close/>
                                    </a:path>
                                  </a:pathLst>
                                </a:custGeom>
                                <a:solidFill>
                                  <a:srgbClr val="352E31"/>
                                </a:solidFill>
                                <a:ln w="9525" cap="flat">
                                  <a:noFill/>
                                  <a:prstDash val="solid"/>
                                  <a:miter/>
                                </a:ln>
                              </wps:spPr>
                              <wps:bodyPr rtlCol="0" anchor="ctr"/>
                            </wps:wsp>
                            <wps:wsp>
                              <wps:cNvPr id="842" name="图形 768"/>
                              <wps:cNvSpPr/>
                              <wps:spPr>
                                <a:xfrm>
                                  <a:off x="4810600" y="4150995"/>
                                  <a:ext cx="44367" cy="39052"/>
                                </a:xfrm>
                                <a:custGeom>
                                  <a:avLst/>
                                  <a:gdLst>
                                    <a:gd name="connsiteX0" fmla="*/ 43339 w 44367"/>
                                    <a:gd name="connsiteY0" fmla="*/ 38100 h 39052"/>
                                    <a:gd name="connsiteX1" fmla="*/ 42386 w 44367"/>
                                    <a:gd name="connsiteY1" fmla="*/ 23813 h 39052"/>
                                    <a:gd name="connsiteX2" fmla="*/ 21431 w 44367"/>
                                    <a:gd name="connsiteY2" fmla="*/ 11430 h 39052"/>
                                    <a:gd name="connsiteX3" fmla="*/ 12859 w 44367"/>
                                    <a:gd name="connsiteY3" fmla="*/ 0 h 39052"/>
                                    <a:gd name="connsiteX4" fmla="*/ 6191 w 44367"/>
                                    <a:gd name="connsiteY4" fmla="*/ 12383 h 39052"/>
                                    <a:gd name="connsiteX5" fmla="*/ 1429 w 44367"/>
                                    <a:gd name="connsiteY5" fmla="*/ 3810 h 39052"/>
                                    <a:gd name="connsiteX6" fmla="*/ 7144 w 44367"/>
                                    <a:gd name="connsiteY6" fmla="*/ 27622 h 39052"/>
                                    <a:gd name="connsiteX7" fmla="*/ 24289 w 44367"/>
                                    <a:gd name="connsiteY7" fmla="*/ 39052 h 39052"/>
                                    <a:gd name="connsiteX8" fmla="*/ 43339 w 44367"/>
                                    <a:gd name="connsiteY8" fmla="*/ 38100 h 39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4367" h="39052">
                                      <a:moveTo>
                                        <a:pt x="43339" y="38100"/>
                                      </a:moveTo>
                                      <a:cubicBezTo>
                                        <a:pt x="43339" y="38100"/>
                                        <a:pt x="46196" y="27622"/>
                                        <a:pt x="42386" y="23813"/>
                                      </a:cubicBezTo>
                                      <a:cubicBezTo>
                                        <a:pt x="38576" y="20002"/>
                                        <a:pt x="27146" y="15240"/>
                                        <a:pt x="21431" y="11430"/>
                                      </a:cubicBezTo>
                                      <a:cubicBezTo>
                                        <a:pt x="15716" y="7620"/>
                                        <a:pt x="12859" y="0"/>
                                        <a:pt x="12859" y="0"/>
                                      </a:cubicBezTo>
                                      <a:cubicBezTo>
                                        <a:pt x="12859" y="0"/>
                                        <a:pt x="7144" y="4763"/>
                                        <a:pt x="6191" y="12383"/>
                                      </a:cubicBezTo>
                                      <a:lnTo>
                                        <a:pt x="1429" y="3810"/>
                                      </a:lnTo>
                                      <a:cubicBezTo>
                                        <a:pt x="1429" y="3810"/>
                                        <a:pt x="-4286" y="18097"/>
                                        <a:pt x="7144" y="27622"/>
                                      </a:cubicBezTo>
                                      <a:cubicBezTo>
                                        <a:pt x="17621" y="38100"/>
                                        <a:pt x="24289" y="39052"/>
                                        <a:pt x="24289" y="39052"/>
                                      </a:cubicBezTo>
                                      <a:lnTo>
                                        <a:pt x="43339" y="38100"/>
                                      </a:lnTo>
                                      <a:close/>
                                    </a:path>
                                  </a:pathLst>
                                </a:custGeom>
                                <a:solidFill>
                                  <a:srgbClr val="352E31"/>
                                </a:solidFill>
                                <a:ln w="9525" cap="flat">
                                  <a:noFill/>
                                  <a:prstDash val="solid"/>
                                  <a:miter/>
                                </a:ln>
                              </wps:spPr>
                              <wps:bodyPr rtlCol="0" anchor="ctr"/>
                            </wps:wsp>
                          </wpg:grpSp>
                          <wps:wsp>
                            <wps:cNvPr id="843" name="图形 768"/>
                            <wps:cNvSpPr/>
                            <wps:spPr>
                              <a:xfrm>
                                <a:off x="4763240" y="4523422"/>
                                <a:ext cx="40216" cy="28575"/>
                              </a:xfrm>
                              <a:custGeom>
                                <a:avLst/>
                                <a:gdLst>
                                  <a:gd name="connsiteX0" fmla="*/ 24024 w 40216"/>
                                  <a:gd name="connsiteY0" fmla="*/ 0 h 28575"/>
                                  <a:gd name="connsiteX1" fmla="*/ 22119 w 40216"/>
                                  <a:gd name="connsiteY1" fmla="*/ 12383 h 28575"/>
                                  <a:gd name="connsiteX2" fmla="*/ 212 w 40216"/>
                                  <a:gd name="connsiteY2" fmla="*/ 24765 h 28575"/>
                                  <a:gd name="connsiteX3" fmla="*/ 5927 w 40216"/>
                                  <a:gd name="connsiteY3" fmla="*/ 28575 h 28575"/>
                                  <a:gd name="connsiteX4" fmla="*/ 40217 w 40216"/>
                                  <a:gd name="connsiteY4" fmla="*/ 26670 h 28575"/>
                                  <a:gd name="connsiteX5" fmla="*/ 37359 w 40216"/>
                                  <a:gd name="connsiteY5" fmla="*/ 12383 h 28575"/>
                                  <a:gd name="connsiteX6" fmla="*/ 24024 w 40216"/>
                                  <a:gd name="connsiteY6" fmla="*/ 0 h 285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216" h="28575">
                                    <a:moveTo>
                                      <a:pt x="24024" y="0"/>
                                    </a:moveTo>
                                    <a:lnTo>
                                      <a:pt x="22119" y="12383"/>
                                    </a:lnTo>
                                    <a:cubicBezTo>
                                      <a:pt x="22119" y="12383"/>
                                      <a:pt x="5927" y="22860"/>
                                      <a:pt x="212" y="24765"/>
                                    </a:cubicBezTo>
                                    <a:cubicBezTo>
                                      <a:pt x="212" y="24765"/>
                                      <a:pt x="-1693" y="28575"/>
                                      <a:pt x="5927" y="28575"/>
                                    </a:cubicBezTo>
                                    <a:cubicBezTo>
                                      <a:pt x="13547" y="28575"/>
                                      <a:pt x="40217" y="26670"/>
                                      <a:pt x="40217" y="26670"/>
                                    </a:cubicBezTo>
                                    <a:cubicBezTo>
                                      <a:pt x="40217" y="26670"/>
                                      <a:pt x="39264" y="20003"/>
                                      <a:pt x="37359" y="12383"/>
                                    </a:cubicBezTo>
                                    <a:cubicBezTo>
                                      <a:pt x="33549" y="3810"/>
                                      <a:pt x="24024" y="0"/>
                                      <a:pt x="24024" y="0"/>
                                    </a:cubicBezTo>
                                    <a:close/>
                                  </a:path>
                                </a:pathLst>
                              </a:custGeom>
                              <a:solidFill>
                                <a:srgbClr val="CCF7FF"/>
                              </a:solidFill>
                              <a:ln w="9525" cap="flat">
                                <a:noFill/>
                                <a:prstDash val="solid"/>
                                <a:miter/>
                              </a:ln>
                            </wps:spPr>
                            <wps:bodyPr rtlCol="0" anchor="ctr"/>
                          </wps:wsp>
                          <wps:wsp>
                            <wps:cNvPr id="844" name="图形 768"/>
                            <wps:cNvSpPr/>
                            <wps:spPr>
                              <a:xfrm>
                                <a:off x="4837855" y="4516754"/>
                                <a:ext cx="37038" cy="33726"/>
                              </a:xfrm>
                              <a:custGeom>
                                <a:avLst/>
                                <a:gdLst>
                                  <a:gd name="connsiteX0" fmla="*/ 17036 w 37038"/>
                                  <a:gd name="connsiteY0" fmla="*/ 0 h 33726"/>
                                  <a:gd name="connsiteX1" fmla="*/ 18941 w 37038"/>
                                  <a:gd name="connsiteY1" fmla="*/ 14288 h 33726"/>
                                  <a:gd name="connsiteX2" fmla="*/ 844 w 37038"/>
                                  <a:gd name="connsiteY2" fmla="*/ 29528 h 33726"/>
                                  <a:gd name="connsiteX3" fmla="*/ 5606 w 37038"/>
                                  <a:gd name="connsiteY3" fmla="*/ 33338 h 33726"/>
                                  <a:gd name="connsiteX4" fmla="*/ 37039 w 37038"/>
                                  <a:gd name="connsiteY4" fmla="*/ 24765 h 33726"/>
                                  <a:gd name="connsiteX5" fmla="*/ 31324 w 37038"/>
                                  <a:gd name="connsiteY5" fmla="*/ 11430 h 33726"/>
                                  <a:gd name="connsiteX6" fmla="*/ 17036 w 37038"/>
                                  <a:gd name="connsiteY6" fmla="*/ 0 h 337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7038" h="33726">
                                    <a:moveTo>
                                      <a:pt x="17036" y="0"/>
                                    </a:moveTo>
                                    <a:lnTo>
                                      <a:pt x="18941" y="14288"/>
                                    </a:lnTo>
                                    <a:cubicBezTo>
                                      <a:pt x="18941" y="14288"/>
                                      <a:pt x="8464" y="25717"/>
                                      <a:pt x="844" y="29528"/>
                                    </a:cubicBezTo>
                                    <a:cubicBezTo>
                                      <a:pt x="844" y="29528"/>
                                      <a:pt x="-2966" y="35242"/>
                                      <a:pt x="5606" y="33338"/>
                                    </a:cubicBezTo>
                                    <a:cubicBezTo>
                                      <a:pt x="14179" y="31433"/>
                                      <a:pt x="37039" y="24765"/>
                                      <a:pt x="37039" y="24765"/>
                                    </a:cubicBezTo>
                                    <a:cubicBezTo>
                                      <a:pt x="37039" y="24765"/>
                                      <a:pt x="35134" y="16192"/>
                                      <a:pt x="31324" y="11430"/>
                                    </a:cubicBezTo>
                                    <a:cubicBezTo>
                                      <a:pt x="28466" y="6667"/>
                                      <a:pt x="17036" y="0"/>
                                      <a:pt x="17036" y="0"/>
                                    </a:cubicBezTo>
                                    <a:close/>
                                  </a:path>
                                </a:pathLst>
                              </a:custGeom>
                              <a:solidFill>
                                <a:srgbClr val="CCF7FF"/>
                              </a:solidFill>
                              <a:ln w="9525" cap="flat">
                                <a:noFill/>
                                <a:prstDash val="solid"/>
                                <a:miter/>
                              </a:ln>
                            </wps:spPr>
                            <wps:bodyPr rtlCol="0" anchor="ctr"/>
                          </wps:wsp>
                          <wps:wsp>
                            <wps:cNvPr id="845" name="图形 768"/>
                            <wps:cNvSpPr/>
                            <wps:spPr>
                              <a:xfrm>
                                <a:off x="4802504" y="4346257"/>
                                <a:ext cx="68580" cy="182879"/>
                              </a:xfrm>
                              <a:custGeom>
                                <a:avLst/>
                                <a:gdLst>
                                  <a:gd name="connsiteX0" fmla="*/ 0 w 68580"/>
                                  <a:gd name="connsiteY0" fmla="*/ 33338 h 182879"/>
                                  <a:gd name="connsiteX1" fmla="*/ 10478 w 68580"/>
                                  <a:gd name="connsiteY1" fmla="*/ 102870 h 182879"/>
                                  <a:gd name="connsiteX2" fmla="*/ 55245 w 68580"/>
                                  <a:gd name="connsiteY2" fmla="*/ 182880 h 182879"/>
                                  <a:gd name="connsiteX3" fmla="*/ 68580 w 68580"/>
                                  <a:gd name="connsiteY3" fmla="*/ 180022 h 182879"/>
                                  <a:gd name="connsiteX4" fmla="*/ 36195 w 68580"/>
                                  <a:gd name="connsiteY4" fmla="*/ 99060 h 182879"/>
                                  <a:gd name="connsiteX5" fmla="*/ 44768 w 68580"/>
                                  <a:gd name="connsiteY5" fmla="*/ 15240 h 182879"/>
                                  <a:gd name="connsiteX6" fmla="*/ 29528 w 68580"/>
                                  <a:gd name="connsiteY6" fmla="*/ 0 h 182879"/>
                                  <a:gd name="connsiteX7" fmla="*/ 0 w 68580"/>
                                  <a:gd name="connsiteY7" fmla="*/ 33338 h 1828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8580" h="182879">
                                    <a:moveTo>
                                      <a:pt x="0" y="33338"/>
                                    </a:moveTo>
                                    <a:cubicBezTo>
                                      <a:pt x="0" y="33338"/>
                                      <a:pt x="6668" y="81915"/>
                                      <a:pt x="10478" y="102870"/>
                                    </a:cubicBezTo>
                                    <a:cubicBezTo>
                                      <a:pt x="10478" y="102870"/>
                                      <a:pt x="45720" y="167640"/>
                                      <a:pt x="55245" y="182880"/>
                                    </a:cubicBezTo>
                                    <a:lnTo>
                                      <a:pt x="68580" y="180022"/>
                                    </a:lnTo>
                                    <a:lnTo>
                                      <a:pt x="36195" y="99060"/>
                                    </a:lnTo>
                                    <a:cubicBezTo>
                                      <a:pt x="36195" y="99060"/>
                                      <a:pt x="41910" y="31433"/>
                                      <a:pt x="44768" y="15240"/>
                                    </a:cubicBezTo>
                                    <a:lnTo>
                                      <a:pt x="29528" y="0"/>
                                    </a:lnTo>
                                    <a:lnTo>
                                      <a:pt x="0" y="33338"/>
                                    </a:lnTo>
                                    <a:close/>
                                  </a:path>
                                </a:pathLst>
                              </a:custGeom>
                              <a:solidFill>
                                <a:srgbClr val="213561"/>
                              </a:solidFill>
                              <a:ln w="9525" cap="flat">
                                <a:noFill/>
                                <a:prstDash val="solid"/>
                                <a:miter/>
                              </a:ln>
                            </wps:spPr>
                            <wps:bodyPr rtlCol="0" anchor="ctr"/>
                          </wps:wsp>
                          <wps:wsp>
                            <wps:cNvPr id="846" name="图形 768"/>
                            <wps:cNvSpPr/>
                            <wps:spPr>
                              <a:xfrm>
                                <a:off x="4762499" y="4331017"/>
                                <a:ext cx="85039" cy="203835"/>
                              </a:xfrm>
                              <a:custGeom>
                                <a:avLst/>
                                <a:gdLst>
                                  <a:gd name="connsiteX0" fmla="*/ 22860 w 85039"/>
                                  <a:gd name="connsiteY0" fmla="*/ 10478 h 203835"/>
                                  <a:gd name="connsiteX1" fmla="*/ 0 w 85039"/>
                                  <a:gd name="connsiteY1" fmla="*/ 104775 h 203835"/>
                                  <a:gd name="connsiteX2" fmla="*/ 22860 w 85039"/>
                                  <a:gd name="connsiteY2" fmla="*/ 203835 h 203835"/>
                                  <a:gd name="connsiteX3" fmla="*/ 37148 w 85039"/>
                                  <a:gd name="connsiteY3" fmla="*/ 203835 h 203835"/>
                                  <a:gd name="connsiteX4" fmla="*/ 26670 w 85039"/>
                                  <a:gd name="connsiteY4" fmla="*/ 107633 h 203835"/>
                                  <a:gd name="connsiteX5" fmla="*/ 66675 w 85039"/>
                                  <a:gd name="connsiteY5" fmla="*/ 45720 h 203835"/>
                                  <a:gd name="connsiteX6" fmla="*/ 83820 w 85039"/>
                                  <a:gd name="connsiteY6" fmla="*/ 30480 h 203835"/>
                                  <a:gd name="connsiteX7" fmla="*/ 84773 w 85039"/>
                                  <a:gd name="connsiteY7" fmla="*/ 7620 h 203835"/>
                                  <a:gd name="connsiteX8" fmla="*/ 54292 w 85039"/>
                                  <a:gd name="connsiteY8" fmla="*/ 0 h 203835"/>
                                  <a:gd name="connsiteX9" fmla="*/ 22860 w 85039"/>
                                  <a:gd name="connsiteY9" fmla="*/ 10478 h 2038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5039" h="203835">
                                    <a:moveTo>
                                      <a:pt x="22860" y="10478"/>
                                    </a:moveTo>
                                    <a:cubicBezTo>
                                      <a:pt x="22860" y="10478"/>
                                      <a:pt x="5715" y="70485"/>
                                      <a:pt x="0" y="104775"/>
                                    </a:cubicBezTo>
                                    <a:cubicBezTo>
                                      <a:pt x="0" y="104775"/>
                                      <a:pt x="18098" y="188595"/>
                                      <a:pt x="22860" y="203835"/>
                                    </a:cubicBezTo>
                                    <a:lnTo>
                                      <a:pt x="37148" y="203835"/>
                                    </a:lnTo>
                                    <a:cubicBezTo>
                                      <a:pt x="37148" y="203835"/>
                                      <a:pt x="27623" y="121920"/>
                                      <a:pt x="26670" y="107633"/>
                                    </a:cubicBezTo>
                                    <a:cubicBezTo>
                                      <a:pt x="26670" y="107633"/>
                                      <a:pt x="56198" y="60960"/>
                                      <a:pt x="66675" y="45720"/>
                                    </a:cubicBezTo>
                                    <a:cubicBezTo>
                                      <a:pt x="66675" y="45720"/>
                                      <a:pt x="81915" y="33338"/>
                                      <a:pt x="83820" y="30480"/>
                                    </a:cubicBezTo>
                                    <a:cubicBezTo>
                                      <a:pt x="83820" y="30480"/>
                                      <a:pt x="85725" y="14288"/>
                                      <a:pt x="84773" y="7620"/>
                                    </a:cubicBezTo>
                                    <a:cubicBezTo>
                                      <a:pt x="84773" y="953"/>
                                      <a:pt x="54292" y="0"/>
                                      <a:pt x="54292" y="0"/>
                                    </a:cubicBezTo>
                                    <a:lnTo>
                                      <a:pt x="22860" y="10478"/>
                                    </a:lnTo>
                                    <a:close/>
                                  </a:path>
                                </a:pathLst>
                              </a:custGeom>
                              <a:solidFill>
                                <a:srgbClr val="28487A"/>
                              </a:solidFill>
                              <a:ln w="9525" cap="flat">
                                <a:noFill/>
                                <a:prstDash val="solid"/>
                                <a:miter/>
                              </a:ln>
                            </wps:spPr>
                            <wps:bodyPr rtlCol="0" anchor="ctr"/>
                          </wps:wsp>
                          <wps:wsp>
                            <wps:cNvPr id="847" name="图形 768"/>
                            <wps:cNvSpPr/>
                            <wps:spPr>
                              <a:xfrm>
                                <a:off x="4791953" y="4220510"/>
                                <a:ext cx="47698" cy="59071"/>
                              </a:xfrm>
                              <a:custGeom>
                                <a:avLst/>
                                <a:gdLst>
                                  <a:gd name="connsiteX0" fmla="*/ 1979 w 47698"/>
                                  <a:gd name="connsiteY0" fmla="*/ 50499 h 59071"/>
                                  <a:gd name="connsiteX1" fmla="*/ 8646 w 47698"/>
                                  <a:gd name="connsiteY1" fmla="*/ 58119 h 59071"/>
                                  <a:gd name="connsiteX2" fmla="*/ 8646 w 47698"/>
                                  <a:gd name="connsiteY2" fmla="*/ 59072 h 59071"/>
                                  <a:gd name="connsiteX3" fmla="*/ 35316 w 47698"/>
                                  <a:gd name="connsiteY3" fmla="*/ 51452 h 59071"/>
                                  <a:gd name="connsiteX4" fmla="*/ 40079 w 47698"/>
                                  <a:gd name="connsiteY4" fmla="*/ 49547 h 59071"/>
                                  <a:gd name="connsiteX5" fmla="*/ 47699 w 47698"/>
                                  <a:gd name="connsiteY5" fmla="*/ 22877 h 59071"/>
                                  <a:gd name="connsiteX6" fmla="*/ 30554 w 47698"/>
                                  <a:gd name="connsiteY6" fmla="*/ 8589 h 59071"/>
                                  <a:gd name="connsiteX7" fmla="*/ 26744 w 47698"/>
                                  <a:gd name="connsiteY7" fmla="*/ 969 h 59071"/>
                                  <a:gd name="connsiteX8" fmla="*/ 7694 w 47698"/>
                                  <a:gd name="connsiteY8" fmla="*/ 17 h 59071"/>
                                  <a:gd name="connsiteX9" fmla="*/ 74 w 47698"/>
                                  <a:gd name="connsiteY9" fmla="*/ 11447 h 59071"/>
                                  <a:gd name="connsiteX10" fmla="*/ 1979 w 47698"/>
                                  <a:gd name="connsiteY10" fmla="*/ 50499 h 590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7698" h="59071">
                                    <a:moveTo>
                                      <a:pt x="1979" y="50499"/>
                                    </a:moveTo>
                                    <a:cubicBezTo>
                                      <a:pt x="5789" y="50499"/>
                                      <a:pt x="9599" y="53357"/>
                                      <a:pt x="8646" y="58119"/>
                                    </a:cubicBezTo>
                                    <a:cubicBezTo>
                                      <a:pt x="8646" y="58119"/>
                                      <a:pt x="8646" y="59072"/>
                                      <a:pt x="8646" y="59072"/>
                                    </a:cubicBezTo>
                                    <a:cubicBezTo>
                                      <a:pt x="17219" y="56214"/>
                                      <a:pt x="25791" y="53357"/>
                                      <a:pt x="35316" y="51452"/>
                                    </a:cubicBezTo>
                                    <a:cubicBezTo>
                                      <a:pt x="37221" y="50499"/>
                                      <a:pt x="39126" y="50499"/>
                                      <a:pt x="40079" y="49547"/>
                                    </a:cubicBezTo>
                                    <a:cubicBezTo>
                                      <a:pt x="42936" y="40974"/>
                                      <a:pt x="45794" y="32402"/>
                                      <a:pt x="47699" y="22877"/>
                                    </a:cubicBezTo>
                                    <a:cubicBezTo>
                                      <a:pt x="43889" y="17162"/>
                                      <a:pt x="38174" y="11447"/>
                                      <a:pt x="30554" y="8589"/>
                                    </a:cubicBezTo>
                                    <a:cubicBezTo>
                                      <a:pt x="26744" y="6684"/>
                                      <a:pt x="25791" y="3827"/>
                                      <a:pt x="26744" y="969"/>
                                    </a:cubicBezTo>
                                    <a:cubicBezTo>
                                      <a:pt x="18171" y="17"/>
                                      <a:pt x="7694" y="17"/>
                                      <a:pt x="7694" y="17"/>
                                    </a:cubicBezTo>
                                    <a:cubicBezTo>
                                      <a:pt x="7694" y="17"/>
                                      <a:pt x="-879" y="-936"/>
                                      <a:pt x="74" y="11447"/>
                                    </a:cubicBezTo>
                                    <a:cubicBezTo>
                                      <a:pt x="74" y="12399"/>
                                      <a:pt x="1026" y="33354"/>
                                      <a:pt x="1979" y="50499"/>
                                    </a:cubicBezTo>
                                    <a:close/>
                                  </a:path>
                                </a:pathLst>
                              </a:custGeom>
                              <a:solidFill>
                                <a:srgbClr val="CCF7FF"/>
                              </a:solidFill>
                              <a:ln w="9525" cap="flat">
                                <a:noFill/>
                                <a:prstDash val="solid"/>
                                <a:miter/>
                              </a:ln>
                            </wps:spPr>
                            <wps:bodyPr rtlCol="0" anchor="ctr"/>
                          </wps:wsp>
                          <wpg:grpSp>
                            <wpg:cNvPr id="848" name="图形 768"/>
                            <wpg:cNvGrpSpPr/>
                            <wpg:grpSpPr>
                              <a:xfrm>
                                <a:off x="4725785" y="4128134"/>
                                <a:ext cx="84416" cy="124777"/>
                                <a:chOff x="4725785" y="4128134"/>
                                <a:chExt cx="84416" cy="124777"/>
                              </a:xfrm>
                            </wpg:grpSpPr>
                            <wps:wsp>
                              <wps:cNvPr id="849" name="图形 768"/>
                              <wps:cNvSpPr/>
                              <wps:spPr>
                                <a:xfrm>
                                  <a:off x="4725785" y="4128134"/>
                                  <a:ext cx="18764" cy="30480"/>
                                </a:xfrm>
                                <a:custGeom>
                                  <a:avLst/>
                                  <a:gdLst>
                                    <a:gd name="connsiteX0" fmla="*/ 11949 w 18764"/>
                                    <a:gd name="connsiteY0" fmla="*/ 30480 h 30480"/>
                                    <a:gd name="connsiteX1" fmla="*/ 11949 w 18764"/>
                                    <a:gd name="connsiteY1" fmla="*/ 25718 h 30480"/>
                                    <a:gd name="connsiteX2" fmla="*/ 17664 w 18764"/>
                                    <a:gd name="connsiteY2" fmla="*/ 15240 h 30480"/>
                                    <a:gd name="connsiteX3" fmla="*/ 17664 w 18764"/>
                                    <a:gd name="connsiteY3" fmla="*/ 1905 h 30480"/>
                                    <a:gd name="connsiteX4" fmla="*/ 4329 w 18764"/>
                                    <a:gd name="connsiteY4" fmla="*/ 953 h 30480"/>
                                    <a:gd name="connsiteX5" fmla="*/ 519 w 18764"/>
                                    <a:gd name="connsiteY5" fmla="*/ 14287 h 30480"/>
                                    <a:gd name="connsiteX6" fmla="*/ 6234 w 18764"/>
                                    <a:gd name="connsiteY6" fmla="*/ 22860 h 30480"/>
                                    <a:gd name="connsiteX7" fmla="*/ 6234 w 18764"/>
                                    <a:gd name="connsiteY7" fmla="*/ 29528 h 30480"/>
                                    <a:gd name="connsiteX8" fmla="*/ 11949 w 18764"/>
                                    <a:gd name="connsiteY8" fmla="*/ 30480 h 304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8764" h="30480">
                                      <a:moveTo>
                                        <a:pt x="11949" y="30480"/>
                                      </a:moveTo>
                                      <a:lnTo>
                                        <a:pt x="11949" y="25718"/>
                                      </a:lnTo>
                                      <a:cubicBezTo>
                                        <a:pt x="11949" y="25718"/>
                                        <a:pt x="16712" y="19050"/>
                                        <a:pt x="17664" y="15240"/>
                                      </a:cubicBezTo>
                                      <a:cubicBezTo>
                                        <a:pt x="18617" y="11430"/>
                                        <a:pt x="19569" y="4762"/>
                                        <a:pt x="17664" y="1905"/>
                                      </a:cubicBezTo>
                                      <a:cubicBezTo>
                                        <a:pt x="14807" y="-952"/>
                                        <a:pt x="6234" y="0"/>
                                        <a:pt x="4329" y="953"/>
                                      </a:cubicBezTo>
                                      <a:cubicBezTo>
                                        <a:pt x="2424" y="1905"/>
                                        <a:pt x="-1386" y="8573"/>
                                        <a:pt x="519" y="14287"/>
                                      </a:cubicBezTo>
                                      <a:cubicBezTo>
                                        <a:pt x="2424" y="20003"/>
                                        <a:pt x="6234" y="22860"/>
                                        <a:pt x="6234" y="22860"/>
                                      </a:cubicBezTo>
                                      <a:lnTo>
                                        <a:pt x="6234" y="29528"/>
                                      </a:lnTo>
                                      <a:lnTo>
                                        <a:pt x="11949" y="30480"/>
                                      </a:lnTo>
                                      <a:close/>
                                    </a:path>
                                  </a:pathLst>
                                </a:custGeom>
                                <a:solidFill>
                                  <a:srgbClr val="FFC59E"/>
                                </a:solidFill>
                                <a:ln w="9525" cap="flat">
                                  <a:noFill/>
                                  <a:prstDash val="solid"/>
                                  <a:miter/>
                                </a:ln>
                              </wps:spPr>
                              <wps:bodyPr rtlCol="0" anchor="ctr"/>
                            </wps:wsp>
                            <wps:wsp>
                              <wps:cNvPr id="850" name="图形 768"/>
                              <wps:cNvSpPr/>
                              <wps:spPr>
                                <a:xfrm>
                                  <a:off x="4729162" y="4153700"/>
                                  <a:ext cx="81040" cy="99212"/>
                                </a:xfrm>
                                <a:custGeom>
                                  <a:avLst/>
                                  <a:gdLst>
                                    <a:gd name="connsiteX0" fmla="*/ 80963 w 81040"/>
                                    <a:gd name="connsiteY0" fmla="*/ 68732 h 99212"/>
                                    <a:gd name="connsiteX1" fmla="*/ 54292 w 81040"/>
                                    <a:gd name="connsiteY1" fmla="*/ 67780 h 99212"/>
                                    <a:gd name="connsiteX2" fmla="*/ 15240 w 81040"/>
                                    <a:gd name="connsiteY2" fmla="*/ 60160 h 99212"/>
                                    <a:gd name="connsiteX3" fmla="*/ 10477 w 81040"/>
                                    <a:gd name="connsiteY3" fmla="*/ 152 h 99212"/>
                                    <a:gd name="connsiteX4" fmla="*/ 0 w 81040"/>
                                    <a:gd name="connsiteY4" fmla="*/ 2057 h 99212"/>
                                    <a:gd name="connsiteX5" fmla="*/ 2858 w 81040"/>
                                    <a:gd name="connsiteY5" fmla="*/ 73495 h 99212"/>
                                    <a:gd name="connsiteX6" fmla="*/ 9525 w 81040"/>
                                    <a:gd name="connsiteY6" fmla="*/ 78257 h 99212"/>
                                    <a:gd name="connsiteX7" fmla="*/ 64770 w 81040"/>
                                    <a:gd name="connsiteY7" fmla="*/ 99212 h 99212"/>
                                    <a:gd name="connsiteX8" fmla="*/ 77152 w 81040"/>
                                    <a:gd name="connsiteY8" fmla="*/ 91592 h 99212"/>
                                    <a:gd name="connsiteX9" fmla="*/ 80963 w 81040"/>
                                    <a:gd name="connsiteY9" fmla="*/ 68732 h 992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1040" h="99212">
                                      <a:moveTo>
                                        <a:pt x="80963" y="68732"/>
                                      </a:moveTo>
                                      <a:cubicBezTo>
                                        <a:pt x="80963" y="68732"/>
                                        <a:pt x="62865" y="66827"/>
                                        <a:pt x="54292" y="67780"/>
                                      </a:cubicBezTo>
                                      <a:cubicBezTo>
                                        <a:pt x="45720" y="68732"/>
                                        <a:pt x="15240" y="60160"/>
                                        <a:pt x="15240" y="60160"/>
                                      </a:cubicBezTo>
                                      <a:cubicBezTo>
                                        <a:pt x="15240" y="60160"/>
                                        <a:pt x="11430" y="16345"/>
                                        <a:pt x="10477" y="152"/>
                                      </a:cubicBezTo>
                                      <a:cubicBezTo>
                                        <a:pt x="10477" y="152"/>
                                        <a:pt x="3810" y="-800"/>
                                        <a:pt x="0" y="2057"/>
                                      </a:cubicBezTo>
                                      <a:cubicBezTo>
                                        <a:pt x="0" y="2057"/>
                                        <a:pt x="0" y="54445"/>
                                        <a:pt x="2858" y="73495"/>
                                      </a:cubicBezTo>
                                      <a:lnTo>
                                        <a:pt x="9525" y="78257"/>
                                      </a:lnTo>
                                      <a:cubicBezTo>
                                        <a:pt x="9525" y="78257"/>
                                        <a:pt x="57150" y="95402"/>
                                        <a:pt x="64770" y="99212"/>
                                      </a:cubicBezTo>
                                      <a:cubicBezTo>
                                        <a:pt x="64770" y="99212"/>
                                        <a:pt x="73342" y="95402"/>
                                        <a:pt x="77152" y="91592"/>
                                      </a:cubicBezTo>
                                      <a:cubicBezTo>
                                        <a:pt x="81915" y="86830"/>
                                        <a:pt x="80963" y="68732"/>
                                        <a:pt x="80963" y="68732"/>
                                      </a:cubicBezTo>
                                      <a:close/>
                                    </a:path>
                                  </a:pathLst>
                                </a:custGeom>
                                <a:solidFill>
                                  <a:srgbClr val="CCF7FF"/>
                                </a:solidFill>
                                <a:ln w="9525" cap="flat">
                                  <a:noFill/>
                                  <a:prstDash val="solid"/>
                                  <a:miter/>
                                </a:ln>
                              </wps:spPr>
                              <wps:bodyPr rtlCol="0" anchor="ctr"/>
                            </wps:wsp>
                          </wpg:grpSp>
                          <wps:wsp>
                            <wps:cNvPr id="851" name="图形 768"/>
                            <wps:cNvSpPr/>
                            <wps:spPr>
                              <a:xfrm>
                                <a:off x="4815839" y="4220527"/>
                                <a:ext cx="29527" cy="12382"/>
                              </a:xfrm>
                              <a:custGeom>
                                <a:avLst/>
                                <a:gdLst>
                                  <a:gd name="connsiteX0" fmla="*/ 0 w 29527"/>
                                  <a:gd name="connsiteY0" fmla="*/ 1905 h 12382"/>
                                  <a:gd name="connsiteX1" fmla="*/ 7620 w 29527"/>
                                  <a:gd name="connsiteY1" fmla="*/ 0 h 12382"/>
                                  <a:gd name="connsiteX2" fmla="*/ 26670 w 29527"/>
                                  <a:gd name="connsiteY2" fmla="*/ 3810 h 12382"/>
                                  <a:gd name="connsiteX3" fmla="*/ 29527 w 29527"/>
                                  <a:gd name="connsiteY3" fmla="*/ 12382 h 12382"/>
                                  <a:gd name="connsiteX4" fmla="*/ 0 w 29527"/>
                                  <a:gd name="connsiteY4" fmla="*/ 1905 h 1238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9527" h="12382">
                                    <a:moveTo>
                                      <a:pt x="0" y="1905"/>
                                    </a:moveTo>
                                    <a:lnTo>
                                      <a:pt x="7620" y="0"/>
                                    </a:lnTo>
                                    <a:cubicBezTo>
                                      <a:pt x="7620" y="0"/>
                                      <a:pt x="20002" y="0"/>
                                      <a:pt x="26670" y="3810"/>
                                    </a:cubicBezTo>
                                    <a:lnTo>
                                      <a:pt x="29527" y="12382"/>
                                    </a:lnTo>
                                    <a:cubicBezTo>
                                      <a:pt x="29527" y="11430"/>
                                      <a:pt x="6668" y="3810"/>
                                      <a:pt x="0" y="1905"/>
                                    </a:cubicBezTo>
                                    <a:close/>
                                  </a:path>
                                </a:pathLst>
                              </a:custGeom>
                              <a:solidFill>
                                <a:srgbClr val="CCF7FF"/>
                              </a:solidFill>
                              <a:ln w="9525" cap="flat">
                                <a:noFill/>
                                <a:prstDash val="solid"/>
                                <a:miter/>
                              </a:ln>
                            </wps:spPr>
                            <wps:bodyPr rtlCol="0" anchor="ctr"/>
                          </wps:wsp>
                          <wps:wsp>
                            <wps:cNvPr id="852" name="图形 768"/>
                            <wps:cNvSpPr/>
                            <wps:spPr>
                              <a:xfrm>
                                <a:off x="4783454" y="4219422"/>
                                <a:ext cx="72390" cy="139919"/>
                              </a:xfrm>
                              <a:custGeom>
                                <a:avLst/>
                                <a:gdLst>
                                  <a:gd name="connsiteX0" fmla="*/ 10478 w 72390"/>
                                  <a:gd name="connsiteY0" fmla="*/ 74447 h 139919"/>
                                  <a:gd name="connsiteX1" fmla="*/ 2858 w 72390"/>
                                  <a:gd name="connsiteY1" fmla="*/ 111595 h 139919"/>
                                  <a:gd name="connsiteX2" fmla="*/ 0 w 72390"/>
                                  <a:gd name="connsiteY2" fmla="*/ 123977 h 139919"/>
                                  <a:gd name="connsiteX3" fmla="*/ 22860 w 72390"/>
                                  <a:gd name="connsiteY3" fmla="*/ 139217 h 139919"/>
                                  <a:gd name="connsiteX4" fmla="*/ 61913 w 72390"/>
                                  <a:gd name="connsiteY4" fmla="*/ 133502 h 139919"/>
                                  <a:gd name="connsiteX5" fmla="*/ 67628 w 72390"/>
                                  <a:gd name="connsiteY5" fmla="*/ 125882 h 139919"/>
                                  <a:gd name="connsiteX6" fmla="*/ 72390 w 72390"/>
                                  <a:gd name="connsiteY6" fmla="*/ 54445 h 139919"/>
                                  <a:gd name="connsiteX7" fmla="*/ 62865 w 72390"/>
                                  <a:gd name="connsiteY7" fmla="*/ 11582 h 139919"/>
                                  <a:gd name="connsiteX8" fmla="*/ 41910 w 72390"/>
                                  <a:gd name="connsiteY8" fmla="*/ 2057 h 139919"/>
                                  <a:gd name="connsiteX9" fmla="*/ 30480 w 72390"/>
                                  <a:gd name="connsiteY9" fmla="*/ 152 h 139919"/>
                                  <a:gd name="connsiteX10" fmla="*/ 38100 w 72390"/>
                                  <a:gd name="connsiteY10" fmla="*/ 20155 h 139919"/>
                                  <a:gd name="connsiteX11" fmla="*/ 23813 w 72390"/>
                                  <a:gd name="connsiteY11" fmla="*/ 48730 h 139919"/>
                                  <a:gd name="connsiteX12" fmla="*/ 11430 w 72390"/>
                                  <a:gd name="connsiteY12" fmla="*/ 43967 h 139919"/>
                                  <a:gd name="connsiteX13" fmla="*/ 11430 w 72390"/>
                                  <a:gd name="connsiteY13" fmla="*/ 40157 h 139919"/>
                                  <a:gd name="connsiteX14" fmla="*/ 10478 w 72390"/>
                                  <a:gd name="connsiteY14" fmla="*/ 47777 h 139919"/>
                                  <a:gd name="connsiteX15" fmla="*/ 10478 w 72390"/>
                                  <a:gd name="connsiteY15" fmla="*/ 74447 h 1399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72390" h="139919">
                                    <a:moveTo>
                                      <a:pt x="10478" y="74447"/>
                                    </a:moveTo>
                                    <a:cubicBezTo>
                                      <a:pt x="9525" y="83020"/>
                                      <a:pt x="5715" y="104927"/>
                                      <a:pt x="2858" y="111595"/>
                                    </a:cubicBezTo>
                                    <a:cubicBezTo>
                                      <a:pt x="0" y="119215"/>
                                      <a:pt x="0" y="123977"/>
                                      <a:pt x="0" y="123977"/>
                                    </a:cubicBezTo>
                                    <a:cubicBezTo>
                                      <a:pt x="0" y="129692"/>
                                      <a:pt x="11430" y="136360"/>
                                      <a:pt x="22860" y="139217"/>
                                    </a:cubicBezTo>
                                    <a:cubicBezTo>
                                      <a:pt x="34290" y="142075"/>
                                      <a:pt x="55245" y="135407"/>
                                      <a:pt x="61913" y="133502"/>
                                    </a:cubicBezTo>
                                    <a:cubicBezTo>
                                      <a:pt x="68580" y="131597"/>
                                      <a:pt x="67628" y="125882"/>
                                      <a:pt x="67628" y="125882"/>
                                    </a:cubicBezTo>
                                    <a:cubicBezTo>
                                      <a:pt x="68580" y="118262"/>
                                      <a:pt x="72390" y="54445"/>
                                      <a:pt x="72390" y="54445"/>
                                    </a:cubicBezTo>
                                    <a:cubicBezTo>
                                      <a:pt x="71438" y="37300"/>
                                      <a:pt x="66675" y="15392"/>
                                      <a:pt x="62865" y="11582"/>
                                    </a:cubicBezTo>
                                    <a:cubicBezTo>
                                      <a:pt x="59055" y="7772"/>
                                      <a:pt x="47625" y="4915"/>
                                      <a:pt x="41910" y="2057"/>
                                    </a:cubicBezTo>
                                    <a:cubicBezTo>
                                      <a:pt x="36195" y="-800"/>
                                      <a:pt x="30480" y="152"/>
                                      <a:pt x="30480" y="152"/>
                                    </a:cubicBezTo>
                                    <a:cubicBezTo>
                                      <a:pt x="35243" y="2057"/>
                                      <a:pt x="38100" y="6820"/>
                                      <a:pt x="38100" y="20155"/>
                                    </a:cubicBezTo>
                                    <a:cubicBezTo>
                                      <a:pt x="39053" y="33490"/>
                                      <a:pt x="30480" y="45872"/>
                                      <a:pt x="23813" y="48730"/>
                                    </a:cubicBezTo>
                                    <a:cubicBezTo>
                                      <a:pt x="17145" y="50635"/>
                                      <a:pt x="11430" y="43967"/>
                                      <a:pt x="11430" y="43967"/>
                                    </a:cubicBezTo>
                                    <a:lnTo>
                                      <a:pt x="11430" y="40157"/>
                                    </a:lnTo>
                                    <a:cubicBezTo>
                                      <a:pt x="11430" y="40157"/>
                                      <a:pt x="10478" y="43967"/>
                                      <a:pt x="10478" y="47777"/>
                                    </a:cubicBezTo>
                                    <a:cubicBezTo>
                                      <a:pt x="9525" y="51587"/>
                                      <a:pt x="10478" y="70637"/>
                                      <a:pt x="10478" y="74447"/>
                                    </a:cubicBezTo>
                                    <a:close/>
                                  </a:path>
                                </a:pathLst>
                              </a:custGeom>
                              <a:solidFill>
                                <a:srgbClr val="4A65BC"/>
                              </a:solidFill>
                              <a:ln w="9525" cap="flat">
                                <a:noFill/>
                                <a:prstDash val="solid"/>
                                <a:miter/>
                              </a:ln>
                            </wps:spPr>
                            <wps:bodyPr rtlCol="0" anchor="ctr"/>
                          </wps:wsp>
                          <wps:wsp>
                            <wps:cNvPr id="853" name="图形 768"/>
                            <wps:cNvSpPr/>
                            <wps:spPr>
                              <a:xfrm>
                                <a:off x="4793932" y="4220527"/>
                                <a:ext cx="31564" cy="55244"/>
                              </a:xfrm>
                              <a:custGeom>
                                <a:avLst/>
                                <a:gdLst>
                                  <a:gd name="connsiteX0" fmla="*/ 9525 w 31564"/>
                                  <a:gd name="connsiteY0" fmla="*/ 55245 h 55244"/>
                                  <a:gd name="connsiteX1" fmla="*/ 28575 w 31564"/>
                                  <a:gd name="connsiteY1" fmla="*/ 39052 h 55244"/>
                                  <a:gd name="connsiteX2" fmla="*/ 29527 w 31564"/>
                                  <a:gd name="connsiteY2" fmla="*/ 6667 h 55244"/>
                                  <a:gd name="connsiteX3" fmla="*/ 26670 w 31564"/>
                                  <a:gd name="connsiteY3" fmla="*/ 0 h 55244"/>
                                  <a:gd name="connsiteX4" fmla="*/ 23813 w 31564"/>
                                  <a:gd name="connsiteY4" fmla="*/ 0 h 55244"/>
                                  <a:gd name="connsiteX5" fmla="*/ 28575 w 31564"/>
                                  <a:gd name="connsiteY5" fmla="*/ 7620 h 55244"/>
                                  <a:gd name="connsiteX6" fmla="*/ 27622 w 31564"/>
                                  <a:gd name="connsiteY6" fmla="*/ 38100 h 55244"/>
                                  <a:gd name="connsiteX7" fmla="*/ 9525 w 31564"/>
                                  <a:gd name="connsiteY7" fmla="*/ 52388 h 55244"/>
                                  <a:gd name="connsiteX8" fmla="*/ 0 w 31564"/>
                                  <a:gd name="connsiteY8" fmla="*/ 47625 h 55244"/>
                                  <a:gd name="connsiteX9" fmla="*/ 0 w 31564"/>
                                  <a:gd name="connsiteY9" fmla="*/ 50482 h 55244"/>
                                  <a:gd name="connsiteX10" fmla="*/ 9525 w 31564"/>
                                  <a:gd name="connsiteY10" fmla="*/ 54292 h 55244"/>
                                  <a:gd name="connsiteX11" fmla="*/ 9525 w 31564"/>
                                  <a:gd name="connsiteY11" fmla="*/ 55245 h 552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1564" h="55244">
                                    <a:moveTo>
                                      <a:pt x="9525" y="55245"/>
                                    </a:moveTo>
                                    <a:cubicBezTo>
                                      <a:pt x="15240" y="55245"/>
                                      <a:pt x="23813" y="48577"/>
                                      <a:pt x="28575" y="39052"/>
                                    </a:cubicBezTo>
                                    <a:cubicBezTo>
                                      <a:pt x="33338" y="29527"/>
                                      <a:pt x="31432" y="14288"/>
                                      <a:pt x="29527" y="6667"/>
                                    </a:cubicBezTo>
                                    <a:cubicBezTo>
                                      <a:pt x="28575" y="3810"/>
                                      <a:pt x="27622" y="1905"/>
                                      <a:pt x="26670" y="0"/>
                                    </a:cubicBezTo>
                                    <a:cubicBezTo>
                                      <a:pt x="25717" y="0"/>
                                      <a:pt x="24765" y="0"/>
                                      <a:pt x="23813" y="0"/>
                                    </a:cubicBezTo>
                                    <a:cubicBezTo>
                                      <a:pt x="25717" y="1905"/>
                                      <a:pt x="26670" y="3810"/>
                                      <a:pt x="28575" y="7620"/>
                                    </a:cubicBezTo>
                                    <a:cubicBezTo>
                                      <a:pt x="30480" y="15240"/>
                                      <a:pt x="32385" y="29527"/>
                                      <a:pt x="27622" y="38100"/>
                                    </a:cubicBezTo>
                                    <a:cubicBezTo>
                                      <a:pt x="22860" y="46672"/>
                                      <a:pt x="14288" y="53340"/>
                                      <a:pt x="9525" y="52388"/>
                                    </a:cubicBezTo>
                                    <a:cubicBezTo>
                                      <a:pt x="6667" y="51435"/>
                                      <a:pt x="1905" y="49530"/>
                                      <a:pt x="0" y="47625"/>
                                    </a:cubicBezTo>
                                    <a:cubicBezTo>
                                      <a:pt x="0" y="48577"/>
                                      <a:pt x="0" y="49530"/>
                                      <a:pt x="0" y="50482"/>
                                    </a:cubicBezTo>
                                    <a:cubicBezTo>
                                      <a:pt x="2857" y="52388"/>
                                      <a:pt x="6667" y="54292"/>
                                      <a:pt x="9525" y="54292"/>
                                    </a:cubicBezTo>
                                    <a:cubicBezTo>
                                      <a:pt x="8572" y="55245"/>
                                      <a:pt x="9525" y="55245"/>
                                      <a:pt x="9525" y="55245"/>
                                    </a:cubicBezTo>
                                    <a:close/>
                                  </a:path>
                                </a:pathLst>
                              </a:custGeom>
                              <a:solidFill>
                                <a:srgbClr val="213C61"/>
                              </a:solidFill>
                              <a:ln w="9525" cap="flat">
                                <a:noFill/>
                                <a:prstDash val="solid"/>
                                <a:miter/>
                              </a:ln>
                            </wps:spPr>
                            <wps:bodyPr rtlCol="0" anchor="ctr"/>
                          </wps:wsp>
                        </wpg:grpSp>
                      </wpg:grpSp>
                      <wps:wsp>
                        <wps:cNvPr id="175" name="文本框 1"/>
                        <wps:cNvSpPr txBox="1"/>
                        <wps:spPr>
                          <a:xfrm>
                            <a:off x="7481" y="4014"/>
                            <a:ext cx="7468" cy="2792"/>
                          </a:xfrm>
                          <a:prstGeom prst="rect">
                            <a:avLst/>
                          </a:prstGeom>
                          <a:noFill/>
                        </wps:spPr>
                        <wps:txbx>
                          <w:txbxContent>
                            <w:p>
                              <w:pPr>
                                <w:pStyle w:val="4"/>
                                <w:spacing w:line="312" w:lineRule="auto"/>
                                <w:rPr>
                                  <w:rFonts w:ascii="汉仪粗圆简" w:eastAsia="汉仪粗圆简" w:hAnsiTheme="minorBidi"/>
                                  <w:b/>
                                  <w:bCs/>
                                  <w:color w:val="ED7D31" w:themeColor="accent2"/>
                                  <w:kern w:val="24"/>
                                  <w:sz w:val="20"/>
                                  <w:szCs w:val="20"/>
                                  <w14:textFill>
                                    <w14:solidFill>
                                      <w14:schemeClr w14:val="accent2"/>
                                    </w14:solidFill>
                                  </w14:textFill>
                                </w:rPr>
                              </w:pPr>
                              <w:r>
                                <w:rPr>
                                  <w:rFonts w:hint="eastAsia" w:ascii="汉仪粗圆简" w:eastAsia="汉仪粗圆简" w:hAnsiTheme="minorBidi"/>
                                  <w:b/>
                                  <w:bCs/>
                                  <w:color w:val="ED7D31" w:themeColor="accent2"/>
                                  <w:kern w:val="24"/>
                                  <w:sz w:val="20"/>
                                  <w:szCs w:val="20"/>
                                  <w14:textFill>
                                    <w14:solidFill>
                                      <w14:schemeClr w14:val="accent2"/>
                                    </w14:solidFill>
                                  </w14:textFill>
                                </w:rPr>
                                <w:t>每天努力一点点 1.01</w:t>
                              </w:r>
                              <w:r>
                                <w:rPr>
                                  <w:rFonts w:hint="eastAsia" w:ascii="汉仪粗圆简" w:eastAsia="汉仪粗圆简" w:hAnsiTheme="minorBidi"/>
                                  <w:b/>
                                  <w:bCs/>
                                  <w:color w:val="ED7D31" w:themeColor="accent2"/>
                                  <w:kern w:val="24"/>
                                  <w:sz w:val="20"/>
                                  <w:szCs w:val="20"/>
                                  <w:vertAlign w:val="superscript"/>
                                  <w14:textFill>
                                    <w14:solidFill>
                                      <w14:schemeClr w14:val="accent2"/>
                                    </w14:solidFill>
                                  </w14:textFill>
                                </w:rPr>
                                <w:t>365</w:t>
                              </w:r>
                              <w:r>
                                <w:rPr>
                                  <w:rFonts w:hint="eastAsia" w:ascii="汉仪粗圆简" w:eastAsia="汉仪粗圆简" w:hAnsiTheme="minorBidi"/>
                                  <w:b/>
                                  <w:bCs/>
                                  <w:color w:val="ED7D31" w:themeColor="accent2"/>
                                  <w:kern w:val="24"/>
                                  <w:sz w:val="20"/>
                                  <w:szCs w:val="20"/>
                                  <w14:textFill>
                                    <w14:solidFill>
                                      <w14:schemeClr w14:val="accent2"/>
                                    </w14:solidFill>
                                  </w14:textFill>
                                </w:rPr>
                                <w:t>=37.8</w:t>
                              </w:r>
                            </w:p>
                            <w:p>
                              <w:pPr>
                                <w:pStyle w:val="4"/>
                                <w:spacing w:line="312" w:lineRule="auto"/>
                                <w:rPr>
                                  <w:rFonts w:ascii="汉仪粗圆简" w:eastAsia="汉仪粗圆简" w:hAnsiTheme="minorBidi"/>
                                  <w:b/>
                                  <w:bCs/>
                                  <w:color w:val="ED7D31" w:themeColor="accent2"/>
                                  <w:kern w:val="24"/>
                                  <w:sz w:val="20"/>
                                  <w:szCs w:val="20"/>
                                  <w14:textFill>
                                    <w14:solidFill>
                                      <w14:schemeClr w14:val="accent2"/>
                                    </w14:solidFill>
                                  </w14:textFill>
                                </w:rPr>
                              </w:pPr>
                              <w:r>
                                <w:rPr>
                                  <w:rFonts w:hint="eastAsia" w:ascii="汉仪粗圆简" w:eastAsia="汉仪粗圆简" w:hAnsiTheme="minorBidi"/>
                                  <w:b/>
                                  <w:bCs/>
                                  <w:color w:val="ED7D31" w:themeColor="accent2"/>
                                  <w:kern w:val="24"/>
                                  <w:sz w:val="20"/>
                                  <w:szCs w:val="20"/>
                                  <w14:textFill>
                                    <w14:solidFill>
                                      <w14:schemeClr w14:val="accent2"/>
                                    </w14:solidFill>
                                  </w14:textFill>
                                </w:rPr>
                                <w:t>每天再努力一点点1.01</w:t>
                              </w:r>
                              <w:r>
                                <w:rPr>
                                  <w:rFonts w:hint="eastAsia" w:ascii="汉仪粗圆简" w:eastAsia="汉仪粗圆简" w:hAnsiTheme="minorBidi"/>
                                  <w:b/>
                                  <w:bCs/>
                                  <w:color w:val="ED7D31" w:themeColor="accent2"/>
                                  <w:kern w:val="24"/>
                                  <w:sz w:val="20"/>
                                  <w:szCs w:val="20"/>
                                  <w:vertAlign w:val="superscript"/>
                                  <w14:textFill>
                                    <w14:solidFill>
                                      <w14:schemeClr w14:val="accent2"/>
                                    </w14:solidFill>
                                  </w14:textFill>
                                </w:rPr>
                                <w:t>365</w:t>
                              </w:r>
                              <w:r>
                                <w:rPr>
                                  <w:rFonts w:hint="eastAsia" w:ascii="汉仪粗圆简" w:eastAsia="汉仪粗圆简" w:hAnsiTheme="minorBidi"/>
                                  <w:b/>
                                  <w:bCs/>
                                  <w:color w:val="ED7D31" w:themeColor="accent2"/>
                                  <w:kern w:val="24"/>
                                  <w:sz w:val="20"/>
                                  <w:szCs w:val="20"/>
                                  <w14:textFill>
                                    <w14:solidFill>
                                      <w14:schemeClr w14:val="accent2"/>
                                    </w14:solidFill>
                                  </w14:textFill>
                                </w:rPr>
                                <w:t>=1377.4</w:t>
                              </w:r>
                            </w:p>
                            <w:p>
                              <w:pPr>
                                <w:pStyle w:val="4"/>
                                <w:spacing w:line="312" w:lineRule="auto"/>
                                <w:rPr>
                                  <w:rFonts w:ascii="汉仪粗圆简" w:eastAsia="汉仪粗圆简" w:hAnsiTheme="minorBidi"/>
                                  <w:b/>
                                  <w:bCs/>
                                  <w:color w:val="ED7D31" w:themeColor="accent2"/>
                                  <w:kern w:val="24"/>
                                  <w:sz w:val="20"/>
                                  <w:szCs w:val="20"/>
                                  <w14:textFill>
                                    <w14:solidFill>
                                      <w14:schemeClr w14:val="accent2"/>
                                    </w14:solidFill>
                                  </w14:textFill>
                                </w:rPr>
                              </w:pPr>
                              <w:r>
                                <w:rPr>
                                  <w:rFonts w:hint="eastAsia" w:ascii="汉仪粗圆简" w:eastAsia="汉仪粗圆简" w:hAnsiTheme="minorBidi"/>
                                  <w:b/>
                                  <w:bCs/>
                                  <w:color w:val="ED7D31" w:themeColor="accent2"/>
                                  <w:kern w:val="24"/>
                                  <w:sz w:val="20"/>
                                  <w:szCs w:val="20"/>
                                  <w14:textFill>
                                    <w14:solidFill>
                                      <w14:schemeClr w14:val="accent2"/>
                                    </w14:solidFill>
                                  </w14:textFill>
                                </w:rPr>
                                <w:t>每天懒惰一点点 0.99</w:t>
                              </w:r>
                              <w:r>
                                <w:rPr>
                                  <w:rFonts w:hint="eastAsia" w:ascii="汉仪粗圆简" w:eastAsia="汉仪粗圆简" w:hAnsiTheme="minorBidi"/>
                                  <w:b/>
                                  <w:bCs/>
                                  <w:color w:val="ED7D31" w:themeColor="accent2"/>
                                  <w:kern w:val="24"/>
                                  <w:sz w:val="20"/>
                                  <w:szCs w:val="20"/>
                                  <w:vertAlign w:val="superscript"/>
                                  <w14:textFill>
                                    <w14:solidFill>
                                      <w14:schemeClr w14:val="accent2"/>
                                    </w14:solidFill>
                                  </w14:textFill>
                                </w:rPr>
                                <w:t>365</w:t>
                              </w:r>
                              <w:r>
                                <w:rPr>
                                  <w:rFonts w:hint="eastAsia" w:ascii="汉仪粗圆简" w:eastAsia="汉仪粗圆简" w:hAnsiTheme="minorBidi"/>
                                  <w:b/>
                                  <w:bCs/>
                                  <w:color w:val="ED7D31" w:themeColor="accent2"/>
                                  <w:kern w:val="24"/>
                                  <w:sz w:val="20"/>
                                  <w:szCs w:val="20"/>
                                  <w14:textFill>
                                    <w14:solidFill>
                                      <w14:schemeClr w14:val="accent2"/>
                                    </w14:solidFill>
                                  </w14:textFill>
                                </w:rPr>
                                <w:t>=0.03</w:t>
                              </w:r>
                            </w:p>
                          </w:txbxContent>
                        </wps:txbx>
                        <wps:bodyPr wrap="square" rtlCol="0">
                          <a:noAutofit/>
                        </wps:bodyPr>
                      </wps:wsp>
                    </wpg:wgp>
                  </a:graphicData>
                </a:graphic>
              </wp:anchor>
            </w:drawing>
          </mc:Choice>
          <mc:Fallback>
            <w:pict>
              <v:group id="组合 2" o:spid="_x0000_s1026" o:spt="203" alt="7b0a202020202274657874626f78223a20227b5c2263617465676f72795f69645c223a31303530382c5c2269645c223a32303334323236357d220a7d0a" style="position:absolute;left:0pt;margin-left:51.8pt;margin-top:18.9pt;height:127.4pt;width:212.45pt;z-index:251694080;mso-width-relative:page;mso-height-relative:page;" coordorigin="6382,3450" coordsize="8746,3871" o:gfxdata="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">
                <o:lock v:ext="edit" aspectratio="f"/>
                <v:group id="组合 853" o:spid="_x0000_s1026" o:spt="203" style="position:absolute;left:6382;top:3450;height:3871;width:8746;" coordorigin="4052887,2190750" coordsize="5554014,2458396" o:gfxdata="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h7eJhvwAAANwAAAAPAAAAAAAAAAEAIAAAACIAAABkcnMvZG93bnJldi54&#10;bWxQSwECFAAUAAAACACHTuJAMy8FnjsAAAA5AAAAFQAAAAAAAAABACAAAAAOAQAAZHJzL2dyb3Vw&#10;c2hhcGV4bWwueG1sUEsFBgAAAAAGAAYAYAEAAMsDAAAAAA==&#10;">
                  <o:lock v:ext="edit" aspectratio="f"/>
                  <v:shape id="图形 768" o:spid="_x0000_s1026" o:spt="100" style="position:absolute;left:4066809;top:2204629;height:2444517;width:5540092;v-text-anchor:middle;" filled="f" stroked="t" coordsize="4053840,2444115" o:gfxdata="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m8Q/ugAAANwA&#10;AAAPAAAAAAAAAAEAIAAAACIAAABkcnMvZG93bnJldi54bWxQSwECFAAUAAAACACHTuJAMy8FnjsA&#10;AAA5AAAAEAAAAAAAAAABACAAAAAJAQAAZHJzL3NoYXBleG1sLnhtbFBLBQYAAAAABgAGAFsBAACz&#10;AwAAAAA=&#10;" path="m19050,1391603c6668,1336358,0,1279208,0,1222058c0,547688,907733,0,2026920,0c3146108,0,4053840,547688,4053840,1222058c4053840,1896428,3146108,2444115,2026920,2444115c1644015,2444115,1285875,2380298,980123,2268855e">
                    <v:path o:connectlocs="26034,1391831;0,1222259;2770046,0;5540092,1222259;2770046,2444517;1339463,2269228" o:connectangles="0,0,0,0,0,0"/>
                    <v:fill on="f" focussize="0,0"/>
                    <v:stroke weight="2.25pt" color="#FFD22E" joinstyle="miter"/>
                    <v:imagedata o:title=""/>
                    <o:lock v:ext="edit" aspectratio="f"/>
                  </v:shape>
                  <v:group id="图形 768" o:spid="_x0000_s1026" o:spt="203" style="position:absolute;left:4075747;top:3548062;height:1001077;width:721042;" coordorigin="4075747,3548062" coordsize="721042,1001077" o:gfxdata="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Mm4nPvwAAANwAAAAPAAAAAAAAAAEAIAAAACIAAABkcnMvZG93bnJldi54&#10;bWxQSwECFAAUAAAACACHTuJAMy8FnjsAAAA5AAAAFQAAAAAAAAABACAAAAAOAQAAZHJzL2dyb3Vw&#10;c2hhcGV4bWwueG1sUEsFBgAAAAAGAAYAYAEAAMsDAAAAAA==&#10;">
                    <o:lock v:ext="edit" aspectratio="f"/>
                    <v:group id="图形 768" o:spid="_x0000_s1026" o:spt="203" style="position:absolute;left:4234814;top:3549015;height:268604;width:268604;" coordorigin="4234814,3549015" coordsize="268604,268604" o:gfxdata="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kXuMAAAADcAAAADwAAAAAAAAABACAAAAAiAAAAZHJzL2Rvd25yZXYu&#10;eG1sUEsBAhQAFAAAAAgAh07iQDMvBZ47AAAAOQAAABUAAAAAAAAAAQAgAAAADwEAAGRycy9ncm91&#10;cHNoYXBleG1sLnhtbFBLBQYAAAAABgAGAGABAADMAwAAAAA=&#10;">
                      <o:lock v:ext="edit" aspectratio="f"/>
                      <v:shape id="图形 768" o:spid="_x0000_s1026" o:spt="100" style="position:absolute;left:4234814;top:3549015;height:268604;width:268604;v-text-anchor:middle;" fillcolor="#FFF5CC" filled="t" stroked="f" coordsize="268604,268604" o:gfxdata="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Ojtcr4A&#10;AADcAAAADwAAAAAAAAABACAAAAAiAAAAZHJzL2Rvd25yZXYueG1sUEsBAhQAFAAAAAgAh07iQDMv&#10;BZ47AAAAOQAAABAAAAAAAAAAAQAgAAAADQEAAGRycy9zaGFwZXhtbC54bWxQSwUGAAAAAAYABgBb&#10;AQAAtwMAAAAA&#10;" path="m268605,134302c268605,208597,208598,268605,134303,268605c60007,268605,0,208597,0,134302c0,60007,60007,0,134303,0c208598,0,268605,60007,268605,134302xe">
                        <v:path o:connectlocs="268605,134302;134303,268605;0,134302;134303,0;268605,134302" o:connectangles="0,0,0,0,0"/>
                        <v:fill on="t" focussize="0,0"/>
                        <v:stroke on="f" joinstyle="miter"/>
                        <v:imagedata o:title=""/>
                        <o:lock v:ext="edit" aspectratio="f"/>
                      </v:shape>
                      <v:shape id="图形 768" o:spid="_x0000_s1026" o:spt="100" style="position:absolute;left:4276724;top:3590925;height:184784;width:184785;v-text-anchor:middle;" fillcolor="#FF704D" filled="t" stroked="f" coordsize="184785,184784" o:gfxdata="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LJSb4A&#10;AADcAAAADwAAAAAAAAABACAAAAAiAAAAZHJzL2Rvd25yZXYueG1sUEsBAhQAFAAAAAgAh07iQDMv&#10;BZ47AAAAOQAAABAAAAAAAAAAAQAgAAAADQEAAGRycy9zaGFwZXhtbC54bWxQSwUGAAAAAAYABgBb&#10;AQAAtwMAAAAA&#10;" path="m184785,92392c184785,142875,143827,184785,92393,184785c41910,184785,0,143828,0,92392c0,41910,40957,0,92393,0c143827,0,184785,41910,184785,92392xe">
                        <v:path o:connectlocs="184785,92392;92393,184785;0,92392;92393,0;184785,92392" o:connectangles="0,0,0,0,0"/>
                        <v:fill on="t" focussize="0,0"/>
                        <v:stroke on="f" joinstyle="miter"/>
                        <v:imagedata o:title=""/>
                        <o:lock v:ext="edit" aspectratio="f"/>
                      </v:shape>
                      <v:shape id="图形 768" o:spid="_x0000_s1026" o:spt="100" style="position:absolute;left:4317681;top:3630929;height:104775;width:104775;v-text-anchor:middle;" fillcolor="#FFF5CC" filled="t" stroked="f" coordsize="104775,104775" o:gfxdata="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1poVO8AAAA&#10;3AAAAA8AAAAAAAAAAQAgAAAAIgAAAGRycy9kb3ducmV2LnhtbFBLAQIUABQAAAAIAIdO4kAzLwWe&#10;OwAAADkAAAAQAAAAAAAAAAEAIAAAAAsBAABkcnMvc2hhcGV4bWwueG1sUEsFBgAAAAAGAAYAWwEA&#10;ALUDAAAAAA==&#10;" path="m104775,52388c104775,80963,80963,104775,52388,104775c23813,104775,0,80963,0,52388c0,23813,23813,0,52388,0c80963,0,104775,23813,104775,52388xe">
                        <v:path o:connectlocs="104775,52388;52388,104775;0,52388;52388,0;104775,52388" o:connectangles="0,0,0,0,0"/>
                        <v:fill on="t" focussize="0,0"/>
                        <v:stroke on="f" joinstyle="miter"/>
                        <v:imagedata o:title=""/>
                        <o:lock v:ext="edit" aspectratio="f"/>
                      </v:shape>
                      <v:shape id="图形 768" o:spid="_x0000_s1026" o:spt="100" style="position:absolute;left:4350067;top:3664267;height:38100;width:38100;v-text-anchor:middle;" fillcolor="#FD452B" filled="t" stroked="f" coordsize="38100,38100" o:gfxdata="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ammi8AAAA&#10;3AAAAA8AAAAAAAAAAQAgAAAAIgAAAGRycy9kb3ducmV2LnhtbFBLAQIUABQAAAAIAIdO4kAzLwWe&#10;OwAAADkAAAAQAAAAAAAAAAEAIAAAAAsBAABkcnMvc2hhcGV4bWwueG1sUEsFBgAAAAAGAAYAWwEA&#10;ALUDAAAAAA==&#10;" path="m38100,19050c38100,29528,29527,38100,19050,38100c8572,38100,0,29528,0,19050c0,8573,8572,0,19050,0c30480,0,38100,8573,38100,19050xe">
                        <v:path o:connectlocs="38100,19050;19050,38100;0,19050;19050,0;38100,19050" o:connectangles="0,0,0,0,0"/>
                        <v:fill on="t" focussize="0,0"/>
                        <v:stroke on="f" joinstyle="miter"/>
                        <v:imagedata o:title=""/>
                        <o:lock v:ext="edit" aspectratio="f"/>
                      </v:shape>
                    </v:group>
                    <v:group id="图形 768" o:spid="_x0000_s1026" o:spt="203" style="position:absolute;left:4075747;top:3740467;height:808672;width:721042;" coordorigin="4075747,3740467" coordsize="721042,808672" o:gfxdata="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w+tCC+AAAA3AAAAA8AAAAAAAAAAQAgAAAAIgAAAGRycy9kb3ducmV2Lnht&#10;bFBLAQIUABQAAAAIAIdO4kAzLwWeOwAAADkAAAAVAAAAAAAAAAEAIAAAAA0BAABkcnMvZ3JvdXBz&#10;aGFwZXhtbC54bWxQSwUGAAAAAAYABgBgAQAAygMAAAAA&#10;">
                      <o:lock v:ext="edit" aspectratio="f"/>
                      <v:shape id="图形 768" o:spid="_x0000_s1026" o:spt="100" style="position:absolute;left:4217669;top:4537709;height:11430;width:440055;v-text-anchor:middle;" fillcolor="#000082" filled="t" stroked="f" coordsize="440055,11430" o:gfxdata="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aGWlbsAAADc&#10;AAAADwAAAAAAAAABACAAAAAiAAAAZHJzL2Rvd25yZXYueG1sUEsBAhQAFAAAAAgAh07iQDMvBZ47&#10;AAAAOQAAABAAAAAAAAAAAQAgAAAACgEAAGRycy9zaGFwZXhtbC54bWxQSwUGAAAAAAYABgBbAQAA&#10;tAMAAAAA&#10;" path="m440055,5715c440055,8573,437198,11430,434340,11430l5715,11430c2858,11430,0,8573,0,5715l0,5715c0,2858,2858,0,5715,0l434340,0c437198,0,440055,2858,440055,5715l440055,5715xe">
                        <v:path o:connectlocs="440055,5715;434340,11430;5715,11430;0,5715;0,5715;5715,0;434340,0;440055,5715;440055,5715" o:connectangles="0,0,0,0,0,0,0,0,0"/>
                        <v:fill on="t" opacity="9830f" focussize="0,0"/>
                        <v:stroke on="f" joinstyle="miter"/>
                        <v:imagedata o:title=""/>
                        <o:lock v:ext="edit" aspectratio="f"/>
                      </v:shape>
                      <v:group id="图形 768" o:spid="_x0000_s1026" o:spt="203" style="position:absolute;left:4075747;top:3740467;height:796290;width:721042;" coordorigin="4075747,3740467" coordsize="721042,796290" o:gfxdata="UEsDBAoAAAAAAIdO4kAAAAAAAAAAAAAAAAAEAAAAZHJzL1BLAwQUAAAACACHTuJA8u2Fyb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xeAq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7YXJvwAAANwAAAAPAAAAAAAAAAEAIAAAACIAAABkcnMvZG93bnJldi54&#10;bWxQSwECFAAUAAAACACHTuJAMy8FnjsAAAA5AAAAFQAAAAAAAAABACAAAAAOAQAAZHJzL2dyb3Vw&#10;c2hhcGV4bWwueG1sUEsFBgAAAAAGAAYAYAEAAMsDAAAAAA==&#10;">
                        <o:lock v:ext="edit" aspectratio="f"/>
                        <v:group id="图形 768" o:spid="_x0000_s1026" o:spt="203" style="position:absolute;left:4075747;top:3805237;height:207645;width:721042;" coordorigin="4075747,3805237" coordsize="721042,207645"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shape id="图形 768" o:spid="_x0000_s1026" o:spt="100" style="position:absolute;left:4075747;top:3805237;height:207645;width:207659;v-text-anchor:middle;" fillcolor="#FFEE6E" filled="t" stroked="f" coordsize="207659,207645" o:gfxdata="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I3CsL4A&#10;AADcAAAADwAAAAAAAAABACAAAAAiAAAAZHJzL2Rvd25yZXYueG1sUEsBAhQAFAAAAAgAh07iQDMv&#10;BZ47AAAAOQAAABAAAAAAAAAAAQAgAAAADQEAAGRycy9zaGFwZXhtbC54bWxQSwUGAAAAAAYABgBb&#10;AQAAtwMAAAAA&#10;" path="m103823,207645c46673,207645,0,160972,0,103822c0,46672,46673,0,103823,0c160972,0,207645,46672,207645,103822c208597,160972,161925,207645,103823,207645xm103823,31433c64770,31433,32385,63817,32385,102870c32385,141922,64770,174308,103823,174308c142875,174308,175260,141922,175260,102870c176213,63817,143828,31433,103823,31433xe">
                            <v:path o:connectlocs="103823,207645;0,103822;103823,0;207645,103822;103823,207645;103823,31433;32385,102870;103823,174308;175260,102870;103823,31433" o:connectangles="0,0,0,0,0,0,0,0,0,0"/>
                            <v:fill on="t" focussize="0,0"/>
                            <v:stroke on="f" joinstyle="miter"/>
                            <v:imagedata o:title=""/>
                            <o:lock v:ext="edit" aspectratio="f"/>
                          </v:shape>
                          <v:shape id="图形 768" o:spid="_x0000_s1026" o:spt="100" style="position:absolute;left:4589144;top:3805237;height:207645;width:207644;v-text-anchor:middle;" fillcolor="#FFEE6E" filled="t" stroked="f" coordsize="207644,207645" o:gfxdata="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osmJvQAA&#10;ANwAAAAPAAAAAAAAAAEAIAAAACIAAABkcnMvZG93bnJldi54bWxQSwECFAAUAAAACACHTuJAMy8F&#10;njsAAAA5AAAAEAAAAAAAAAABACAAAAAMAQAAZHJzL3NoYXBleG1sLnhtbFBLBQYAAAAABgAGAFsB&#10;AAC2AwAAAAA=&#10;" path="m103822,207645c46673,207645,0,160972,0,103822c0,46672,46673,0,103822,0c160972,0,207645,46672,207645,103822c207645,160972,160972,207645,103822,207645xm103822,31433c64770,31433,32385,63817,32385,102870c32385,141922,64770,174308,103822,174308c142875,174308,175260,141922,175260,102870c175260,63817,142875,31433,103822,31433xe">
                            <v:path o:connectlocs="103822,207645;0,103822;103822,0;207645,103822;103822,207645;103822,31433;32385,102870;103822,174308;175260,102870;103822,31433" o:connectangles="0,0,0,0,0,0,0,0,0,0"/>
                            <v:fill on="t" focussize="0,0"/>
                            <v:stroke on="f" joinstyle="miter"/>
                            <v:imagedata o:title=""/>
                            <o:lock v:ext="edit" aspectratio="f"/>
                          </v:shape>
                        </v:group>
                        <v:shape id="图形 768" o:spid="_x0000_s1026" o:spt="100" style="position:absolute;left:4402454;top:4096702;height:246697;width:67627;v-text-anchor:middle;" fillcolor="#FFCA16" filled="t" stroked="f" coordsize="67627,246697" o:gfxdata="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SkPr+/&#10;AAAA3AAAAA8AAAAAAAAAAQAgAAAAIgAAAGRycy9kb3ducmV2LnhtbFBLAQIUABQAAAAIAIdO4kAz&#10;LwWeOwAAADkAAAAQAAAAAAAAAAEAIAAAAA4BAABkcnMvc2hhcGV4bWwueG1sUEsFBgAAAAAGAAYA&#10;WwEAALgDAAAAAA==&#10;" path="m0,0l67627,0,67627,246698,0,246698xe">
                          <v:path o:connectlocs="0,0;67627,0;67627,246698;0,246698" o:connectangles="0,0,0,0"/>
                          <v:fill on="t" focussize="0,0"/>
                          <v:stroke on="f" joinstyle="miter"/>
                          <v:imagedata o:title=""/>
                          <o:lock v:ext="edit" aspectratio="f"/>
                        </v:shape>
                        <v:shape id="图形 768" o:spid="_x0000_s1026" o:spt="100" style="position:absolute;left:4369117;top:4159567;height:37147;width:135255;v-text-anchor:middle;" fillcolor="#FFEE7A" filled="t" stroked="f" coordsize="135255,37147" o:gfxdata="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VPJ/vQAA&#10;ANwAAAAPAAAAAAAAAAEAIAAAACIAAABkcnMvZG93bnJldi54bWxQSwECFAAUAAAACACHTuJAMy8F&#10;njsAAAA5AAAAEAAAAAAAAAABACAAAAAMAQAAZHJzL3NoYXBleG1sLnhtbFBLBQYAAAAABgAGAFsB&#10;AAC2AwAAAAA=&#10;" path="m0,0l135255,0,135255,37147,0,37147xe">
                          <v:path o:connectlocs="0,0;135255,0;135255,37147;0,37147" o:connectangles="0,0,0,0"/>
                          <v:fill on="t" focussize="0,0"/>
                          <v:stroke on="f" joinstyle="miter"/>
                          <v:imagedata o:title=""/>
                          <o:lock v:ext="edit" aspectratio="f"/>
                        </v:shape>
                        <v:shape id="图形 768" o:spid="_x0000_s1026" o:spt="100" style="position:absolute;left:4220527;top:3767137;height:406717;width:430529;v-text-anchor:middle;" fillcolor="#FFD22E" filled="t" stroked="f" coordsize="430529,406717" o:gfxdata="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CpkSr4A&#10;AADcAAAADwAAAAAAAAABACAAAAAiAAAAZHJzL2Rvd25yZXYueG1sUEsBAhQAFAAAAAgAh07iQDMv&#10;BZ47AAAAOQAAABAAAAAAAAAAAQAgAAAADQEAAGRycy9zaGFwZXhtbC54bWxQSwUGAAAAAAYABgBb&#10;AQAAtwMAAAAA&#10;" path="m0,191453c0,310515,96203,406717,215265,406717c334328,406717,430530,310515,430530,191453l430530,0,0,0,0,191453xe">
                          <v:path o:connectlocs="0,191453;215265,406717;430530,191453;430530,0;0,0;0,191453" o:connectangles="0,0,0,0,0,0"/>
                          <v:fill on="t" focussize="0,0"/>
                          <v:stroke on="f" joinstyle="miter"/>
                          <v:imagedata o:title=""/>
                          <o:lock v:ext="edit" aspectratio="f"/>
                        </v:shape>
                        <v:shape id="图形 768" o:spid="_x0000_s1026" o:spt="100" style="position:absolute;left:4231004;top:3850004;height:84772;width:20954;v-text-anchor:middle;" fillcolor="#FFFFFF" filled="t" stroked="f" coordsize="20954,84772" o:gfxdata="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A+46/&#10;AAAA3AAAAA8AAAAAAAAAAQAgAAAAIgAAAGRycy9kb3ducmV2LnhtbFBLAQIUABQAAAAIAIdO4kAz&#10;LwWeOwAAADkAAAAQAAAAAAAAAAEAIAAAAA4BAABkcnMvc2hhcGV4bWwueG1sUEsFBgAAAAAGAAYA&#10;WwEAALgDAAAAAA==&#10;" path="m20955,74295c20955,80010,16192,84773,10477,84773l10477,84773c4763,84773,0,80010,0,74295l0,10478c0,4763,4763,0,10477,0l10477,0c16192,0,20955,4763,20955,10478l20955,74295xe">
                          <v:path o:connectlocs="20955,74295;10477,84773;10477,84773;0,74295;0,10478;10477,0;10477,0;20955,10478;20955,74295" o:connectangles="0,0,0,0,0,0,0,0,0"/>
                          <v:fill on="t" focussize="0,0"/>
                          <v:stroke on="f" joinstyle="miter"/>
                          <v:imagedata o:title=""/>
                          <o:lock v:ext="edit" aspectratio="f"/>
                        </v:shape>
                        <v:shape id="图形 768" o:spid="_x0000_s1026" o:spt="100" style="position:absolute;left:4220527;top:3774757;height:33337;width:430530;v-text-anchor:middle;" fillcolor="#701D00" filled="t" stroked="f" coordsize="430530,33337" o:gfxdata="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sXfvO/&#10;AAAA3AAAAA8AAAAAAAAAAQAgAAAAIgAAAGRycy9kb3ducmV2LnhtbFBLAQIUABQAAAAIAIdO4kAz&#10;LwWeOwAAADkAAAAQAAAAAAAAAAEAIAAAAA4BAABkcnMvc2hhcGV4bWwueG1sUEsFBgAAAAAGAAYA&#10;WwEAALgDAAAAAA==&#10;" path="m0,0l430530,0,430530,33338,0,33338xe">
                          <v:path o:connectlocs="0,0;430530,0;430530,33338;0,33338" o:connectangles="0,0,0,0"/>
                          <v:fill on="t" opacity="6553f" focussize="0,0"/>
                          <v:stroke on="f" joinstyle="miter"/>
                          <v:imagedata o:title=""/>
                          <o:lock v:ext="edit" aspectratio="f"/>
                        </v:shape>
                        <v:shape id="图形 768" o:spid="_x0000_s1026" o:spt="100" style="position:absolute;left:4189094;top:3740467;height:47625;width:495300;v-text-anchor:middle;" fillcolor="#FFEE6E" filled="t" stroked="f" coordsize="495300,47625" o:gfxdata="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NFMfugAAANwA&#10;AAAPAAAAAAAAAAEAIAAAACIAAABkcnMvZG93bnJldi54bWxQSwECFAAUAAAACACHTuJAMy8FnjsA&#10;AAA5AAAAEAAAAAAAAAABACAAAAAJAQAAZHJzL3NoYXBleG1sLnhtbFBLBQYAAAAABgAGAFsBAACz&#10;AwAAAAA=&#10;" path="m0,0l495300,0,495300,47625,0,47625xe">
                          <v:path o:connectlocs="0,0;495300,0;495300,47625;0,47625" o:connectangles="0,0,0,0"/>
                          <v:fill on="t" focussize="0,0"/>
                          <v:stroke on="f" joinstyle="miter"/>
                          <v:imagedata o:title=""/>
                          <o:lock v:ext="edit" aspectratio="f"/>
                        </v:shape>
                        <v:shape id="图形 768" o:spid="_x0000_s1026" o:spt="100" style="position:absolute;left:4264342;top:4316730;height:193357;width:344805;v-text-anchor:middle;" fillcolor="#006690" filled="t" stroked="f" coordsize="344805,193357" o:gfxdata="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VMH8L4A&#10;AADcAAAADwAAAAAAAAABACAAAAAiAAAAZHJzL2Rvd25yZXYueG1sUEsBAhQAFAAAAAgAh07iQDMv&#10;BZ47AAAAOQAAABAAAAAAAAAAAQAgAAAADQEAAGRycy9zaGFwZXhtbC54bWxQSwUGAAAAAAYABgBb&#10;AQAAtwMAAAAA&#10;" path="m0,0l344805,0,344805,193358,0,193358xe">
                          <v:path o:connectlocs="0,0;344805,0;344805,193358;0,193358" o:connectangles="0,0,0,0"/>
                          <v:fill on="t" focussize="0,0"/>
                          <v:stroke on="f" joinstyle="miter"/>
                          <v:imagedata o:title=""/>
                          <o:lock v:ext="edit" aspectratio="f"/>
                        </v:shape>
                        <v:shape id="图形 768" o:spid="_x0000_s1026" o:spt="100" style="position:absolute;left:4353877;top:4364355;height:96202;width:165735;v-text-anchor:middle;" fillcolor="#FFFFFF" filled="t" stroked="f" coordsize="165735,96202" o:gfxdata="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Pm7CugAAANwA&#10;AAAPAAAAAAAAAAEAIAAAACIAAABkcnMvZG93bnJldi54bWxQSwECFAAUAAAACACHTuJAMy8FnjsA&#10;AAA5AAAAEAAAAAAAAAABACAAAAAJAQAAZHJzL3NoYXBleG1sLnhtbFBLBQYAAAAABgAGAFsBAACz&#10;AwAAAAA=&#10;" path="m0,0l165735,0,165735,96203,0,96203xe">
                          <v:path o:connectlocs="0,0;165735,0;165735,96203;0,96203" o:connectangles="0,0,0,0"/>
                          <v:fill on="t" focussize="0,0"/>
                          <v:stroke on="f" joinstyle="miter"/>
                          <v:imagedata o:title=""/>
                          <o:lock v:ext="edit" aspectratio="f"/>
                        </v:shape>
                        <v:shape id="图形 768" o:spid="_x0000_s1026" o:spt="100" style="position:absolute;left:4229099;top:4495800;height:40957;width:413385;v-text-anchor:middle;" fillcolor="#213C61" filled="t" stroked="f" coordsize="413385,40957" o:gfxdata="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wRNS8AAAA&#10;3AAAAA8AAAAAAAAAAQAgAAAAIgAAAGRycy9kb3ducmV2LnhtbFBLAQIUABQAAAAIAIdO4kAzLwWe&#10;OwAAADkAAAAQAAAAAAAAAAEAIAAAAAsBAABkcnMvc2hhcGV4bWwueG1sUEsFBgAAAAAGAAYAWwEA&#10;ALUDAAAAAA==&#10;" path="m0,0l413385,0,413385,40958,0,40958xe">
                          <v:path o:connectlocs="0,0;413385,0;413385,40958;0,40958" o:connectangles="0,0,0,0"/>
                          <v:fill on="t" focussize="0,0"/>
                          <v:stroke on="f" joinstyle="miter"/>
                          <v:imagedata o:title=""/>
                          <o:lock v:ext="edit" aspectratio="f"/>
                        </v:shape>
                      </v:group>
                    </v:group>
                    <v:group id="图形 768" o:spid="_x0000_s1026" o:spt="203" style="position:absolute;left:4399597;top:3911917;height:406717;width:198119;" coordorigin="4399597,3911917" coordsize="198119,406717" o:gfxdata="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MRfFCvwAAANwAAAAPAAAAAAAAAAEAIAAAACIAAABkcnMvZG93bnJldi54&#10;bWxQSwECFAAUAAAACACHTuJAMy8FnjsAAAA5AAAAFQAAAAAAAAABACAAAAAOAQAAZHJzL2dyb3Vw&#10;c2hhcGV4bWwueG1sUEsFBgAAAAAGAAYAYAEAAMsDAAAAAA==&#10;">
                      <o:lock v:ext="edit" aspectratio="f"/>
                      <v:shape id="图形 768" o:spid="_x0000_s1026" o:spt="100" style="position:absolute;left:4504372;top:3911917;height:406717;width:93344;v-text-anchor:middle;" fillcolor="#213C61" filled="t" stroked="f" coordsize="93344,406717" o:gfxdata="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xb8rL4A&#10;AADcAAAADwAAAAAAAAABACAAAAAiAAAAZHJzL2Rvd25yZXYueG1sUEsBAhQAFAAAAAgAh07iQDMv&#10;BZ47AAAAOQAAABAAAAAAAAAAAQAgAAAADQEAAGRycy9zaGFwZXhtbC54bWxQSwUGAAAAAAYABgBb&#10;AQAAtwMAAAAA&#10;" path="m89535,406717c89535,406717,90488,406717,89535,406717c92392,405765,93345,403860,93345,401955l7620,2858c7620,953,4763,0,2857,0c952,0,0,2858,0,4763l85725,403860c86677,405765,87630,406717,89535,406717xe">
                        <v:path o:connectlocs="89535,406717;89535,406717;93345,401955;7620,2858;2857,0;0,4763;85725,403860;89535,406717" o:connectangles="0,0,0,0,0,0,0,0"/>
                        <v:fill on="t" focussize="0,0"/>
                        <v:stroke on="f" joinstyle="miter"/>
                        <v:imagedata o:title=""/>
                        <o:lock v:ext="edit" aspectratio="f"/>
                      </v:shape>
                      <v:shape id="图形 768" o:spid="_x0000_s1026" o:spt="100" style="position:absolute;left:4399597;top:3911917;height:406717;width:93344;v-text-anchor:middle;" fillcolor="#213C61" filled="t" stroked="f" coordsize="93344,406717" o:gfxdata="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P9k2L4A&#10;AADcAAAADwAAAAAAAAABACAAAAAiAAAAZHJzL2Rvd25yZXYueG1sUEsBAhQAFAAAAAgAh07iQDMv&#10;BZ47AAAAOQAAABAAAAAAAAAAAQAgAAAADQEAAGRycy9zaGFwZXhtbC54bWxQSwUGAAAAAAYABgBb&#10;AQAAtwMAAAAA&#10;" path="m89535,406717c90488,406717,90488,406717,89535,406717c92392,405765,93345,403860,93345,401955l7620,2858c7620,953,4763,0,2857,0c952,0,0,2858,0,4763l85725,403860c86677,405765,87630,406717,89535,406717xe">
                        <v:path o:connectlocs="89535,406717;89535,406717;93345,401955;7620,2858;2857,0;0,4763;85725,403860;89535,406717" o:connectangles="0,0,0,0,0,0,0,0"/>
                        <v:fill on="t" focussize="0,0"/>
                        <v:stroke on="f" joinstyle="miter"/>
                        <v:imagedata o:title=""/>
                        <o:lock v:ext="edit" aspectratio="f"/>
                      </v:shape>
                      <v:shape id="图形 768" o:spid="_x0000_s1026" o:spt="100" style="position:absolute;left:4411026;top:3947159;height:7620;width:104775;v-text-anchor:middle;" fillcolor="#213C61" filled="t" stroked="f" coordsize="104775,7620" o:gfxdata="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y6OWC5AAAA3AAA&#10;AA8AAAAAAAAAAQAgAAAAIgAAAGRycy9kb3ducmV2LnhtbFBLAQIUABQAAAAIAIdO4kAzLwWeOwAA&#10;ADkAAAAQAAAAAAAAAAEAIAAAAAgBAABkcnMvc2hhcGV4bWwueG1sUEsFBgAAAAAGAAYAWwEAALID&#10;AAAAAA==&#10;" path="m3810,7620l100965,7620c102870,7620,104775,5715,104775,3810c104775,1905,102870,0,100965,0l3810,0c1905,0,0,1905,0,3810c953,5715,1905,7620,3810,7620xe">
                        <v:path o:connectlocs="3810,7620;100965,7620;104775,3810;100965,0;3810,0;0,3810;3810,7620" o:connectangles="0,0,0,0,0,0,0"/>
                        <v:fill on="t" focussize="0,0"/>
                        <v:stroke on="f" joinstyle="miter"/>
                        <v:imagedata o:title=""/>
                        <o:lock v:ext="edit" aspectratio="f"/>
                      </v:shape>
                      <v:shape id="图形 768" o:spid="_x0000_s1026" o:spt="100" style="position:absolute;left:4423409;top:4011929;height:7620;width:108584;v-text-anchor:middle;" fillcolor="#213C61" filled="t" stroked="f" coordsize="108584,7620" o:gfxdata="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DJwlb4A&#10;AADcAAAADwAAAAAAAAABACAAAAAiAAAAZHJzL2Rvd25yZXYueG1sUEsBAhQAFAAAAAgAh07iQDMv&#10;BZ47AAAAOQAAABAAAAAAAAAAAQAgAAAADQEAAGRycy9zaGFwZXhtbC54bWxQSwUGAAAAAAYABgBb&#10;AQAAtwMAAAAA&#10;" path="m3810,7620l104775,7620c106680,7620,108585,5715,108585,3810c108585,1905,106680,0,104775,0l3810,0c1905,0,0,1905,0,3810c952,6667,1905,7620,3810,7620xe">
                        <v:path o:connectlocs="3810,7620;104775,7620;108585,3810;104775,0;3810,0;0,3810;3810,7620" o:connectangles="0,0,0,0,0,0,0"/>
                        <v:fill on="t" focussize="0,0"/>
                        <v:stroke on="f" joinstyle="miter"/>
                        <v:imagedata o:title=""/>
                        <o:lock v:ext="edit" aspectratio="f"/>
                      </v:shape>
                      <v:shape id="图形 768" o:spid="_x0000_s1026" o:spt="100" style="position:absolute;left:4435792;top:4077652;height:7619;width:108584;v-text-anchor:middle;" fillcolor="#213C61" filled="t" stroked="f" coordsize="108584,7619" o:gfxdata="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ylkO&#10;wAAAANwAAAAPAAAAAAAAAAEAIAAAACIAAABkcnMvZG93bnJldi54bWxQSwECFAAUAAAACACHTuJA&#10;My8FnjsAAAA5AAAAEAAAAAAAAAABACAAAAAPAQAAZHJzL3NoYXBleG1sLnhtbFBLBQYAAAAABgAG&#10;AFsBAAC5AwAAAAA=&#10;" path="m3810,7620l104775,7620c106680,7620,108585,5715,108585,3810c108585,1905,106680,0,104775,0l3810,0c1905,0,0,1905,0,3810c0,5715,1905,7620,3810,7620xe">
                        <v:path o:connectlocs="3810,7620;104775,7620;108585,3810;104775,0;3810,0;0,3810;3810,7620" o:connectangles="0,0,0,0,0,0,0"/>
                        <v:fill on="t" focussize="0,0"/>
                        <v:stroke on="f" joinstyle="miter"/>
                        <v:imagedata o:title=""/>
                        <o:lock v:ext="edit" aspectratio="f"/>
                      </v:shape>
                      <v:shape id="图形 768" o:spid="_x0000_s1026" o:spt="100" style="position:absolute;left:4450079;top:4143375;height:7620;width:108584;v-text-anchor:middle;" fillcolor="#213C61" filled="t" stroked="f" coordsize="108584,7620" o:gfxdata="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uFBfLsAAADc&#10;AAAADwAAAAAAAAABACAAAAAiAAAAZHJzL2Rvd25yZXYueG1sUEsBAhQAFAAAAAgAh07iQDMvBZ47&#10;AAAAOQAAABAAAAAAAAAAAQAgAAAACgEAAGRycy9zaGFwZXhtbC54bWxQSwUGAAAAAAYABgBbAQAA&#10;tAMAAAAA&#10;" path="m3810,7620l104775,7620c106680,7620,108585,5715,108585,3810c108585,1905,106680,0,104775,0l3810,0c1905,0,0,1905,0,3810c0,5715,1905,7620,3810,7620xe">
                        <v:path o:connectlocs="3810,7620;104775,7620;108585,3810;104775,0;3810,0;0,3810;3810,7620" o:connectangles="0,0,0,0,0,0,0"/>
                        <v:fill on="t" focussize="0,0"/>
                        <v:stroke on="f" joinstyle="miter"/>
                        <v:imagedata o:title=""/>
                        <o:lock v:ext="edit" aspectratio="f"/>
                      </v:shape>
                      <v:shape id="图形 768" o:spid="_x0000_s1026" o:spt="100" style="position:absolute;left:4463414;top:4208145;height:7620;width:108585;v-text-anchor:middle;" fillcolor="#213C61" filled="t" stroked="f" coordsize="108585,7620" o:gfxdata="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7lAW&#10;wAAAANwAAAAPAAAAAAAAAAEAIAAAACIAAABkcnMvZG93bnJldi54bWxQSwECFAAUAAAACACHTuJA&#10;My8FnjsAAAA5AAAAEAAAAAAAAAABACAAAAAPAQAAZHJzL3NoYXBleG1sLnhtbFBLBQYAAAAABgAG&#10;AFsBAAC5AwAAAAA=&#10;" path="m3810,7620l104775,7620c106680,7620,108585,5715,108585,3810c108585,1905,106680,0,104775,0l3810,0c1905,0,0,1905,0,3810c0,6667,1905,7620,3810,7620xe">
                        <v:path o:connectlocs="3810,7620;104775,7620;108585,3810;104775,0;3810,0;0,3810;3810,7620" o:connectangles="0,0,0,0,0,0,0"/>
                        <v:fill on="t" focussize="0,0"/>
                        <v:stroke on="f" joinstyle="miter"/>
                        <v:imagedata o:title=""/>
                        <o:lock v:ext="edit" aspectratio="f"/>
                      </v:shape>
                      <v:shape id="图形 768" o:spid="_x0000_s1026" o:spt="100" style="position:absolute;left:4479606;top:4273867;height:7620;width:108585;v-text-anchor:middle;" fillcolor="#213C61" filled="t" stroked="f" coordsize="108585,7620" o:gfxdata="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q+Fq8AAAA&#10;3AAAAA8AAAAAAAAAAQAgAAAAIgAAAGRycy9kb3ducmV2LnhtbFBLAQIUABQAAAAIAIdO4kAzLwWe&#10;OwAAADkAAAAQAAAAAAAAAAEAIAAAAAsBAABkcnMvc2hhcGV4bWwueG1sUEsFBgAAAAAGAAYAWwEA&#10;ALUDAAAAAA==&#10;" path="m3810,7620l104775,7620c106680,7620,108585,5715,108585,3810c108585,1905,106680,0,104775,0l3810,0c1905,0,0,1905,0,3810c0,5715,1905,7620,3810,7620xe">
                        <v:path o:connectlocs="3810,7620;104775,7620;108585,3810;104775,0;3810,0;0,3810;3810,7620" o:connectangles="0,0,0,0,0,0,0"/>
                        <v:fill on="t" focussize="0,0"/>
                        <v:stroke on="f" joinstyle="miter"/>
                        <v:imagedata o:title=""/>
                        <o:lock v:ext="edit" aspectratio="f"/>
                      </v:shape>
                    </v:group>
                    <v:group id="图形 768" o:spid="_x0000_s1026" o:spt="203" style="position:absolute;left:4422331;top:3747281;height:400050;width:152525;" coordorigin="4422331,3747281" coordsize="152525,400050"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shape id="图形 768" o:spid="_x0000_s1026" o:spt="100" style="position:absolute;left:4466596;top:3747281;height:27568;width:16062;v-text-anchor:middle;" fillcolor="#FFC59E" filled="t" stroked="f" coordsize="16062,27568" o:gfxdata="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aANzvQAA&#10;ANwAAAAPAAAAAAAAAAEAIAAAACIAAABkcnMvZG93bnJldi54bWxQSwECFAAUAAAACACHTuJAMy8F&#10;njsAAAA5AAAAEAAAAAAAAAABACAAAAAMAQAAZHJzL3NoYXBleG1sLnhtbFBLBQYAAAAABgAGAFsB&#10;AAC2AwAAAAA=&#10;" path="m13963,22713c13963,22713,16821,14141,15868,6521c14916,-1099,5391,-1099,3486,1758c1581,3663,-1277,16998,628,21761c628,21761,3486,28428,8248,27476c13011,26523,13963,22713,13963,22713xe">
                        <v:path o:connectlocs="13963,22713;15868,6521;3486,1758;628,21761;8248,27476;13963,22713" o:connectangles="0,0,0,0,0,0"/>
                        <v:fill on="t" focussize="0,0"/>
                        <v:stroke on="f" joinstyle="miter"/>
                        <v:imagedata o:title=""/>
                        <o:lock v:ext="edit" aspectratio="f"/>
                      </v:shape>
                      <v:shape id="图形 768" o:spid="_x0000_s1026" o:spt="100" style="position:absolute;left:4471987;top:3776662;height:83820;width:31432;v-text-anchor:middle;" fillcolor="#CCF7FF" filled="t" stroked="f" coordsize="31432,83820" o:gfxdata="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XvGRvQAA&#10;ANwAAAAPAAAAAAAAAAEAIAAAACIAAABkcnMvZG93bnJldi54bWxQSwECFAAUAAAACACHTuJAMy8F&#10;njsAAAA5AAAAEAAAAAAAAAABACAAAAAMAQAAZHJzL3NoYXBleG1sLnhtbFBLBQYAAAAABgAGAFsB&#10;AAC2AwAAAAA=&#10;" path="m13335,35242l6668,0c4763,953,1905,2858,0,3810l3810,44767,21907,83820,31432,63817,13335,35242xe">
                        <v:path o:connectlocs="13335,35242;6668,0;0,3810;3810,44767;21907,83820;31432,63817;13335,35242" o:connectangles="0,0,0,0,0,0,0"/>
                        <v:fill on="t" focussize="0,0"/>
                        <v:stroke on="f" joinstyle="miter"/>
                        <v:imagedata o:title=""/>
                        <o:lock v:ext="edit" aspectratio="f"/>
                      </v:shape>
                      <v:shape id="图形 768" o:spid="_x0000_s1026" o:spt="100" style="position:absolute;left:4471034;top:3768090;height:13334;width:7619;v-text-anchor:middle;" fillcolor="#FFC59E" filled="t" stroked="f" coordsize="7619,13334" o:gfxdata="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xEup74A&#10;AADcAAAADwAAAAAAAAABACAAAAAiAAAAZHJzL2Rvd25yZXYueG1sUEsBAhQAFAAAAAgAh07iQDMv&#10;BZ47AAAAOQAAABAAAAAAAAAAAQAgAAAADQEAAGRycy9zaGFwZXhtbC54bWxQSwUGAAAAAAYABgBb&#10;AQAAtwMAAAAA&#10;" path="m6667,0l0,2857,952,13335c2857,11430,5715,10477,7620,9525l6667,0xe">
                        <v:path o:connectlocs="6667,0;0,2857;952,13335;7620,9525;6667,0" o:connectangles="0,0,0,0,0"/>
                        <v:fill on="t" focussize="0,0"/>
                        <v:stroke on="f" joinstyle="miter"/>
                        <v:imagedata o:title=""/>
                        <o:lock v:ext="edit" aspectratio="f"/>
                      </v:shape>
                      <v:group id="图形 768" o:spid="_x0000_s1026" o:spt="203" style="position:absolute;left:4422331;top:3768090;height:379242;width:152525;" coordorigin="4422331,3768090" coordsize="152525,379242" o:gfxdata="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RJo570AAADcAAAADwAAAAAAAAABACAAAAAiAAAAZHJzL2Rvd25yZXYueG1s&#10;UEsBAhQAFAAAAAgAh07iQDMvBZ47AAAAOQAAABUAAAAAAAAAAQAgAAAADAEAAGRycy9ncm91cHNo&#10;YXBleG1sLnhtbFBLBQYAAAAABgAGAGABAADJAwAAAAA=&#10;">
                        <o:lock v:ext="edit" aspectratio="f"/>
                        <v:shape id="图形 768" o:spid="_x0000_s1026" o:spt="100" style="position:absolute;left:4464066;top:4129087;height:18244;width:24113;v-text-anchor:middle;" fillcolor="#FFFFFF" filled="t" stroked="f" coordsize="24113,18244" o:gfxdata="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A7Ip74A&#10;AADcAAAADwAAAAAAAAABACAAAAAiAAAAZHJzL2Rvd25yZXYueG1sUEsBAhQAFAAAAAgAh07iQDMv&#10;BZ47AAAAOQAAABAAAAAAAAAAAQAgAAAADQEAAGRycy9zaGFwZXhtbC54bWxQSwUGAAAAAAYABgBb&#10;AQAAtwMAAAAA&#10;" path="m14588,953c14588,953,13636,4763,9826,8572c6016,12383,-1604,16192,301,17145c2206,18097,6968,19050,12683,17145c18398,16192,24113,11430,24113,11430c24113,11430,22208,6667,20303,0l14588,953xe">
                          <v:path o:connectlocs="14588,953;9826,8572;301,17145;12683,17145;24113,11430;20303,0;14588,953" o:connectangles="0,0,0,0,0,0,0"/>
                          <v:fill on="t" focussize="0,0"/>
                          <v:stroke on="f" joinstyle="miter"/>
                          <v:imagedata o:title=""/>
                          <o:lock v:ext="edit" aspectratio="f"/>
                        </v:shape>
                        <v:shape id="图形 768" o:spid="_x0000_s1026" o:spt="100" style="position:absolute;left:4555806;top:4095750;height:26035;width:19050;v-text-anchor:middle;" fillcolor="#FFFFFF" filled="t" stroked="f" coordsize="19050,26035" o:gfxdata="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YhGZy8AAAA&#10;3AAAAA8AAAAAAAAAAQAgAAAAIgAAAGRycy9kb3ducmV2LnhtbFBLAQIUABQAAAAIAIdO4kAzLwWe&#10;OwAAADkAAAAQAAAAAAAAAAEAIAAAAAsBAABkcnMvc2hhcGV4bWwueG1sUEsFBgAAAAAGAAYAWwEA&#10;ALUDAAAAAA==&#10;" path="m2857,0l5715,6667c5715,6667,6668,12383,4763,16192c2857,20003,0,24765,0,24765c0,24765,953,27622,5715,24765c10478,21908,19050,13335,19050,13335c19050,13335,16193,6667,10478,1905l2857,0xe">
                          <v:path o:connectlocs="2857,0;5715,6667;4763,16192;0,24765;5715,24765;19050,13335;10478,1905;2857,0" o:connectangles="0,0,0,0,0,0,0,0"/>
                          <v:fill on="t" focussize="0,0"/>
                          <v:stroke on="f" joinstyle="miter"/>
                          <v:imagedata o:title=""/>
                          <o:lock v:ext="edit" aspectratio="f"/>
                        </v:shape>
                        <v:shape id="图形 768" o:spid="_x0000_s1026" o:spt="100" style="position:absolute;left:4462462;top:3969067;height:162077;width:61960;v-text-anchor:middle;" fillcolor="#FFC59E" filled="t" stroked="f" coordsize="61960,162077" o:gfxdata="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KVk8bgAAADcAAAA&#10;DwAAAAAAAAABACAAAAAiAAAAZHJzL2Rvd25yZXYueG1sUEsBAhQAFAAAAAgAh07iQDMvBZ47AAAA&#10;OQAAABAAAAAAAAAAAQAgAAAABwEAAGRycy9zaGFwZXhtbC54bWxQSwUGAAAAAAYABgBbAQAAsQMA&#10;AAAA&#10;" path="m23813,0l10477,14288c10477,14288,952,61913,0,88583c0,88583,12382,145733,16193,161925c16193,161925,20955,162878,23813,160020c23813,160020,19050,97155,18098,83820c18098,83820,32385,58103,40957,44767c49530,30480,62865,19050,61913,14288c60007,9525,23813,0,23813,0xe">
                          <v:path o:connectlocs="23813,0;10477,14288;0,88583;16193,161925;23813,160020;18098,83820;40957,44767;61913,14288;23813,0" o:connectangles="0,0,0,0,0,0,0,0,0"/>
                          <v:fill on="t" focussize="0,0"/>
                          <v:stroke on="f" joinstyle="miter"/>
                          <v:imagedata o:title=""/>
                          <o:lock v:ext="edit" aspectratio="f"/>
                        </v:shape>
                        <v:shape id="图形 768" o:spid="_x0000_s1026" o:spt="100" style="position:absolute;left:4485322;top:3960095;height:143274;width:80962;v-text-anchor:middle;" fillcolor="#FFC59E" filled="t" stroked="f" coordsize="80962,143274" o:gfxdata="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860Jb4A&#10;AADcAAAADwAAAAAAAAABACAAAAAiAAAAZHJzL2Rvd25yZXYueG1sUEsBAhQAFAAAAAgAh07iQDMv&#10;BZ47AAAAOQAAABAAAAAAAAAAAQAgAAAADQEAAGRycy9zaGFwZXhtbC54bWxQSwUGAAAAAAYABgBb&#10;AQAAtwMAAAAA&#10;" path="m0,400c0,400,19050,85172,25717,101365c25717,101365,65722,134702,76200,143275c76200,143275,80010,142322,80963,138512c80963,138512,44767,100412,39052,91840c39052,91840,38100,57550,40005,41357c41910,25165,38100,15640,38100,12782c37147,10877,0,-2458,0,400xe">
                          <v:path o:connectlocs="0,400;25717,101365;76200,143275;80963,138512;39052,91840;40005,41357;38100,12782;0,400" o:connectangles="0,0,0,0,0,0,0,0"/>
                          <v:fill on="t" focussize="0,0"/>
                          <v:stroke on="f" joinstyle="miter"/>
                          <v:imagedata o:title=""/>
                          <o:lock v:ext="edit" aspectratio="f"/>
                        </v:shape>
                        <v:shape id="图形 768" o:spid="_x0000_s1026" o:spt="100" style="position:absolute;left:4460556;top:3970020;height:86669;width:70301;v-text-anchor:middle;" fillcolor="#213561" filled="t" stroked="f" coordsize="70301,86669" o:gfxdata="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EA6qa8AAAA&#10;3AAAAA8AAAAAAAAAAQAgAAAAIgAAAGRycy9kb3ducmV2LnhtbFBLAQIUABQAAAAIAIdO4kAzLwWe&#10;OwAAADkAAAAQAAAAAAAAAAEAIAAAAAsBAABkcnMvc2hhcGV4bWwueG1sUEsFBgAAAAAGAAYAWwEA&#10;ALUDAAAAAA==&#10;" path="m12382,8572c12382,8572,953,42863,0,66675c0,66675,15240,82867,29528,85725c43815,89535,61913,80963,67628,75247c67628,75247,67628,59055,68580,49530c69532,40005,72390,20002,67628,10477l36195,0,12382,8572xe">
                          <v:path o:connectlocs="12382,8572;0,66675;29528,85725;67628,75247;68580,49530;67628,10477;36195,0;12382,8572" o:connectangles="0,0,0,0,0,0,0,0"/>
                          <v:fill on="t" focussize="0,0"/>
                          <v:stroke on="f" joinstyle="miter"/>
                          <v:imagedata o:title=""/>
                          <o:lock v:ext="edit" aspectratio="f"/>
                        </v:shape>
                        <v:shape id="图形 768" o:spid="_x0000_s1026" o:spt="100" style="position:absolute;left:4469999;top:3868783;height:59721;width:56730;v-text-anchor:middle;" fillcolor="#FFFFFF" filled="t" stroked="f" coordsize="56730,59721" o:gfxdata="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bekLsAAADc&#10;AAAADwAAAAAAAAABACAAAAAiAAAAZHJzL2Rvd25yZXYueG1sUEsBAhQAFAAAAAgAh07iQDMvBZ47&#10;AAAAOQAAABAAAAAAAAAAAQAgAAAACgEAAGRycy9zaGFwZXhtbC54bWxQSwUGAAAAAAYABgBbAQAA&#10;tAMAAAAA&#10;" path="m50565,58374c50565,58374,50565,58374,50565,58374c44850,59327,38182,60279,32467,59327c21037,58374,9607,56469,1035,50754c1035,48849,82,46944,82,45039c-870,33609,6750,14559,6750,14559c9607,3129,10560,2177,16275,272c21990,-1633,44850,6939,51517,11702c58185,16464,57232,18369,55327,33609c53422,40277,51517,49802,50565,58374xe">
                          <v:path o:connectlocs="50565,58374;50565,58374;32467,59327;1035,50754;82,45039;6750,14559;16275,272;51517,11702;55327,33609;50565,58374" o:connectangles="0,0,0,0,0,0,0,0,0,0"/>
                          <v:fill on="t" focussize="0,0"/>
                          <v:stroke on="f" joinstyle="miter"/>
                          <v:imagedata o:title=""/>
                          <o:lock v:ext="edit" aspectratio="f"/>
                        </v:shape>
                        <v:shape id="图形 768" o:spid="_x0000_s1026" o:spt="100" style="position:absolute;left:4428172;top:3800475;height:95961;width:63079;v-text-anchor:middle;" fillcolor="#CCF7FF" filled="t" stroked="f" coordsize="63079,95961" o:gfxdata="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XbGpb4A&#10;AADcAAAADwAAAAAAAAABACAAAAAiAAAAZHJzL2Rvd25yZXYueG1sUEsBAhQAFAAAAAgAh07iQDMv&#10;BZ47AAAAOQAAABAAAAAAAAAAAQAgAAAADQEAAGRycy9zaGFwZXhtbC54bWxQSwUGAAAAAAYABgBb&#10;AQAAtwMAAAAA&#10;" path="m10477,42863c15240,48578,44767,63817,50482,65722c56197,67628,62865,70485,62865,70485c64770,69533,53340,91440,53340,91440c53340,91440,47625,98108,45720,95250c43815,92392,36195,83820,36195,83820c23813,74295,0,52388,0,52388c0,43815,1905,15240,2857,0c4763,0,7620,0,9525,953c8572,20003,10477,42863,10477,42863xe">
                          <v:path o:connectlocs="10477,42863;50482,65722;62865,70485;53340,91440;45720,95250;36195,83820;0,52388;2857,0;9525,953;10477,42863" o:connectangles="0,0,0,0,0,0,0,0,0,0"/>
                          <v:fill on="t" focussize="0,0"/>
                          <v:stroke on="f" joinstyle="miter"/>
                          <v:imagedata o:title=""/>
                          <o:lock v:ext="edit" aspectratio="f"/>
                        </v:shape>
                        <v:shape id="图形 768" o:spid="_x0000_s1026" o:spt="100" style="position:absolute;left:4431029;top:3787140;height:13334;width:6667;v-text-anchor:middle;" fillcolor="#FFC59E" filled="t" stroked="f" coordsize="6667,13334" o:gfxdata="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jAYF74A&#10;AADcAAAADwAAAAAAAAABACAAAAAiAAAAZHJzL2Rvd25yZXYueG1sUEsBAhQAFAAAAAgAh07iQDMv&#10;BZ47AAAAOQAAABAAAAAAAAAAAQAgAAAADQEAAGRycy9zaGFwZXhtbC54bWxQSwUGAAAAAAYABgBb&#10;AQAAtwMAAAAA&#10;" path="m3810,0l6668,3810c6668,6667,6668,10477,6668,13335c4763,13335,1905,12382,0,12382c0,6667,952,3810,952,3810l3810,0xe">
                          <v:path o:connectlocs="3810,0;6668,3810;6668,13335;0,12382;952,3810;3810,0" o:connectangles="0,0,0,0,0,0"/>
                          <v:fill on="t" focussize="0,0"/>
                          <v:stroke on="f" joinstyle="miter"/>
                          <v:imagedata o:title=""/>
                          <o:lock v:ext="edit" aspectratio="f"/>
                        </v:shape>
                        <v:shape id="图形 768" o:spid="_x0000_s1026" o:spt="100" style="position:absolute;left:4422331;top:3768090;height:24764;width:18223;v-text-anchor:middle;" fillcolor="#FFC59E" filled="t" stroked="f" coordsize="18223,24764" o:gfxdata="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c7lCO/&#10;AAAA3AAAAA8AAAAAAAAAAQAgAAAAIgAAAGRycy9kb3ducmV2LnhtbFBLAQIUABQAAAAIAIdO4kAz&#10;LwWeOwAAADkAAAAQAAAAAAAAAAEAIAAAAA4BAABkcnMvc2hhcGV4bWwueG1sUEsFBgAAAAAGAAYA&#10;WwEAALgDAAAAAA==&#10;" path="m17271,20955l18223,10477c18223,10477,11556,4763,9651,2857c7746,952,3936,0,3936,0c3936,0,-827,6667,126,12382c1078,17145,1078,21907,5841,22860c9651,24765,14413,24765,14413,24765l17271,20955xe">
                          <v:path o:connectlocs="17271,20955;18223,10477;9651,2857;3936,0;126,12382;5841,22860;14413,24765;17271,20955" o:connectangles="0,0,0,0,0,0,0,0"/>
                          <v:fill on="t" focussize="0,0"/>
                          <v:stroke on="f" joinstyle="miter"/>
                          <v:imagedata o:title=""/>
                          <o:lock v:ext="edit" aspectratio="f"/>
                        </v:shape>
                        <v:shape id="图形 768" o:spid="_x0000_s1026" o:spt="100" style="position:absolute;left:4468176;top:3870959;height:120967;width:61912;v-text-anchor:middle;" fillcolor="#4A65BC" filled="t" stroked="f" coordsize="61912,120967" o:gfxdata="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P/HK&#10;wAAAANwAAAAPAAAAAAAAAAEAIAAAACIAAABkcnMvZG93bnJldi54bWxQSwECFAAUAAAACACHTuJA&#10;My8FnjsAAAA5AAAAEAAAAAAAAAABACAAAAAPAQAAZHJzL3NoYXBleG1sLnhtbFBLBQYAAAAABgAG&#10;AFsBAAC5AwAAAAA=&#10;" path="m16193,0c16193,953,15240,24765,9525,29528c3810,35243,3810,24765,3810,24765c3810,25718,0,33338,0,40958c0,40958,6668,78105,7620,81915l953,109538c953,109538,8573,118110,18098,119063c27623,120968,40958,120968,40958,120968c40958,120968,58103,119063,61913,109538l52388,77153c52388,77153,54293,42863,56198,37148c57150,32385,16193,0,16193,0xe">
                          <v:path o:connectlocs="16193,0;9525,29528;3810,24765;0,40958;7620,81915;953,109538;18098,119063;40958,120968;61913,109538;52388,77153;56198,37148;16193,0" o:connectangles="0,0,0,0,0,0,0,0,0,0,0,0"/>
                          <v:fill on="t" focussize="0,0"/>
                          <v:stroke on="f" joinstyle="miter"/>
                          <v:imagedata o:title=""/>
                          <o:lock v:ext="edit" aspectratio="f"/>
                        </v:shape>
                        <v:shape id="图形 768" o:spid="_x0000_s1026" o:spt="100" style="position:absolute;left:4468176;top:3874770;height:36195;width:20955;v-text-anchor:middle;" fillcolor="#213C61" filled="t" stroked="f" coordsize="20955,36195" o:gfxdata="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Glii7sAAADc&#10;AAAADwAAAAAAAAABACAAAAAiAAAAZHJzL2Rvd25yZXYueG1sUEsBAhQAFAAAAAgAh07iQDMvBZ47&#10;AAAAOQAAABAAAAAAAAAAAQAgAAAACgEAAGRycy9zaGFwZXhtbC54bWxQSwUGAAAAAAYABgBbAQAA&#10;tAMAAAAA&#10;" path="m10478,34290c9525,35242,7620,36195,6668,36195c5715,36195,5715,36195,4763,36195c2858,36195,953,35242,0,34290c0,33338,0,32385,953,32385c1905,33338,3810,34290,5715,35242c6668,35242,8573,35242,9525,34290c12383,30480,16193,19050,16193,19050c16193,19050,19050,10477,19050,0c20003,0,20003,952,20955,1905c20955,11430,18098,20002,18098,20002c18098,19050,13335,30480,10478,34290xe">
                          <v:path o:connectlocs="10478,34290;6668,36195;4763,36195;0,34290;953,32385;5715,35242;9525,34290;16193,19050;19050,0;20955,1905;18098,20002;10478,34290" o:connectangles="0,0,0,0,0,0,0,0,0,0,0,0"/>
                          <v:fill on="t" focussize="0,0"/>
                          <v:stroke on="f" joinstyle="miter"/>
                          <v:imagedata o:title=""/>
                          <o:lock v:ext="edit" aspectratio="f"/>
                        </v:shape>
                      </v:group>
                      <v:shape id="图形 768" o:spid="_x0000_s1026" o:spt="100" style="position:absolute;left:4474844;top:3819469;height:97240;width:74294;v-text-anchor:middle;" fillcolor="#352E31" filled="t" stroked="f" coordsize="74294,97240" o:gfxdata="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pIB0W8AAAA&#10;3AAAAA8AAAAAAAAAAQAgAAAAIgAAAGRycy9kb3ducmV2LnhtbFBLAQIUABQAAAAIAIdO4kAzLwWe&#10;OwAAADkAAAAQAAAAAAAAAAEAIAAAAAsBAABkcnMvc2hhcGV4bWwueG1sUEsFBgAAAAAGAAYAWwEA&#10;ALUDAAAAAA==&#10;" path="m27623,56c27623,56,4763,56,4763,24821c4763,49586,10478,72446,0,76256c0,76256,9525,98163,36195,97211c62865,96258,74295,82923,74295,65778c74295,65778,61913,70541,56198,65778c50482,61016,49530,36251,47625,23868c45720,10533,40957,-897,27623,56xe">
                        <v:path o:connectlocs="27623,56;4763,24821;0,76256;36195,97211;74295,65778;56198,65778;47625,23868;27623,56" o:connectangles="0,0,0,0,0,0,0,0"/>
                        <v:fill on="t" focussize="0,0"/>
                        <v:stroke on="f" joinstyle="miter"/>
                        <v:imagedata o:title=""/>
                        <o:lock v:ext="edit" aspectratio="f"/>
                      </v:shape>
                    </v:group>
                    <v:group id="图形 768" o:spid="_x0000_s1026" o:spt="203" style="position:absolute;left:4372926;top:3548062;height:138112;width:165735;" coordorigin="4372926,3548062" coordsize="165735,138112" o:gfxdata="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bKUaS7AAAA3AAAAA8AAAAAAAAAAQAgAAAAIgAAAGRycy9kb3ducmV2LnhtbFBL&#10;AQIUABQAAAAIAIdO4kAzLwWeOwAAADkAAAAVAAAAAAAAAAEAIAAAAAoBAABkcnMvZ3JvdXBzaGFw&#10;ZXhtbC54bWxQSwUGAAAAAAYABgBgAQAAxwMAAAAA&#10;">
                      <o:lock v:ext="edit" aspectratio="f"/>
                      <v:group id="图形 768" o:spid="_x0000_s1026" o:spt="203" style="position:absolute;left:4466861;top:3548062;height:69685;width:71800;" coordorigin="4466861,3548062" coordsize="71800,69685"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shape id="图形 768" o:spid="_x0000_s1026" o:spt="100" style="position:absolute;left:4466861;top:3548062;height:57150;width:53702;v-text-anchor:middle;" fillcolor="#213561" filled="t" stroked="f" coordsize="53702,57150" o:gfxdata="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Stg68AAAA&#10;3AAAAA8AAAAAAAAAAQAgAAAAIgAAAGRycy9kb3ducmV2LnhtbFBLAQIUABQAAAAIAIdO4kAzLwWe&#10;OwAAADkAAAAQAAAAAAAAAAEAIAAAAAsBAABkcnMvc2hhcGV4bWwueG1sUEsFBgAAAAAGAAYAWwEA&#10;ALUDAAAAAA==&#10;" path="m363,57150c363,57150,-6304,19050,37511,0l53703,22860,363,57150xe">
                          <v:path o:connectlocs="363,57150;37511,0;53703,22860;363,57150" o:connectangles="0,0,0,0"/>
                          <v:fill on="t" focussize="0,0"/>
                          <v:stroke on="f" joinstyle="miter"/>
                          <v:imagedata o:title=""/>
                          <o:lock v:ext="edit" aspectratio="f"/>
                        </v:shape>
                        <v:shape id="图形 768" o:spid="_x0000_s1026" o:spt="100" style="position:absolute;left:4473892;top:3570922;height:46825;width:64769;v-text-anchor:middle;" fillcolor="#213561" filled="t" stroked="f" coordsize="64769,46825" o:gfxdata="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NX/DvQAA&#10;ANwAAAAPAAAAAAAAAAEAIAAAACIAAABkcnMvZG93bnJldi54bWxQSwECFAAUAAAACACHTuJAMy8F&#10;njsAAAA5AAAAEAAAAAAAAAABACAAAAAMAQAAZHJzL3NoYXBleG1sLnhtbFBLBQYAAAAABgAGAFsB&#10;AAC2AwAAAAA=&#10;" path="m0,43815c0,43815,35243,59055,64770,20955l46672,0,0,43815xe">
                          <v:path o:connectlocs="0,43815;64770,20955;46672,0;0,43815" o:connectangles="0,0,0,0"/>
                          <v:fill on="t" focussize="0,0"/>
                          <v:stroke on="f" joinstyle="miter"/>
                          <v:imagedata o:title=""/>
                          <o:lock v:ext="edit" aspectratio="f"/>
                        </v:shape>
                      </v:group>
                      <v:shape id="图形 768" o:spid="_x0000_s1026" o:spt="100" style="position:absolute;left:4372926;top:3656647;height:29527;width:37147;v-text-anchor:middle;" fillcolor="#213561" filled="t" stroked="f" coordsize="37147,29527" o:gfxdata="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o9I+3&#10;wAAAANwAAAAPAAAAAAAAAAEAIAAAACIAAABkcnMvZG93bnJldi54bWxQSwECFAAUAAAACACHTuJA&#10;My8FnjsAAAA5AAAAEAAAAAAAAAABACAAAAAPAQAAZHJzL3NoYXBleG1sLnhtbFBLBQYAAAAABgAG&#10;AFsBAAC5AwAAAAA=&#10;" path="m35243,0l11430,19050,0,29528,13335,21908,37148,2858xe">
                        <v:path o:connectlocs="35243,0;11430,19050;0,29528;13335,21908;37148,2858" o:connectangles="0,0,0,0,0"/>
                        <v:fill on="t" focussize="0,0"/>
                        <v:stroke on="f" joinstyle="miter"/>
                        <v:imagedata o:title=""/>
                        <o:lock v:ext="edit" aspectratio="f"/>
                      </v:shape>
                      <v:shape id="图形 768" o:spid="_x0000_s1026" o:spt="100" style="position:absolute;left:4418647;top:3569017;height:83820;width:103822;v-text-anchor:middle;" fillcolor="#4A65BC" filled="t" stroked="f" coordsize="103822,83820" o:gfxdata="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UzclvQAA&#10;ANwAAAAPAAAAAAAAAAEAIAAAACIAAABkcnMvZG93bnJldi54bWxQSwECFAAUAAAACACHTuJAMy8F&#10;njsAAAA5AAAAEAAAAAAAAAABACAAAAAMAQAAZHJzL3NoYXBleG1sLnhtbFBLBQYAAAAABgAGAFsB&#10;AAC2AwAAAAA=&#10;" path="m103822,1905c63817,43815,9525,83820,9525,83820l0,71438c0,71438,52388,28575,101917,0l103822,1905xe">
                        <v:path o:connectlocs="103822,1905;9525,83820;0,71438;101917,0;103822,1905" o:connectangles="0,0,0,0,0"/>
                        <v:fill on="t" focussize="0,0"/>
                        <v:stroke on="f" joinstyle="miter"/>
                        <v:imagedata o:title=""/>
                        <o:lock v:ext="edit" aspectratio="f"/>
                      </v:shape>
                      <v:shape id="图形 768" o:spid="_x0000_s1026" o:spt="100" style="position:absolute;left:4395161;top:3632834;height:38725;width:43488;v-text-anchor:middle;" fillcolor="#DEDEDE" filled="t" stroked="f" coordsize="43488,38725" o:gfxdata="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RB307sAAADc&#10;AAAADwAAAAAAAAABACAAAAAiAAAAZHJzL2Rvd25yZXYueG1sUEsBAhQAFAAAAAgAh07iQDMvBZ47&#10;AAAAOQAAABAAAAAAAAAAAQAgAAAACgEAAGRycy9zaGFwZXhtbC54bWxQSwUGAAAAAAYABgBbAQAA&#10;tAMAAAAA&#10;" path="m11103,38100c9198,39053,7293,39053,6341,37148l626,29528c-327,27623,-327,25718,1578,24765l33011,0,43488,13335,11103,38100xe">
                        <v:path o:connectlocs="11103,38100;6341,37148;626,29528;1578,24765;33011,0;43488,13335;11103,38100" o:connectangles="0,0,0,0,0,0,0"/>
                        <v:fill on="t" focussize="0,0"/>
                        <v:stroke on="f" joinstyle="miter"/>
                        <v:imagedata o:title=""/>
                        <o:lock v:ext="edit" aspectratio="f"/>
                      </v:shape>
                    </v:group>
                  </v:group>
                  <v:shape id="图形 768" o:spid="_x0000_s1026" o:spt="100" style="position:absolute;left:4052887;top:2190750;height:9525;width:9525;v-text-anchor:middle;" filled="f" stroked="t" coordsize="9525,9525" o:gfxdata="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wFgC8AAAA&#10;3AAAAA8AAAAAAAAAAQAgAAAAIgAAAGRycy9kb3ducmV2LnhtbFBLAQIUABQAAAAIAIdO4kAzLwWe&#10;OwAAADkAAAAQAAAAAAAAAAEAIAAAAAsBAABkcnMvc2hhcGV4bWwueG1sUEsFBgAAAAAGAAYAWwEA&#10;ALUDAAAAAA==&#10;" path="e">
                    <v:fill on="f" focussize="0,0"/>
                    <v:stroke color="#231F20" joinstyle="miter"/>
                    <v:imagedata o:title=""/>
                    <o:lock v:ext="edit" aspectratio="f"/>
                  </v:shape>
                  <v:group id="图形 768" o:spid="_x0000_s1026" o:spt="203" style="position:absolute;left:4578667;top:4102417;height:449579;width:437197;" coordorigin="4578667,4102417" coordsize="437197,449579" o:gfxdata="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mdarwvwAAANwAAAAPAAAAAAAAAAEAIAAAACIAAABkcnMvZG93bnJldi54&#10;bWxQSwECFAAUAAAACACHTuJAMy8FnjsAAAA5AAAAFQAAAAAAAAABACAAAAAOAQAAZHJzL2dyb3Vw&#10;c2hhcGV4bWwueG1sUEsFBgAAAAAGAAYAYAEAAMsDAAAAAA==&#10;">
                    <o:lock v:ext="edit" aspectratio="f"/>
                    <v:shape id="图形 768" o:spid="_x0000_s1026" o:spt="100" style="position:absolute;left:4772824;top:4173854;height:61912;width:14440;v-text-anchor:middle;" fillcolor="#E9E9E9" filled="t" stroked="f" coordsize="14440,61912" o:gfxdata="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QqYm7sAAADc&#10;AAAADwAAAAAAAAABACAAAAAiAAAAZHJzL2Rvd25yZXYueG1sUEsBAhQAFAAAAAgAh07iQDMvBZ47&#10;AAAAOQAAABAAAAAAAAAAAQAgAAAACgEAAGRycy9zaGFwZXhtbC54bWxQSwUGAAAAAAYABgBbAQAA&#10;tAMAAAAA&#10;" path="m3010,0c3010,0,-800,47625,153,54292c1105,60960,9678,61913,9678,61913l14440,58103,13488,1905,3010,0xe">
                      <v:path o:connectlocs="3010,0;153,54292;9678,61913;14440,58103;13488,1905;3010,0" o:connectangles="0,0,0,0,0,0"/>
                      <v:fill on="t" focussize="0,0"/>
                      <v:stroke on="f" joinstyle="miter"/>
                      <v:imagedata o:title=""/>
                      <o:lock v:ext="edit" aspectratio="f"/>
                    </v:shape>
                    <v:group id="图形 768" o:spid="_x0000_s1026" o:spt="203" style="position:absolute;left:4578667;top:4102417;height:179070;width:437197;" coordorigin="4578667,4102417" coordsize="437197,179070" o:gfxdata="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">
                      <o:lock v:ext="edit" aspectratio="f"/>
                      <v:group id="图形 768" o:spid="_x0000_s1026" o:spt="203" style="position:absolute;left:4850129;top:4133871;height:147616;width:165735;" coordorigin="4850129,4133871" coordsize="165735,147616" o:gfxdata="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o+gsAAAADcAAAADwAAAAAAAAABACAAAAAiAAAAZHJzL2Rvd25yZXYu&#10;eG1sUEsBAhQAFAAAAAgAh07iQDMvBZ47AAAAOQAAABUAAAAAAAAAAQAgAAAADwEAAGRycy9ncm91&#10;cHNoYXBleG1sLnhtbFBLBQYAAAAABgAGAGABAADMAwAAAAA=&#10;">
                        <o:lock v:ext="edit" aspectratio="f"/>
                        <v:shape id="图形 768" o:spid="_x0000_s1026" o:spt="100" style="position:absolute;left:4857749;top:4133871;height:83798;width:158114;v-text-anchor:middle;" fillcolor="#FD452B" filled="t" stroked="f" coordsize="158114,83798" o:gfxdata="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0NGw7sAAADc&#10;AAAADwAAAAAAAAABACAAAAAiAAAAZHJzL2Rvd25yZXYueG1sUEsBAhQAFAAAAAgAh07iQDMvBZ47&#10;AAAAOQAAABAAAAAAAAAAAQAgAAAACgEAAGRycy9zaGFwZXhtbC54bWxQSwUGAAAAAAYABgBbAQAA&#10;tAMAAAAA&#10;" path="m0,31411c0,31411,61913,-32406,158115,21886l138113,83799,0,31411xe">
                          <v:path o:connectlocs="0,31411;158115,21886;138113,83799;0,31411" o:connectangles="0,0,0,0"/>
                          <v:fill on="t" focussize="0,0"/>
                          <v:stroke on="f" joinstyle="miter"/>
                          <v:imagedata o:title=""/>
                          <o:lock v:ext="edit" aspectratio="f"/>
                        </v:shape>
                        <v:shape id="图形 768" o:spid="_x0000_s1026" o:spt="100" style="position:absolute;left:4850129;top:4191952;height:89534;width:144780;v-text-anchor:middle;" fillcolor="#FD452B" filled="t" stroked="f" coordsize="144780,89534" o:gfxdata="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IWaXb4A&#10;AADcAAAADwAAAAAAAAABACAAAAAiAAAAZHJzL2Rvd25yZXYueG1sUEsBAhQAFAAAAAgAh07iQDMv&#10;BZ47AAAAOQAAABAAAAAAAAAAAQAgAAAADQEAAGRycy9zaGFwZXhtbC54bWxQSwUGAAAAAAYABgBb&#10;AQAAtwMAAAAA&#10;" path="m0,0c0,0,20003,86677,130493,89535l144780,25717,0,0xe">
                          <v:path o:connectlocs="0,0;130493,89535;144780,25717;0,0" o:connectangles="0,0,0,0"/>
                          <v:fill on="t" focussize="0,0"/>
                          <v:stroke on="f" joinstyle="miter"/>
                          <v:imagedata o:title=""/>
                          <o:lock v:ext="edit" aspectratio="f"/>
                        </v:shape>
                      </v:group>
                      <v:shape id="图形 768" o:spid="_x0000_s1026" o:spt="100" style="position:absolute;left:4578667;top:4102417;height:32385;width:102869;v-text-anchor:middle;" fillcolor="#DEDEDE" filled="t" stroked="f" coordsize="102869,32385" o:gfxdata="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0hZAvQAA&#10;ANwAAAAPAAAAAAAAAAEAIAAAACIAAABkcnMvZG93bnJldi54bWxQSwECFAAUAAAACACHTuJAMy8F&#10;njsAAAA5AAAAEAAAAAAAAAABACAAAAAMAQAAZHJzL3NoYXBleG1sLnhtbFBLBQYAAAAABgAGAFsB&#10;AAC2AwAAAAA=&#10;" path="m102870,23813l35243,4763,0,0,32385,13335,100012,32385xe">
                        <v:path o:connectlocs="102870,23813;35243,4763;0,0;32385,13335;100012,32385" o:connectangles="0,0,0,0,0"/>
                        <v:fill on="t" focussize="0,0"/>
                        <v:stroke on="f" joinstyle="miter"/>
                        <v:imagedata o:title=""/>
                        <o:lock v:ext="edit" aspectratio="f"/>
                      </v:shape>
                      <v:shape id="图形 768" o:spid="_x0000_s1026" o:spt="100" style="position:absolute;left:4716779;top:4124325;height:97154;width:282892;v-text-anchor:middle;" fillcolor="#FF704D" filled="t" stroked="f" coordsize="282892,97154" o:gfxdata="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jDi4L4A&#10;AADcAAAADwAAAAAAAAABACAAAAAiAAAAZHJzL2Rvd25yZXYueG1sUEsBAhQAFAAAAAgAh07iQDMv&#10;BZ47AAAAOQAAABAAAAAAAAAAAQAgAAAADQEAAGRycy9zaGFwZXhtbC54bWxQSwUGAAAAAAYABgBb&#10;AQAAtwMAAAAA&#10;" path="m281940,97155c149543,80010,0,35242,0,35242l9525,0c9525,0,160973,38100,282893,91440l281940,97155xe">
                        <v:path o:connectlocs="281940,97155;0,35242;9525,0;282893,91440;281940,97155" o:connectangles="0,0,0,0,0"/>
                        <v:fill on="t" focussize="0,0"/>
                        <v:stroke on="f" joinstyle="miter"/>
                        <v:imagedata o:title=""/>
                        <o:lock v:ext="edit" aspectratio="f"/>
                      </v:shape>
                      <v:shape id="图形 768" o:spid="_x0000_s1026" o:spt="100" style="position:absolute;left:4647062;top:4105090;height:62097;width:104007;v-text-anchor:middle;" fillcolor="#DEDEDE" filled="t" stroked="f" coordsize="104007,62097" o:gfxdata="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PuF2vQAA&#10;ANwAAAAPAAAAAAAAAAEAIAAAACIAAABkcnMvZG93bnJldi54bWxQSwECFAAUAAAACACHTuJAMy8F&#10;njsAAAA5AAAAEAAAAAAAAAABACAAAAAMAQAAZHJzL3NoYXBleG1sLnhtbFBLBQYAAAAABgAGAFsB&#10;AAC2AwAAAAA=&#10;" path="m5900,37332c2090,36380,-768,31617,185,27807l5900,5900c6852,2090,11615,-768,15425,185l104007,24950,93530,62097,5900,37332xe">
                        <v:path o:connectlocs="5900,37332;185,27807;5900,5900;15425,185;104007,24950;93530,62097;5900,37332" o:connectangles="0,0,0,0,0,0,0"/>
                        <v:fill on="t" focussize="0,0"/>
                        <v:stroke on="f" joinstyle="miter"/>
                        <v:imagedata o:title=""/>
                        <o:lock v:ext="edit" aspectratio="f"/>
                      </v:shape>
                    </v:group>
                    <v:group id="图形 768" o:spid="_x0000_s1026" o:spt="203" style="position:absolute;left:4807966;top:4150995;height:80705;width:47666;" coordorigin="4807966,4150995" coordsize="47666,80705"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shape id="图形 768" o:spid="_x0000_s1026" o:spt="100" style="position:absolute;left:4819649;top:4211002;height:20697;width:17145;v-text-anchor:middle;" fillcolor="#FFC59E" filled="t" stroked="f" coordsize="17145,20697" o:gfxdata="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lh8T6/&#10;AAAA3AAAAA8AAAAAAAAAAQAgAAAAIgAAAGRycy9kb3ducmV2LnhtbFBLAQIUABQAAAAIAIdO4kAz&#10;LwWeOwAAADkAAAAQAAAAAAAAAAEAIAAAAA4BAABkcnMvc2hhcGV4bWwueG1sUEsFBgAAAAAGAAYA&#10;WwEAALgDAAAAAA==&#10;" path="m1905,2857l0,19050c0,19050,9525,23813,17145,17145l17145,0,1905,2857xe">
                        <v:path o:connectlocs="1905,2857;0,19050;17145,17145;17145,0;1905,2857" o:connectangles="0,0,0,0,0"/>
                        <v:fill on="t" focussize="0,0"/>
                        <v:stroke on="f" joinstyle="miter"/>
                        <v:imagedata o:title=""/>
                        <o:lock v:ext="edit" aspectratio="f"/>
                      </v:shape>
                      <v:shape id="图形 768" o:spid="_x0000_s1026" o:spt="100" style="position:absolute;left:4807966;top:4170930;height:49033;width:34796;v-text-anchor:middle;" fillcolor="#FFC59E" filled="t" stroked="f" coordsize="34796,49033" o:gfxdata="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y0Ccb4A&#10;AADcAAAADwAAAAAAAAABACAAAAAiAAAAZHJzL2Rvd25yZXYueG1sUEsBAhQAFAAAAAgAh07iQDMv&#10;BZ47AAAAOQAAABAAAAAAAAAAAQAgAAAADQEAAGRycy9zaGFwZXhtbC54bWxQSwUGAAAAAAYABgBb&#10;AQAAtwMAAAAA&#10;" path="m13588,67c13588,67,6920,1019,3110,12449c3110,12449,-6415,38167,7873,45787c21208,54359,28828,43882,31685,38167c33590,32452,35495,13402,34543,10544c32638,8639,18350,-886,13588,67xe">
                        <v:path o:connectlocs="13588,67;3110,12449;7873,45787;31685,38167;34543,10544;13588,67" o:connectangles="0,0,0,0,0,0"/>
                        <v:fill on="t" focussize="0,0"/>
                        <v:stroke on="f" joinstyle="miter"/>
                        <v:imagedata o:title=""/>
                        <o:lock v:ext="edit" aspectratio="f"/>
                      </v:shape>
                      <v:shape id="图形 768" o:spid="_x0000_s1026" o:spt="100" style="position:absolute;left:4813934;top:4166541;height:50442;width:40376;v-text-anchor:middle;" fillcolor="#352E31" filled="t" stroked="f" coordsize="40376,50442" o:gfxdata="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IFLlm8AAAA&#10;3AAAAA8AAAAAAAAAAQAgAAAAIgAAAGRycy9kb3ducmV2LnhtbFBLAQIUABQAAAAIAIdO4kAzLwWe&#10;OwAAADkAAAAQAAAAAAAAAAEAIAAAAAsBAABkcnMvc2hhcGV4bWwueG1sUEsFBgAAAAAGAAYAWwEA&#10;ALUDAAAAAA==&#10;" path="m0,7314c0,7314,1905,13981,10477,19696c19050,26364,16192,33031,16192,36841c15240,40651,17145,49224,17145,49224c17145,49224,18098,51129,22860,50176c26670,49224,29527,47319,32385,43509c35242,39699,37148,35889,40005,26364c41910,16839,36195,7314,29527,3504c21907,1599,6667,-5069,0,7314xe">
                        <v:path o:connectlocs="0,7314;10477,19696;16192,36841;17145,49224;22860,50176;32385,43509;40005,26364;29527,3504;0,7314" o:connectangles="0,0,0,0,0,0,0,0,0"/>
                        <v:fill on="t" focussize="0,0"/>
                        <v:stroke on="f" joinstyle="miter"/>
                        <v:imagedata o:title=""/>
                        <o:lock v:ext="edit" aspectratio="f"/>
                      </v:shape>
                      <v:shape id="图形 768" o:spid="_x0000_s1026" o:spt="100" style="position:absolute;left:4827183;top:4196326;height:14496;width:11992;v-text-anchor:middle;" fillcolor="#FFC59E" filled="t" stroked="f" coordsize="11992,14496" o:gfxdata="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nm1y/&#10;AAAA3AAAAA8AAAAAAAAAAQAgAAAAIgAAAGRycy9kb3ducmV2LnhtbFBLAQIUABQAAAAIAIdO4kAz&#10;LwWeOwAAADkAAAAQAAAAAAAAAAEAIAAAAA4BAABkcnMvc2hhcGV4bWwueG1sUEsFBgAAAAAGAAYA&#10;WwEAALgDAAAAAA==&#10;" path="m1991,4199c1991,4199,3896,-1516,8658,389c13421,2294,12468,8961,9611,11819c7706,14676,2943,15629,1038,12771c-867,9914,86,8009,1991,4199xe">
                        <v:path o:connectlocs="1991,4199;8658,389;9611,11819;1038,12771;1991,4199" o:connectangles="0,0,0,0,0"/>
                        <v:fill on="t" focussize="0,0"/>
                        <v:stroke on="f" joinstyle="miter"/>
                        <v:imagedata o:title=""/>
                        <o:lock v:ext="edit" aspectratio="f"/>
                      </v:shape>
                      <v:shape id="图形 768" o:spid="_x0000_s1026" o:spt="100" style="position:absolute;left:4834889;top:4185284;height:31432;width:20743;v-text-anchor:middle;" fillcolor="#352E31" filled="t" stroked="f" coordsize="20743,31432" o:gfxdata="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szI8bsAAADc&#10;AAAADwAAAAAAAAABACAAAAAiAAAAZHJzL2Rvd25yZXYueG1sUEsBAhQAFAAAAAgAh07iQDMvBZ47&#10;AAAAOQAAABAAAAAAAAAAAQAgAAAACgEAAGRycy9zaGFwZXhtbC54bWxQSwUGAAAAAAYABgBbAQAA&#10;tAMAAAAA&#10;" path="m0,27623l10477,15240,15240,0,19050,3810c19050,3810,22860,7620,19050,15240c19050,15240,13335,30480,2858,31433l0,27623xe">
                        <v:path o:connectlocs="0,27623;10477,15240;15240,0;19050,3810;19050,15240;2858,31433;0,27623" o:connectangles="0,0,0,0,0,0,0"/>
                        <v:fill on="t" focussize="0,0"/>
                        <v:stroke on="f" joinstyle="miter"/>
                        <v:imagedata o:title=""/>
                        <o:lock v:ext="edit" aspectratio="f"/>
                      </v:shape>
                      <v:shape id="图形 768" o:spid="_x0000_s1026" o:spt="100" style="position:absolute;left:4827195;top:4183379;height:18097;width:7693;v-text-anchor:middle;" fillcolor="#352E31" filled="t" stroked="f" coordsize="7693,18097" o:gfxdata="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XL+x&#10;wAAAANwAAAAPAAAAAAAAAAEAIAAAACIAAABkcnMvZG93bnJldi54bWxQSwECFAAUAAAACACHTuJA&#10;My8FnjsAAAA5AAAAEAAAAAAAAAABACAAAAAPAQAAZHJzL3NoYXBleG1sLnhtbFBLBQYAAAAABgAG&#10;AFsBAAC5AwAAAAA=&#10;" path="m74,4763c74,4763,1026,13335,74,18098c74,18098,3884,17145,5789,10478c7694,3810,7694,0,7694,0c7694,0,-879,0,74,4763xe">
                        <v:path o:connectlocs="74,4763;74,18098;5789,10478;7694,0;74,4763" o:connectangles="0,0,0,0,0"/>
                        <v:fill on="t" focussize="0,0"/>
                        <v:stroke on="f" joinstyle="miter"/>
                        <v:imagedata o:title=""/>
                        <o:lock v:ext="edit" aspectratio="f"/>
                      </v:shape>
                      <v:shape id="图形 768" o:spid="_x0000_s1026" o:spt="100" style="position:absolute;left:4810600;top:4150995;height:39052;width:44367;v-text-anchor:middle;" fillcolor="#352E31" filled="t" stroked="f" coordsize="44367,39052" o:gfxdata="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evzWm/&#10;AAAA3AAAAA8AAAAAAAAAAQAgAAAAIgAAAGRycy9kb3ducmV2LnhtbFBLAQIUABQAAAAIAIdO4kAz&#10;LwWeOwAAADkAAAAQAAAAAAAAAAEAIAAAAA4BAABkcnMvc2hhcGV4bWwueG1sUEsFBgAAAAAGAAYA&#10;WwEAALgDAAAAAA==&#10;" path="m43339,38100c43339,38100,46196,27622,42386,23813c38576,20002,27146,15240,21431,11430c15716,7620,12859,0,12859,0c12859,0,7144,4763,6191,12383l1429,3810c1429,3810,-4286,18097,7144,27622c17621,38100,24289,39052,24289,39052l43339,38100xe">
                        <v:path o:connectlocs="43339,38100;42386,23813;21431,11430;12859,0;6191,12383;1429,3810;7144,27622;24289,39052;43339,38100" o:connectangles="0,0,0,0,0,0,0,0,0"/>
                        <v:fill on="t" focussize="0,0"/>
                        <v:stroke on="f" joinstyle="miter"/>
                        <v:imagedata o:title=""/>
                        <o:lock v:ext="edit" aspectratio="f"/>
                      </v:shape>
                    </v:group>
                    <v:shape id="图形 768" o:spid="_x0000_s1026" o:spt="100" style="position:absolute;left:4763240;top:4523422;height:28575;width:40216;v-text-anchor:middle;" fillcolor="#CCF7FF" filled="t" stroked="f" coordsize="40216,28575" o:gfxdata="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kr7cS/&#10;AAAA3AAAAA8AAAAAAAAAAQAgAAAAIgAAAGRycy9kb3ducmV2LnhtbFBLAQIUABQAAAAIAIdO4kAz&#10;LwWeOwAAADkAAAAQAAAAAAAAAAEAIAAAAA4BAABkcnMvc2hhcGV4bWwueG1sUEsFBgAAAAAGAAYA&#10;WwEAALgDAAAAAA==&#10;" path="m24024,0l22119,12383c22119,12383,5927,22860,212,24765c212,24765,-1693,28575,5927,28575c13547,28575,40217,26670,40217,26670c40217,26670,39264,20003,37359,12383c33549,3810,24024,0,24024,0xe">
                      <v:path o:connectlocs="24024,0;22119,12383;212,24765;5927,28575;40217,26670;37359,12383;24024,0" o:connectangles="0,0,0,0,0,0,0"/>
                      <v:fill on="t" focussize="0,0"/>
                      <v:stroke on="f" joinstyle="miter"/>
                      <v:imagedata o:title=""/>
                      <o:lock v:ext="edit" aspectratio="f"/>
                    </v:shape>
                    <v:shape id="图形 768" o:spid="_x0000_s1026" o:spt="100" style="position:absolute;left:4837855;top:4516754;height:33726;width:37038;v-text-anchor:middle;" fillcolor="#CCF7FF" filled="t" stroked="f" coordsize="37038,33726" o:gfxdata="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kqNwvQAA&#10;ANwAAAAPAAAAAAAAAAEAIAAAACIAAABkcnMvZG93bnJldi54bWxQSwECFAAUAAAACACHTuJAMy8F&#10;njsAAAA5AAAAEAAAAAAAAAABACAAAAAMAQAAZHJzL3NoYXBleG1sLnhtbFBLBQYAAAAABgAGAFsB&#10;AAC2AwAAAAA=&#10;" path="m17036,0l18941,14288c18941,14288,8464,25717,844,29528c844,29528,-2966,35242,5606,33338c14179,31433,37039,24765,37039,24765c37039,24765,35134,16192,31324,11430c28466,6667,17036,0,17036,0xe">
                      <v:path o:connectlocs="17036,0;18941,14288;844,29528;5606,33338;37039,24765;31324,11430;17036,0" o:connectangles="0,0,0,0,0,0,0"/>
                      <v:fill on="t" focussize="0,0"/>
                      <v:stroke on="f" joinstyle="miter"/>
                      <v:imagedata o:title=""/>
                      <o:lock v:ext="edit" aspectratio="f"/>
                    </v:shape>
                    <v:shape id="图形 768" o:spid="_x0000_s1026" o:spt="100" style="position:absolute;left:4802504;top:4346257;height:182879;width:68580;v-text-anchor:middle;" fillcolor="#213561" filled="t" stroked="f" coordsize="68580,182879" o:gfxdata="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d194q/&#10;AAAA3AAAAA8AAAAAAAAAAQAgAAAAIgAAAGRycy9kb3ducmV2LnhtbFBLAQIUABQAAAAIAIdO4kAz&#10;LwWeOwAAADkAAAAQAAAAAAAAAAEAIAAAAA4BAABkcnMvc2hhcGV4bWwueG1sUEsFBgAAAAAGAAYA&#10;WwEAALgDAAAAAA==&#10;" path="m0,33338c0,33338,6668,81915,10478,102870c10478,102870,45720,167640,55245,182880l68580,180022,36195,99060c36195,99060,41910,31433,44768,15240l29528,0,0,33338xe">
                      <v:path o:connectlocs="0,33338;10478,102870;55245,182880;68580,180022;36195,99060;44768,15240;29528,0;0,33338" o:connectangles="0,0,0,0,0,0,0,0"/>
                      <v:fill on="t" focussize="0,0"/>
                      <v:stroke on="f" joinstyle="miter"/>
                      <v:imagedata o:title=""/>
                      <o:lock v:ext="edit" aspectratio="f"/>
                    </v:shape>
                    <v:shape id="图形 768" o:spid="_x0000_s1026" o:spt="100" style="position:absolute;left:4762499;top:4331017;height:203835;width:85039;v-text-anchor:middle;" fillcolor="#28487A" filled="t" stroked="f" coordsize="85039,203835" o:gfxdata="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H4xa8AAAA&#10;3AAAAA8AAAAAAAAAAQAgAAAAIgAAAGRycy9kb3ducmV2LnhtbFBLAQIUABQAAAAIAIdO4kAzLwWe&#10;OwAAADkAAAAQAAAAAAAAAAEAIAAAAAsBAABkcnMvc2hhcGV4bWwueG1sUEsFBgAAAAAGAAYAWwEA&#10;ALUDAAAAAA==&#10;" path="m22860,10478c22860,10478,5715,70485,0,104775c0,104775,18098,188595,22860,203835l37148,203835c37148,203835,27623,121920,26670,107633c26670,107633,56198,60960,66675,45720c66675,45720,81915,33338,83820,30480c83820,30480,85725,14288,84773,7620c84773,953,54292,0,54292,0l22860,10478xe">
                      <v:path o:connectlocs="22860,10478;0,104775;22860,203835;37148,203835;26670,107633;66675,45720;83820,30480;84773,7620;54292,0;22860,10478" o:connectangles="0,0,0,0,0,0,0,0,0,0"/>
                      <v:fill on="t" focussize="0,0"/>
                      <v:stroke on="f" joinstyle="miter"/>
                      <v:imagedata o:title=""/>
                      <o:lock v:ext="edit" aspectratio="f"/>
                    </v:shape>
                    <v:shape id="图形 768" o:spid="_x0000_s1026" o:spt="100" style="position:absolute;left:4791953;top:4220510;height:59071;width:47698;v-text-anchor:middle;" fillcolor="#CCF7FF" filled="t" stroked="f" coordsize="47698,59071" o:gfxdata="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I5Pyr4A&#10;AADcAAAADwAAAAAAAAABACAAAAAiAAAAZHJzL2Rvd25yZXYueG1sUEsBAhQAFAAAAAgAh07iQDMv&#10;BZ47AAAAOQAAABAAAAAAAAAAAQAgAAAADQEAAGRycy9zaGFwZXhtbC54bWxQSwUGAAAAAAYABgBb&#10;AQAAtwMAAAAA&#10;" path="m1979,50499c5789,50499,9599,53357,8646,58119c8646,58119,8646,59072,8646,59072c17219,56214,25791,53357,35316,51452c37221,50499,39126,50499,40079,49547c42936,40974,45794,32402,47699,22877c43889,17162,38174,11447,30554,8589c26744,6684,25791,3827,26744,969c18171,17,7694,17,7694,17c7694,17,-879,-936,74,11447c74,12399,1026,33354,1979,50499xe">
                      <v:path o:connectlocs="1979,50499;8646,58119;8646,59072;35316,51452;40079,49547;47699,22877;30554,8589;26744,969;7694,17;74,11447;1979,50499" o:connectangles="0,0,0,0,0,0,0,0,0,0,0"/>
                      <v:fill on="t" focussize="0,0"/>
                      <v:stroke on="f" joinstyle="miter"/>
                      <v:imagedata o:title=""/>
                      <o:lock v:ext="edit" aspectratio="f"/>
                    </v:shape>
                    <v:group id="图形 768" o:spid="_x0000_s1026" o:spt="203" style="position:absolute;left:4725785;top:4128134;height:124777;width:84416;" coordorigin="4725785,4128134" coordsize="84416,124777" o:gfxdata="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KV5frm7AAAA3AAAAA8AAAAAAAAAAQAgAAAAIgAAAGRycy9kb3ducmV2LnhtbFBL&#10;AQIUABQAAAAIAIdO4kAzLwWeOwAAADkAAAAVAAAAAAAAAAEAIAAAAAoBAABkcnMvZ3JvdXBzaGFw&#10;ZXhtbC54bWxQSwUGAAAAAAYABgBgAQAAxwMAAAAA&#10;">
                      <o:lock v:ext="edit" aspectratio="f"/>
                      <v:shape id="图形 768" o:spid="_x0000_s1026" o:spt="100" style="position:absolute;left:4725785;top:4128134;height:30480;width:18764;v-text-anchor:middle;" fillcolor="#FFC59E" filled="t" stroked="f" coordsize="18764,30480" o:gfxdata="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ka5zq/&#10;AAAA3AAAAA8AAAAAAAAAAQAgAAAAIgAAAGRycy9kb3ducmV2LnhtbFBLAQIUABQAAAAIAIdO4kAz&#10;LwWeOwAAADkAAAAQAAAAAAAAAAEAIAAAAA4BAABkcnMvc2hhcGV4bWwueG1sUEsFBgAAAAAGAAYA&#10;WwEAALgDAAAAAA==&#10;" path="m11949,30480l11949,25718c11949,25718,16712,19050,17664,15240c18617,11430,19569,4762,17664,1905c14807,-952,6234,0,4329,953c2424,1905,-1386,8573,519,14287c2424,20003,6234,22860,6234,22860l6234,29528,11949,30480xe">
                        <v:path o:connectlocs="11949,30480;11949,25718;17664,15240;17664,1905;4329,953;519,14287;6234,22860;6234,29528;11949,30480" o:connectangles="0,0,0,0,0,0,0,0,0"/>
                        <v:fill on="t" focussize="0,0"/>
                        <v:stroke on="f" joinstyle="miter"/>
                        <v:imagedata o:title=""/>
                        <o:lock v:ext="edit" aspectratio="f"/>
                      </v:shape>
                      <v:shape id="图形 768" o:spid="_x0000_s1026" o:spt="100" style="position:absolute;left:4729162;top:4153700;height:99212;width:81040;v-text-anchor:middle;" fillcolor="#CCF7FF" filled="t" stroked="f" coordsize="81040,99212" o:gfxdata="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1adgugAAANwA&#10;AAAPAAAAAAAAAAEAIAAAACIAAABkcnMvZG93bnJldi54bWxQSwECFAAUAAAACACHTuJAMy8FnjsA&#10;AAA5AAAAEAAAAAAAAAABACAAAAAJAQAAZHJzL3NoYXBleG1sLnhtbFBLBQYAAAAABgAGAFsBAACz&#10;AwAAAAA=&#10;" path="m80963,68732c80963,68732,62865,66827,54292,67780c45720,68732,15240,60160,15240,60160c15240,60160,11430,16345,10477,152c10477,152,3810,-800,0,2057c0,2057,0,54445,2858,73495l9525,78257c9525,78257,57150,95402,64770,99212c64770,99212,73342,95402,77152,91592c81915,86830,80963,68732,80963,68732xe">
                        <v:path o:connectlocs="80963,68732;54292,67780;15240,60160;10477,152;0,2057;2858,73495;9525,78257;64770,99212;77152,91592;80963,68732" o:connectangles="0,0,0,0,0,0,0,0,0,0"/>
                        <v:fill on="t" focussize="0,0"/>
                        <v:stroke on="f" joinstyle="miter"/>
                        <v:imagedata o:title=""/>
                        <o:lock v:ext="edit" aspectratio="f"/>
                      </v:shape>
                    </v:group>
                    <v:shape id="图形 768" o:spid="_x0000_s1026" o:spt="100" style="position:absolute;left:4815839;top:4220527;height:12382;width:29527;v-text-anchor:middle;" fillcolor="#CCF7FF" filled="t" stroked="f" coordsize="29527,12382" o:gfxdata="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YQhrW/&#10;AAAA3AAAAA8AAAAAAAAAAQAgAAAAIgAAAGRycy9kb3ducmV2LnhtbFBLAQIUABQAAAAIAIdO4kAz&#10;LwWeOwAAADkAAAAQAAAAAAAAAAEAIAAAAA4BAABkcnMvc2hhcGV4bWwueG1sUEsFBgAAAAAGAAYA&#10;WwEAALgDAAAAAA==&#10;" path="m0,1905l7620,0c7620,0,20002,0,26670,3810l29527,12382c29527,11430,6668,3810,0,1905xe">
                      <v:path o:connectlocs="0,1905;7620,0;26670,3810;29527,12382;0,1905" o:connectangles="0,0,0,0,0"/>
                      <v:fill on="t" focussize="0,0"/>
                      <v:stroke on="f" joinstyle="miter"/>
                      <v:imagedata o:title=""/>
                      <o:lock v:ext="edit" aspectratio="f"/>
                    </v:shape>
                    <v:shape id="图形 768" o:spid="_x0000_s1026" o:spt="100" style="position:absolute;left:4783454;top:4219422;height:139919;width:72390;v-text-anchor:middle;" fillcolor="#4A65BC" filled="t" stroked="f" coordsize="72390,139919" o:gfxdata="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AW6T6/&#10;AAAA3AAAAA8AAAAAAAAAAQAgAAAAIgAAAGRycy9kb3ducmV2LnhtbFBLAQIUABQAAAAIAIdO4kAz&#10;LwWeOwAAADkAAAAQAAAAAAAAAAEAIAAAAA4BAABkcnMvc2hhcGV4bWwueG1sUEsFBgAAAAAGAAYA&#10;WwEAALgDAAAAAA==&#10;" path="m10478,74447c9525,83020,5715,104927,2858,111595c0,119215,0,123977,0,123977c0,129692,11430,136360,22860,139217c34290,142075,55245,135407,61913,133502c68580,131597,67628,125882,67628,125882c68580,118262,72390,54445,72390,54445c71438,37300,66675,15392,62865,11582c59055,7772,47625,4915,41910,2057c36195,-800,30480,152,30480,152c35243,2057,38100,6820,38100,20155c39053,33490,30480,45872,23813,48730c17145,50635,11430,43967,11430,43967l11430,40157c11430,40157,10478,43967,10478,47777c9525,51587,10478,70637,10478,74447xe">
                      <v:path o:connectlocs="10478,74447;2858,111595;0,123977;22860,139217;61913,133502;67628,125882;72390,54445;62865,11582;41910,2057;30480,152;38100,20155;23813,48730;11430,43967;11430,40157;10478,47777;10478,74447" o:connectangles="0,0,0,0,0,0,0,0,0,0,0,0,0,0,0,0"/>
                      <v:fill on="t" focussize="0,0"/>
                      <v:stroke on="f" joinstyle="miter"/>
                      <v:imagedata o:title=""/>
                      <o:lock v:ext="edit" aspectratio="f"/>
                    </v:shape>
                    <v:shape id="图形 768" o:spid="_x0000_s1026" o:spt="100" style="position:absolute;left:4793932;top:4220527;height:55244;width:31564;v-text-anchor:middle;" fillcolor="#213C61" filled="t" stroked="f" coordsize="31564,55244" o:gfxdata="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Pr/FvQAA&#10;ANwAAAAPAAAAAAAAAAEAIAAAACIAAABkcnMvZG93bnJldi54bWxQSwECFAAUAAAACACHTuJAMy8F&#10;njsAAAA5AAAAEAAAAAAAAAABACAAAAAMAQAAZHJzL3NoYXBleG1sLnhtbFBLBQYAAAAABgAGAFsB&#10;AAC2AwAAAAA=&#10;" path="m9525,55245c15240,55245,23813,48577,28575,39052c33338,29527,31432,14288,29527,6667c28575,3810,27622,1905,26670,0c25717,0,24765,0,23813,0c25717,1905,26670,3810,28575,7620c30480,15240,32385,29527,27622,38100c22860,46672,14288,53340,9525,52388c6667,51435,1905,49530,0,47625c0,48577,0,49530,0,50482c2857,52388,6667,54292,9525,54292c8572,55245,9525,55245,9525,55245xe">
                      <v:path o:connectlocs="9525,55245;28575,39052;29527,6667;26670,0;23813,0;28575,7620;27622,38100;9525,52388;0,47625;0,50482;9525,54292;9525,55245" o:connectangles="0,0,0,0,0,0,0,0,0,0,0,0"/>
                      <v:fill on="t" focussize="0,0"/>
                      <v:stroke on="f" joinstyle="miter"/>
                      <v:imagedata o:title=""/>
                      <o:lock v:ext="edit" aspectratio="f"/>
                    </v:shape>
                  </v:group>
                </v:group>
                <v:shape id="文本框 1" o:spid="_x0000_s1026" o:spt="202" type="#_x0000_t202" style="position:absolute;left:7481;top:4014;height:2792;width:7468;" filled="f" stroked="f" coordsize="21600,21600" o:gfxdata="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J/yIi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4"/>
                          <w:spacing w:line="312" w:lineRule="auto"/>
                          <w:rPr>
                            <w:rFonts w:ascii="汉仪粗圆简" w:eastAsia="汉仪粗圆简" w:hAnsiTheme="minorBidi"/>
                            <w:b/>
                            <w:bCs/>
                            <w:color w:val="ED7D31" w:themeColor="accent2"/>
                            <w:kern w:val="24"/>
                            <w:sz w:val="20"/>
                            <w:szCs w:val="20"/>
                            <w14:textFill>
                              <w14:solidFill>
                                <w14:schemeClr w14:val="accent2"/>
                              </w14:solidFill>
                            </w14:textFill>
                          </w:rPr>
                        </w:pPr>
                        <w:r>
                          <w:rPr>
                            <w:rFonts w:hint="eastAsia" w:ascii="汉仪粗圆简" w:eastAsia="汉仪粗圆简" w:hAnsiTheme="minorBidi"/>
                            <w:b/>
                            <w:bCs/>
                            <w:color w:val="ED7D31" w:themeColor="accent2"/>
                            <w:kern w:val="24"/>
                            <w:sz w:val="20"/>
                            <w:szCs w:val="20"/>
                            <w14:textFill>
                              <w14:solidFill>
                                <w14:schemeClr w14:val="accent2"/>
                              </w14:solidFill>
                            </w14:textFill>
                          </w:rPr>
                          <w:t>每天努力一点点 1.01</w:t>
                        </w:r>
                        <w:r>
                          <w:rPr>
                            <w:rFonts w:hint="eastAsia" w:ascii="汉仪粗圆简" w:eastAsia="汉仪粗圆简" w:hAnsiTheme="minorBidi"/>
                            <w:b/>
                            <w:bCs/>
                            <w:color w:val="ED7D31" w:themeColor="accent2"/>
                            <w:kern w:val="24"/>
                            <w:sz w:val="20"/>
                            <w:szCs w:val="20"/>
                            <w:vertAlign w:val="superscript"/>
                            <w14:textFill>
                              <w14:solidFill>
                                <w14:schemeClr w14:val="accent2"/>
                              </w14:solidFill>
                            </w14:textFill>
                          </w:rPr>
                          <w:t>365</w:t>
                        </w:r>
                        <w:r>
                          <w:rPr>
                            <w:rFonts w:hint="eastAsia" w:ascii="汉仪粗圆简" w:eastAsia="汉仪粗圆简" w:hAnsiTheme="minorBidi"/>
                            <w:b/>
                            <w:bCs/>
                            <w:color w:val="ED7D31" w:themeColor="accent2"/>
                            <w:kern w:val="24"/>
                            <w:sz w:val="20"/>
                            <w:szCs w:val="20"/>
                            <w14:textFill>
                              <w14:solidFill>
                                <w14:schemeClr w14:val="accent2"/>
                              </w14:solidFill>
                            </w14:textFill>
                          </w:rPr>
                          <w:t>=37.8</w:t>
                        </w:r>
                      </w:p>
                      <w:p>
                        <w:pPr>
                          <w:pStyle w:val="4"/>
                          <w:spacing w:line="312" w:lineRule="auto"/>
                          <w:rPr>
                            <w:rFonts w:ascii="汉仪粗圆简" w:eastAsia="汉仪粗圆简" w:hAnsiTheme="minorBidi"/>
                            <w:b/>
                            <w:bCs/>
                            <w:color w:val="ED7D31" w:themeColor="accent2"/>
                            <w:kern w:val="24"/>
                            <w:sz w:val="20"/>
                            <w:szCs w:val="20"/>
                            <w14:textFill>
                              <w14:solidFill>
                                <w14:schemeClr w14:val="accent2"/>
                              </w14:solidFill>
                            </w14:textFill>
                          </w:rPr>
                        </w:pPr>
                        <w:r>
                          <w:rPr>
                            <w:rFonts w:hint="eastAsia" w:ascii="汉仪粗圆简" w:eastAsia="汉仪粗圆简" w:hAnsiTheme="minorBidi"/>
                            <w:b/>
                            <w:bCs/>
                            <w:color w:val="ED7D31" w:themeColor="accent2"/>
                            <w:kern w:val="24"/>
                            <w:sz w:val="20"/>
                            <w:szCs w:val="20"/>
                            <w14:textFill>
                              <w14:solidFill>
                                <w14:schemeClr w14:val="accent2"/>
                              </w14:solidFill>
                            </w14:textFill>
                          </w:rPr>
                          <w:t>每天再努力一点点1.01</w:t>
                        </w:r>
                        <w:r>
                          <w:rPr>
                            <w:rFonts w:hint="eastAsia" w:ascii="汉仪粗圆简" w:eastAsia="汉仪粗圆简" w:hAnsiTheme="minorBidi"/>
                            <w:b/>
                            <w:bCs/>
                            <w:color w:val="ED7D31" w:themeColor="accent2"/>
                            <w:kern w:val="24"/>
                            <w:sz w:val="20"/>
                            <w:szCs w:val="20"/>
                            <w:vertAlign w:val="superscript"/>
                            <w14:textFill>
                              <w14:solidFill>
                                <w14:schemeClr w14:val="accent2"/>
                              </w14:solidFill>
                            </w14:textFill>
                          </w:rPr>
                          <w:t>365</w:t>
                        </w:r>
                        <w:r>
                          <w:rPr>
                            <w:rFonts w:hint="eastAsia" w:ascii="汉仪粗圆简" w:eastAsia="汉仪粗圆简" w:hAnsiTheme="minorBidi"/>
                            <w:b/>
                            <w:bCs/>
                            <w:color w:val="ED7D31" w:themeColor="accent2"/>
                            <w:kern w:val="24"/>
                            <w:sz w:val="20"/>
                            <w:szCs w:val="20"/>
                            <w14:textFill>
                              <w14:solidFill>
                                <w14:schemeClr w14:val="accent2"/>
                              </w14:solidFill>
                            </w14:textFill>
                          </w:rPr>
                          <w:t>=1377.4</w:t>
                        </w:r>
                      </w:p>
                      <w:p>
                        <w:pPr>
                          <w:pStyle w:val="4"/>
                          <w:spacing w:line="312" w:lineRule="auto"/>
                          <w:rPr>
                            <w:rFonts w:ascii="汉仪粗圆简" w:eastAsia="汉仪粗圆简" w:hAnsiTheme="minorBidi"/>
                            <w:b/>
                            <w:bCs/>
                            <w:color w:val="ED7D31" w:themeColor="accent2"/>
                            <w:kern w:val="24"/>
                            <w:sz w:val="20"/>
                            <w:szCs w:val="20"/>
                            <w14:textFill>
                              <w14:solidFill>
                                <w14:schemeClr w14:val="accent2"/>
                              </w14:solidFill>
                            </w14:textFill>
                          </w:rPr>
                        </w:pPr>
                        <w:r>
                          <w:rPr>
                            <w:rFonts w:hint="eastAsia" w:ascii="汉仪粗圆简" w:eastAsia="汉仪粗圆简" w:hAnsiTheme="minorBidi"/>
                            <w:b/>
                            <w:bCs/>
                            <w:color w:val="ED7D31" w:themeColor="accent2"/>
                            <w:kern w:val="24"/>
                            <w:sz w:val="20"/>
                            <w:szCs w:val="20"/>
                            <w14:textFill>
                              <w14:solidFill>
                                <w14:schemeClr w14:val="accent2"/>
                              </w14:solidFill>
                            </w14:textFill>
                          </w:rPr>
                          <w:t>每天懒惰一点点 0.99</w:t>
                        </w:r>
                        <w:r>
                          <w:rPr>
                            <w:rFonts w:hint="eastAsia" w:ascii="汉仪粗圆简" w:eastAsia="汉仪粗圆简" w:hAnsiTheme="minorBidi"/>
                            <w:b/>
                            <w:bCs/>
                            <w:color w:val="ED7D31" w:themeColor="accent2"/>
                            <w:kern w:val="24"/>
                            <w:sz w:val="20"/>
                            <w:szCs w:val="20"/>
                            <w:vertAlign w:val="superscript"/>
                            <w14:textFill>
                              <w14:solidFill>
                                <w14:schemeClr w14:val="accent2"/>
                              </w14:solidFill>
                            </w14:textFill>
                          </w:rPr>
                          <w:t>365</w:t>
                        </w:r>
                        <w:r>
                          <w:rPr>
                            <w:rFonts w:hint="eastAsia" w:ascii="汉仪粗圆简" w:eastAsia="汉仪粗圆简" w:hAnsiTheme="minorBidi"/>
                            <w:b/>
                            <w:bCs/>
                            <w:color w:val="ED7D31" w:themeColor="accent2"/>
                            <w:kern w:val="24"/>
                            <w:sz w:val="20"/>
                            <w:szCs w:val="20"/>
                            <w14:textFill>
                              <w14:solidFill>
                                <w14:schemeClr w14:val="accent2"/>
                              </w14:solidFill>
                            </w14:textFill>
                          </w:rPr>
                          <w:t>=0.03</w:t>
                        </w:r>
                      </w:p>
                    </w:txbxContent>
                  </v:textbox>
                </v:shape>
              </v:group>
            </w:pict>
          </mc:Fallback>
        </mc:AlternateContent>
      </w:r>
    </w:p>
    <w:p>
      <w:pPr>
        <w:spacing w:line="360" w:lineRule="auto"/>
        <w:ind w:right="-92" w:rightChars="-44"/>
        <w:rPr>
          <w:rFonts w:ascii="宋体" w:hAnsi="宋体" w:eastAsia="宋体" w:cs="宋体"/>
          <w:sz w:val="24"/>
        </w:rPr>
      </w:pPr>
      <w:r>
        <w:rPr>
          <w:rFonts w:hint="eastAsia" w:ascii="仿宋" w:hAnsi="仿宋" w:eastAsia="仿宋" w:cs="仿宋"/>
          <w:sz w:val="28"/>
          <w:szCs w:val="36"/>
        </w:rPr>
        <w:drawing>
          <wp:anchor distT="0" distB="0" distL="114300" distR="114300" simplePos="0" relativeHeight="251822080" behindDoc="1" locked="0" layoutInCell="1" allowOverlap="1">
            <wp:simplePos x="0" y="0"/>
            <wp:positionH relativeFrom="column">
              <wp:posOffset>-1160145</wp:posOffset>
            </wp:positionH>
            <wp:positionV relativeFrom="page">
              <wp:posOffset>-62865</wp:posOffset>
            </wp:positionV>
            <wp:extent cx="7588250" cy="10734040"/>
            <wp:effectExtent l="0" t="0" r="1270" b="10160"/>
            <wp:wrapNone/>
            <wp:docPr id="543" name="图片 543"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543"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r>
        <mc:AlternateContent>
          <mc:Choice Requires="wpg">
            <w:drawing>
              <wp:anchor distT="0" distB="0" distL="114300" distR="114300" simplePos="0" relativeHeight="251693056" behindDoc="0" locked="0" layoutInCell="1" allowOverlap="1">
                <wp:simplePos x="0" y="0"/>
                <wp:positionH relativeFrom="column">
                  <wp:posOffset>-498475</wp:posOffset>
                </wp:positionH>
                <wp:positionV relativeFrom="paragraph">
                  <wp:posOffset>250190</wp:posOffset>
                </wp:positionV>
                <wp:extent cx="5399405" cy="1889125"/>
                <wp:effectExtent l="6350" t="6350" r="0" b="0"/>
                <wp:wrapNone/>
                <wp:docPr id="176" name="组合 18" descr="7b0a202020202274657874626f78223a20227b5c2263617465676f72795f69645c223a31303535372c5c2269645c223a32303334353338357d220a7d0a"/>
                <wp:cNvGraphicFramePr/>
                <a:graphic xmlns:a="http://schemas.openxmlformats.org/drawingml/2006/main">
                  <a:graphicData uri="http://schemas.microsoft.com/office/word/2010/wordprocessingGroup">
                    <wpg:wgp>
                      <wpg:cNvGrpSpPr/>
                      <wpg:grpSpPr>
                        <a:xfrm>
                          <a:off x="0" y="0"/>
                          <a:ext cx="5399405" cy="1889125"/>
                          <a:chOff x="5837" y="3444"/>
                          <a:chExt cx="7718" cy="4480"/>
                        </a:xfrm>
                      </wpg:grpSpPr>
                      <wps:wsp>
                        <wps:cNvPr id="177" name="圆角矩形 6"/>
                        <wps:cNvSpPr/>
                        <wps:spPr>
                          <a:xfrm>
                            <a:off x="5837" y="3444"/>
                            <a:ext cx="7519" cy="3934"/>
                          </a:xfrm>
                          <a:prstGeom prst="roundRect">
                            <a:avLst/>
                          </a:prstGeom>
                          <a:solidFill>
                            <a:srgbClr val="FEFFFF"/>
                          </a:solidFill>
                          <a:ln>
                            <a:solidFill>
                              <a:srgbClr val="FFB3B0"/>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78" name="任意多边形 7"/>
                        <wps:cNvSpPr/>
                        <wps:spPr>
                          <a:xfrm>
                            <a:off x="5849" y="3444"/>
                            <a:ext cx="7495" cy="530"/>
                          </a:xfrm>
                          <a:custGeom>
                            <a:avLst/>
                            <a:gdLst/>
                            <a:ahLst/>
                            <a:cxnLst>
                              <a:cxn ang="3">
                                <a:pos x="hc" y="t"/>
                              </a:cxn>
                              <a:cxn ang="cd2">
                                <a:pos x="l" y="vc"/>
                              </a:cxn>
                              <a:cxn ang="cd4">
                                <a:pos x="hc" y="b"/>
                              </a:cxn>
                              <a:cxn ang="0">
                                <a:pos x="r" y="vc"/>
                              </a:cxn>
                            </a:cxnLst>
                            <a:rect l="l" t="t" r="r" b="b"/>
                            <a:pathLst>
                              <a:path w="7495" h="530">
                                <a:moveTo>
                                  <a:pt x="644" y="0"/>
                                </a:moveTo>
                                <a:lnTo>
                                  <a:pt x="6851" y="0"/>
                                </a:lnTo>
                                <a:cubicBezTo>
                                  <a:pt x="7168" y="0"/>
                                  <a:pt x="7432" y="225"/>
                                  <a:pt x="7494" y="524"/>
                                </a:cubicBezTo>
                                <a:lnTo>
                                  <a:pt x="7495" y="530"/>
                                </a:lnTo>
                                <a:lnTo>
                                  <a:pt x="0" y="530"/>
                                </a:lnTo>
                                <a:lnTo>
                                  <a:pt x="1" y="524"/>
                                </a:lnTo>
                                <a:cubicBezTo>
                                  <a:pt x="62" y="225"/>
                                  <a:pt x="327" y="0"/>
                                  <a:pt x="644" y="0"/>
                                </a:cubicBezTo>
                                <a:close/>
                              </a:path>
                            </a:pathLst>
                          </a:custGeom>
                          <a:solidFill>
                            <a:srgbClr val="FFB3B0"/>
                          </a:solidFill>
                          <a:ln>
                            <a:noFill/>
                          </a:ln>
                        </wps:spPr>
                        <wps:style>
                          <a:lnRef idx="2">
                            <a:schemeClr val="accent1">
                              <a:shade val="50000"/>
                            </a:schemeClr>
                          </a:lnRef>
                          <a:fillRef idx="1">
                            <a:schemeClr val="accent1"/>
                          </a:fillRef>
                          <a:effectRef idx="0">
                            <a:schemeClr val="accent1"/>
                          </a:effectRef>
                          <a:fontRef idx="minor">
                            <a:schemeClr val="lt1"/>
                          </a:fontRef>
                        </wps:style>
                        <wps:bodyPr/>
                      </wps:wsp>
                      <wpg:grpSp>
                        <wpg:cNvPr id="179" name="组合 16"/>
                        <wpg:cNvGrpSpPr/>
                        <wpg:grpSpPr>
                          <a:xfrm>
                            <a:off x="5856" y="4668"/>
                            <a:ext cx="7480" cy="1726"/>
                            <a:chOff x="5856" y="4668"/>
                            <a:chExt cx="7480" cy="1726"/>
                          </a:xfrm>
                        </wpg:grpSpPr>
                        <wps:wsp>
                          <wps:cNvPr id="180" name="直接连接符 9"/>
                          <wps:cNvCnPr/>
                          <wps:spPr>
                            <a:xfrm>
                              <a:off x="5856" y="4668"/>
                              <a:ext cx="7481" cy="0"/>
                            </a:xfrm>
                            <a:prstGeom prst="line">
                              <a:avLst/>
                            </a:prstGeom>
                            <a:ln w="12700" cmpd="sng">
                              <a:solidFill>
                                <a:srgbClr val="D8D9D9"/>
                              </a:solidFill>
                              <a:prstDash val="dash"/>
                            </a:ln>
                          </wps:spPr>
                          <wps:style>
                            <a:lnRef idx="1">
                              <a:schemeClr val="accent1"/>
                            </a:lnRef>
                            <a:fillRef idx="0">
                              <a:schemeClr val="accent1"/>
                            </a:fillRef>
                            <a:effectRef idx="0">
                              <a:schemeClr val="accent1"/>
                            </a:effectRef>
                            <a:fontRef idx="minor">
                              <a:schemeClr val="tx1"/>
                            </a:fontRef>
                          </wps:style>
                          <wps:bodyPr/>
                        </wps:wsp>
                        <wps:wsp>
                          <wps:cNvPr id="181" name="直接连接符 10"/>
                          <wps:cNvCnPr/>
                          <wps:spPr>
                            <a:xfrm>
                              <a:off x="5856" y="5531"/>
                              <a:ext cx="7481" cy="0"/>
                            </a:xfrm>
                            <a:prstGeom prst="line">
                              <a:avLst/>
                            </a:prstGeom>
                            <a:ln w="12700" cmpd="sng">
                              <a:solidFill>
                                <a:srgbClr val="D8D9D9"/>
                              </a:solidFill>
                              <a:prstDash val="dash"/>
                            </a:ln>
                          </wps:spPr>
                          <wps:style>
                            <a:lnRef idx="1">
                              <a:schemeClr val="accent1"/>
                            </a:lnRef>
                            <a:fillRef idx="0">
                              <a:schemeClr val="accent1"/>
                            </a:fillRef>
                            <a:effectRef idx="0">
                              <a:schemeClr val="accent1"/>
                            </a:effectRef>
                            <a:fontRef idx="minor">
                              <a:schemeClr val="tx1"/>
                            </a:fontRef>
                          </wps:style>
                          <wps:bodyPr/>
                        </wps:wsp>
                        <wps:wsp>
                          <wps:cNvPr id="182" name="直接连接符 11"/>
                          <wps:cNvCnPr/>
                          <wps:spPr>
                            <a:xfrm>
                              <a:off x="5856" y="6394"/>
                              <a:ext cx="7481" cy="0"/>
                            </a:xfrm>
                            <a:prstGeom prst="line">
                              <a:avLst/>
                            </a:prstGeom>
                            <a:ln w="12700" cmpd="sng">
                              <a:solidFill>
                                <a:srgbClr val="D8D9D9"/>
                              </a:solidFill>
                              <a:prstDash val="dash"/>
                            </a:ln>
                          </wps:spPr>
                          <wps:style>
                            <a:lnRef idx="1">
                              <a:schemeClr val="accent1"/>
                            </a:lnRef>
                            <a:fillRef idx="0">
                              <a:schemeClr val="accent1"/>
                            </a:fillRef>
                            <a:effectRef idx="0">
                              <a:schemeClr val="accent1"/>
                            </a:effectRef>
                            <a:fontRef idx="minor">
                              <a:schemeClr val="tx1"/>
                            </a:fontRef>
                          </wps:style>
                          <wps:bodyPr/>
                        </wps:wsp>
                      </wpg:grpSp>
                      <wpg:grpSp>
                        <wpg:cNvPr id="183" name="组合 17"/>
                        <wpg:cNvGrpSpPr/>
                        <wpg:grpSpPr>
                          <a:xfrm>
                            <a:off x="6039" y="4112"/>
                            <a:ext cx="433" cy="3050"/>
                            <a:chOff x="6039" y="3968"/>
                            <a:chExt cx="433" cy="3050"/>
                          </a:xfrm>
                        </wpg:grpSpPr>
                        <pic:pic xmlns:pic="http://schemas.openxmlformats.org/drawingml/2006/picture">
                          <pic:nvPicPr>
                            <pic:cNvPr id="184" name="图片 12" descr="资源 53"/>
                            <pic:cNvPicPr>
                              <a:picLocks noChangeAspect="1"/>
                            </pic:cNvPicPr>
                          </pic:nvPicPr>
                          <pic:blipFill>
                            <a:blip r:embed="rId63">
                              <a:extLst>
                                <a:ext uri="{96DAC541-7B7A-43D3-8B79-37D633B846F1}">
                                  <asvg:svgBlip xmlns:asvg="http://schemas.microsoft.com/office/drawing/2016/SVG/main" r:embed="rId64"/>
                                </a:ext>
                              </a:extLst>
                            </a:blip>
                            <a:stretch>
                              <a:fillRect/>
                            </a:stretch>
                          </pic:blipFill>
                          <pic:spPr>
                            <a:xfrm>
                              <a:off x="6074" y="6622"/>
                              <a:ext cx="398" cy="396"/>
                            </a:xfrm>
                            <a:prstGeom prst="rect">
                              <a:avLst/>
                            </a:prstGeom>
                            <a:pattFill>
                              <a:fgClr>
                                <a:srgbClr val="FFFFFF"/>
                              </a:fgClr>
                              <a:bgClr>
                                <a:srgbClr val="FFFFFF"/>
                              </a:bgClr>
                            </a:pattFill>
                          </pic:spPr>
                        </pic:pic>
                        <pic:pic xmlns:pic="http://schemas.openxmlformats.org/drawingml/2006/picture">
                          <pic:nvPicPr>
                            <pic:cNvPr id="185" name="图片 13" descr="资源 53"/>
                            <pic:cNvPicPr>
                              <a:picLocks noChangeAspect="1"/>
                            </pic:cNvPicPr>
                          </pic:nvPicPr>
                          <pic:blipFill>
                            <a:blip r:embed="rId63">
                              <a:extLst>
                                <a:ext uri="{96DAC541-7B7A-43D3-8B79-37D633B846F1}">
                                  <asvg:svgBlip xmlns:asvg="http://schemas.microsoft.com/office/drawing/2016/SVG/main" r:embed="rId64"/>
                                </a:ext>
                              </a:extLst>
                            </a:blip>
                            <a:stretch>
                              <a:fillRect/>
                            </a:stretch>
                          </pic:blipFill>
                          <pic:spPr>
                            <a:xfrm>
                              <a:off x="6039" y="5659"/>
                              <a:ext cx="397" cy="396"/>
                            </a:xfrm>
                            <a:prstGeom prst="rect">
                              <a:avLst/>
                            </a:prstGeom>
                            <a:pattFill>
                              <a:fgClr>
                                <a:srgbClr val="FFFFFF"/>
                              </a:fgClr>
                              <a:bgClr>
                                <a:srgbClr val="FFFFFF"/>
                              </a:bgClr>
                            </a:pattFill>
                          </pic:spPr>
                        </pic:pic>
                        <pic:pic xmlns:pic="http://schemas.openxmlformats.org/drawingml/2006/picture">
                          <pic:nvPicPr>
                            <pic:cNvPr id="186" name="图片 14" descr="资源 53"/>
                            <pic:cNvPicPr>
                              <a:picLocks noChangeAspect="1"/>
                            </pic:cNvPicPr>
                          </pic:nvPicPr>
                          <pic:blipFill>
                            <a:blip r:embed="rId63">
                              <a:extLst>
                                <a:ext uri="{96DAC541-7B7A-43D3-8B79-37D633B846F1}">
                                  <asvg:svgBlip xmlns:asvg="http://schemas.microsoft.com/office/drawing/2016/SVG/main" r:embed="rId64"/>
                                </a:ext>
                              </a:extLst>
                            </a:blip>
                            <a:stretch>
                              <a:fillRect/>
                            </a:stretch>
                          </pic:blipFill>
                          <pic:spPr>
                            <a:xfrm>
                              <a:off x="6039" y="4855"/>
                              <a:ext cx="397" cy="398"/>
                            </a:xfrm>
                            <a:prstGeom prst="rect">
                              <a:avLst/>
                            </a:prstGeom>
                            <a:pattFill>
                              <a:fgClr>
                                <a:srgbClr val="FFFFFF"/>
                              </a:fgClr>
                              <a:bgClr>
                                <a:srgbClr val="FFFFFF"/>
                              </a:bgClr>
                            </a:pattFill>
                          </pic:spPr>
                        </pic:pic>
                        <pic:pic xmlns:pic="http://schemas.openxmlformats.org/drawingml/2006/picture">
                          <pic:nvPicPr>
                            <pic:cNvPr id="187" name="图片 15" descr="资源 53"/>
                            <pic:cNvPicPr>
                              <a:picLocks noChangeAspect="1"/>
                            </pic:cNvPicPr>
                          </pic:nvPicPr>
                          <pic:blipFill>
                            <a:blip r:embed="rId63">
                              <a:extLst>
                                <a:ext uri="{96DAC541-7B7A-43D3-8B79-37D633B846F1}">
                                  <asvg:svgBlip xmlns:asvg="http://schemas.microsoft.com/office/drawing/2016/SVG/main" r:embed="rId64"/>
                                </a:ext>
                              </a:extLst>
                            </a:blip>
                            <a:stretch>
                              <a:fillRect/>
                            </a:stretch>
                          </pic:blipFill>
                          <pic:spPr>
                            <a:xfrm>
                              <a:off x="6040" y="3968"/>
                              <a:ext cx="397" cy="396"/>
                            </a:xfrm>
                            <a:prstGeom prst="rect">
                              <a:avLst/>
                            </a:prstGeom>
                            <a:pattFill>
                              <a:fgClr>
                                <a:srgbClr val="FFFFFF"/>
                              </a:fgClr>
                              <a:bgClr>
                                <a:srgbClr val="FFFFFF"/>
                              </a:bgClr>
                            </a:pattFill>
                          </pic:spPr>
                        </pic:pic>
                      </wpg:grpSp>
                      <wps:wsp>
                        <wps:cNvPr id="188" name="文本框 4"/>
                        <wps:cNvSpPr txBox="1"/>
                        <wps:spPr>
                          <a:xfrm>
                            <a:off x="6331" y="3839"/>
                            <a:ext cx="7224" cy="4085"/>
                          </a:xfrm>
                          <a:prstGeom prst="rect">
                            <a:avLst/>
                          </a:prstGeom>
                          <a:noFill/>
                        </wps:spPr>
                        <wps:txbx>
                          <w:txbxContent>
                            <w:p>
                              <w:pPr>
                                <w:pStyle w:val="4"/>
                                <w:spacing w:line="120" w:lineRule="auto"/>
                                <w:textAlignment w:val="top"/>
                                <w:rPr>
                                  <w:rFonts w:ascii="汉仪帅线体W" w:hAnsi="Times New Roman" w:eastAsia="汉仪帅线体W"/>
                                  <w:b/>
                                  <w:bCs/>
                                  <w:color w:val="545454"/>
                                  <w:kern w:val="24"/>
                                </w:rPr>
                              </w:pPr>
                              <w:r>
                                <w:rPr>
                                  <w:rFonts w:hint="eastAsia" w:ascii="汉仪帅线体W" w:hAnsi="Times New Roman" w:eastAsia="汉仪帅线体W"/>
                                  <w:b/>
                                  <w:bCs/>
                                  <w:color w:val="545454"/>
                                  <w:kern w:val="24"/>
                                </w:rPr>
                                <w:t>本课时的学习之旅即将结束，我觉得</w:t>
                              </w:r>
                            </w:p>
                            <w:p>
                              <w:pPr>
                                <w:pStyle w:val="4"/>
                                <w:spacing w:line="120" w:lineRule="auto"/>
                                <w:textAlignment w:val="top"/>
                                <w:rPr>
                                  <w:b/>
                                  <w:bCs/>
                                </w:rPr>
                              </w:pPr>
                              <w:r>
                                <w:rPr>
                                  <w:rFonts w:hint="eastAsia" w:ascii="汉仪帅线体W" w:hAnsi="Times New Roman" w:eastAsia="汉仪帅线体W"/>
                                  <w:b/>
                                  <w:bCs/>
                                  <w:color w:val="545454"/>
                                  <w:kern w:val="24"/>
                                </w:rPr>
                                <w:t>我印象最深刻的是：</w:t>
                              </w:r>
                            </w:p>
                            <w:p>
                              <w:pPr>
                                <w:pStyle w:val="4"/>
                                <w:spacing w:line="120" w:lineRule="auto"/>
                                <w:textAlignment w:val="top"/>
                                <w:rPr>
                                  <w:rFonts w:ascii="汉仪帅线体W" w:hAnsi="Times New Roman" w:eastAsia="汉仪帅线体W"/>
                                  <w:b/>
                                  <w:bCs/>
                                  <w:color w:val="545454"/>
                                  <w:kern w:val="24"/>
                                </w:rPr>
                              </w:pPr>
                              <w:r>
                                <w:rPr>
                                  <w:rFonts w:hint="eastAsia" w:ascii="汉仪帅线体W" w:hAnsi="Times New Roman" w:eastAsia="汉仪帅线体W"/>
                                  <w:b/>
                                  <w:bCs/>
                                  <w:color w:val="545454"/>
                                  <w:kern w:val="24"/>
                                </w:rPr>
                                <w:t>让我最困惑思考的是：</w:t>
                              </w:r>
                            </w:p>
                            <w:p>
                              <w:pPr>
                                <w:pStyle w:val="4"/>
                                <w:spacing w:line="120" w:lineRule="auto"/>
                                <w:textAlignment w:val="top"/>
                                <w:rPr>
                                  <w:rFonts w:ascii="汉仪帅线体W" w:hAnsi="Times New Roman" w:eastAsia="汉仪帅线体W"/>
                                  <w:b/>
                                  <w:bCs/>
                                  <w:color w:val="545454"/>
                                  <w:kern w:val="24"/>
                                </w:rPr>
                              </w:pPr>
                              <w:r>
                                <w:rPr>
                                  <w:rFonts w:hint="eastAsia" w:ascii="汉仪帅线体W" w:hAnsi="Times New Roman" w:eastAsia="汉仪帅线体W"/>
                                  <w:b/>
                                  <w:bCs/>
                                  <w:color w:val="545454"/>
                                  <w:kern w:val="24"/>
                                </w:rPr>
                                <w:t>我最</w:t>
                              </w:r>
                              <w:r>
                                <w:rPr>
                                  <w:rFonts w:hint="eastAsia" w:ascii="汉仪帅线体W" w:hAnsi="Times New Roman" w:eastAsia="汉仪帅线体W"/>
                                  <w:b/>
                                  <w:bCs/>
                                  <w:color w:val="545454"/>
                                  <w:kern w:val="24"/>
                                  <w:u w:val="single"/>
                                </w:rPr>
                                <w:t xml:space="preserve">       </w:t>
                              </w:r>
                              <w:r>
                                <w:rPr>
                                  <w:rFonts w:hint="eastAsia" w:ascii="汉仪帅线体W" w:hAnsi="Times New Roman" w:eastAsia="汉仪帅线体W"/>
                                  <w:b/>
                                  <w:bCs/>
                                  <w:color w:val="545454"/>
                                  <w:kern w:val="24"/>
                                </w:rPr>
                                <w:t>的是：</w:t>
                              </w:r>
                            </w:p>
                          </w:txbxContent>
                        </wps:txbx>
                        <wps:bodyPr wrap="square" rtlCol="0" anchor="ctr">
                          <a:noAutofit/>
                        </wps:bodyPr>
                      </wps:wsp>
                    </wpg:wgp>
                  </a:graphicData>
                </a:graphic>
              </wp:anchor>
            </w:drawing>
          </mc:Choice>
          <mc:Fallback>
            <w:pict>
              <v:group id="组合 18" o:spid="_x0000_s1026" o:spt="203" alt="7b0a202020202274657874626f78223a20227b5c2263617465676f72795f69645c223a31303535372c5c2269645c223a32303334353338357d220a7d0a" style="position:absolute;left:0pt;margin-left:-39.25pt;margin-top:19.7pt;height:148.75pt;width:425.15pt;z-index:251693056;mso-width-relative:page;mso-height-relative:page;" coordorigin="5837,3444" coordsize="7718,4480" o:gfxdata="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">
                <o:lock v:ext="edit" aspectratio="f"/>
                <v:roundrect id="圆角矩形 6" o:spid="_x0000_s1026" o:spt="2" style="position:absolute;left:5837;top:3444;height:3934;width:7519;" fillcolor="#FEFFFF" filled="t" stroked="t" coordsize="21600,21600" arcsize="0.166666666666667" o:gfxdata="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ekAFvQAA&#10;ANwAAAAPAAAAAAAAAAEAIAAAACIAAABkcnMvZG93bnJldi54bWxQSwECFAAUAAAACACHTuJAMy8F&#10;njsAAAA5AAAAEAAAAAAAAAABACAAAAAMAQAAZHJzL3NoYXBleG1sLnhtbFBLBQYAAAAABgAGAFsB&#10;AAC2AwAAAAA=&#10;">
                  <v:fill on="t" focussize="0,0"/>
                  <v:stroke weight="1pt" color="#FFB3B0 [3204]" miterlimit="8" joinstyle="miter"/>
                  <v:imagedata o:title=""/>
                  <o:lock v:ext="edit" aspectratio="f"/>
                </v:roundrect>
                <v:shape id="任意多边形 7" o:spid="_x0000_s1026" o:spt="100" style="position:absolute;left:5849;top:3444;height:530;width:7495;" fillcolor="#FFB3B0" filled="t" stroked="f" coordsize="7495,530" o:gfxdata="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8Idv&#10;wAAAANwAAAAPAAAAAAAAAAEAIAAAACIAAABkcnMvZG93bnJldi54bWxQSwECFAAUAAAACACHTuJA&#10;My8FnjsAAAA5AAAAEAAAAAAAAAABACAAAAAPAQAAZHJzL3NoYXBleG1sLnhtbFBLBQYAAAAABgAG&#10;AFsBAAC5AwAAAAA=&#10;" path="m644,0l6851,0c7168,0,7432,225,7494,524l7495,530,0,530,1,524c62,225,327,0,644,0xe">
                  <v:path o:connectlocs="3747,0;0,265;3747,530;7495,265" o:connectangles="0,164,82,0"/>
                  <v:fill on="t" focussize="0,0"/>
                  <v:stroke on="f" weight="1pt" miterlimit="8" joinstyle="miter"/>
                  <v:imagedata o:title=""/>
                  <o:lock v:ext="edit" aspectratio="f"/>
                </v:shape>
                <v:group id="组合 16" o:spid="_x0000_s1026" o:spt="203" style="position:absolute;left:5856;top:4668;height:1726;width:7480;" coordorigin="5856,4668" coordsize="7480,1726" o:gfxdata="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SmRzG+AAAA3AAAAA8AAAAAAAAAAQAgAAAAIgAAAGRycy9kb3ducmV2Lnht&#10;bFBLAQIUABQAAAAIAIdO4kAzLwWeOwAAADkAAAAVAAAAAAAAAAEAIAAAAA0BAABkcnMvZ3JvdXBz&#10;aGFwZXhtbC54bWxQSwUGAAAAAAYABgBgAQAAygMAAAAA&#10;">
                  <o:lock v:ext="edit" aspectratio="f"/>
                  <v:line id="直接连接符 9" o:spid="_x0000_s1026" o:spt="20" style="position:absolute;left:5856;top:4668;height:0;width:7481;" filled="f" stroked="t" coordsize="21600,21600" o:gfxdata="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RVkw74A&#10;AADcAAAADwAAAAAAAAABACAAAAAiAAAAZHJzL2Rvd25yZXYueG1sUEsBAhQAFAAAAAgAh07iQDMv&#10;BZ47AAAAOQAAABAAAAAAAAAAAQAgAAAADQEAAGRycy9zaGFwZXhtbC54bWxQSwUGAAAAAAYABgBb&#10;AQAAtwMAAAAA&#10;">
                    <v:fill on="f" focussize="0,0"/>
                    <v:stroke weight="1pt" color="#D8D9D9 [3204]" miterlimit="8" joinstyle="miter" dashstyle="dash"/>
                    <v:imagedata o:title=""/>
                    <o:lock v:ext="edit" aspectratio="f"/>
                  </v:line>
                  <v:line id="直接连接符 10" o:spid="_x0000_s1026" o:spt="20" style="position:absolute;left:5856;top:5531;height:0;width:7481;" filled="f" stroked="t" coordsize="21600,21600" o:gfxdata="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lnBWLsAAADc&#10;AAAADwAAAAAAAAABACAAAAAiAAAAZHJzL2Rvd25yZXYueG1sUEsBAhQAFAAAAAgAh07iQDMvBZ47&#10;AAAAOQAAABAAAAAAAAAAAQAgAAAACgEAAGRycy9zaGFwZXhtbC54bWxQSwUGAAAAAAYABgBbAQAA&#10;tAMAAAAA&#10;">
                    <v:fill on="f" focussize="0,0"/>
                    <v:stroke weight="1pt" color="#D8D9D9 [3204]" miterlimit="8" joinstyle="miter" dashstyle="dash"/>
                    <v:imagedata o:title=""/>
                    <o:lock v:ext="edit" aspectratio="f"/>
                  </v:line>
                  <v:line id="直接连接符 11" o:spid="_x0000_s1026" o:spt="20" style="position:absolute;left:5856;top:6394;height:0;width:7481;" filled="f" stroked="t" coordsize="21600,21600" o:gfxdata="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otfL7sAAADc&#10;AAAADwAAAAAAAAABACAAAAAiAAAAZHJzL2Rvd25yZXYueG1sUEsBAhQAFAAAAAgAh07iQDMvBZ47&#10;AAAAOQAAABAAAAAAAAAAAQAgAAAACgEAAGRycy9zaGFwZXhtbC54bWxQSwUGAAAAAAYABgBbAQAA&#10;tAMAAAAA&#10;">
                    <v:fill on="f" focussize="0,0"/>
                    <v:stroke weight="1pt" color="#D8D9D9 [3204]" miterlimit="8" joinstyle="miter" dashstyle="dash"/>
                    <v:imagedata o:title=""/>
                    <o:lock v:ext="edit" aspectratio="f"/>
                  </v:line>
                </v:group>
                <v:group id="组合 17" o:spid="_x0000_s1026" o:spt="203" style="position:absolute;left:6039;top:4112;height:3050;width:433;" coordorigin="6039,3968" coordsize="433,3050" o:gfxdata="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JsA/L0AAADcAAAADwAAAAAAAAABACAAAAAiAAAAZHJzL2Rvd25yZXYueG1s&#10;UEsBAhQAFAAAAAgAh07iQDMvBZ47AAAAOQAAABUAAAAAAAAAAQAgAAAADAEAAGRycy9ncm91cHNo&#10;YXBleG1sLnhtbFBLBQYAAAAABgAGAGABAADJAwAAAAA=&#10;">
                  <o:lock v:ext="edit" aspectratio="f"/>
                  <v:shape id="图片 12" o:spid="_x0000_s1026" o:spt="75" alt="资源 53" type="#_x0000_t75" style="position:absolute;left:6074;top:6622;height:396;width:398;" fillcolor="#FFFFFF" filled="t" o:preferrelative="t" stroked="f" coordsize="21600,21600" o:gfxdata="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AcgNugAAANwA&#10;AAAPAAAAAAAAAAEAIAAAACIAAABkcnMvZG93bnJldi54bWxQSwECFAAUAAAACACHTuJAMy8FnjsA&#10;AAA5AAAAEAAAAAAAAAABACAAAAAJAQAAZHJzL3NoYXBleG1sLnhtbFBLBQYAAAAABgAGAFsBAACz&#10;AwAAAAA=&#10;">
                    <v:fill type="pattern" on="t" color2="#FFFFFF" focussize="0,0"/>
                    <v:stroke on="f"/>
                    <v:imagedata r:id="rId65" o:title=""/>
                    <o:lock v:ext="edit" aspectratio="t"/>
                  </v:shape>
                  <v:shape id="图片 13" o:spid="_x0000_s1026" o:spt="75" alt="资源 53" type="#_x0000_t75" style="position:absolute;left:6039;top:5659;height:396;width:397;" fillcolor="#FFFFFF" filled="t" o:preferrelative="t" stroked="f" coordsize="21600,21600" o:gfxdata="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p8x274A&#10;AADcAAAADwAAAAAAAAABACAAAAAiAAAAZHJzL2Rvd25yZXYueG1sUEsBAhQAFAAAAAgAh07iQDMv&#10;BZ47AAAAOQAAABAAAAAAAAAAAQAgAAAADQEAAGRycy9zaGFwZXhtbC54bWxQSwUGAAAAAAYABgBb&#10;AQAAtwMAAAAA&#10;">
                    <v:fill type="pattern" on="t" color2="#FFFFFF" focussize="0,0"/>
                    <v:stroke on="f"/>
                    <v:imagedata r:id="rId66" o:title=""/>
                    <o:lock v:ext="edit" aspectratio="t"/>
                  </v:shape>
                  <v:shape id="图片 14" o:spid="_x0000_s1026" o:spt="75" alt="资源 53" type="#_x0000_t75" style="position:absolute;left:6039;top:4855;height:398;width:397;" fillcolor="#FFFFFF" filled="t" o:preferrelative="t" stroked="f" coordsize="21600,21600" o:gfxdata="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ASqG7sAAADc&#10;AAAADwAAAAAAAAABACAAAAAiAAAAZHJzL2Rvd25yZXYueG1sUEsBAhQAFAAAAAgAh07iQDMvBZ47&#10;AAAAOQAAABAAAAAAAAAAAQAgAAAACgEAAGRycy9zaGFwZXhtbC54bWxQSwUGAAAAAAYABgBbAQAA&#10;tAMAAAAA&#10;">
                    <v:fill type="pattern" on="t" color2="#FFFFFF" focussize="0,0"/>
                    <v:stroke on="f"/>
                    <v:imagedata r:id="rId67" o:title=""/>
                    <o:lock v:ext="edit" aspectratio="t"/>
                  </v:shape>
                  <v:shape id="图片 15" o:spid="_x0000_s1026" o:spt="75" alt="资源 53" type="#_x0000_t75" style="position:absolute;left:6040;top:3968;height:396;width:397;" fillcolor="#FFFFFF" filled="t" o:preferrelative="t" stroked="f" coordsize="21600,21600" o:gfxdata="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QEKN74A&#10;AADcAAAADwAAAAAAAAABACAAAAAiAAAAZHJzL2Rvd25yZXYueG1sUEsBAhQAFAAAAAgAh07iQDMv&#10;BZ47AAAAOQAAABAAAAAAAAAAAQAgAAAADQEAAGRycy9zaGFwZXhtbC54bWxQSwUGAAAAAAYABgBb&#10;AQAAtwMAAAAA&#10;">
                    <v:fill type="pattern" on="t" color2="#FFFFFF" focussize="0,0"/>
                    <v:stroke on="f"/>
                    <v:imagedata r:id="rId66" o:title=""/>
                    <o:lock v:ext="edit" aspectratio="t"/>
                  </v:shape>
                </v:group>
                <v:shape id="文本框 4" o:spid="_x0000_s1026" o:spt="202" type="#_x0000_t202" style="position:absolute;left:6331;top:3839;height:4085;width:7224;v-text-anchor:middle;" filled="f" stroked="f" coordsize="21600,21600" o:gfxdata="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5RqL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4"/>
                          <w:spacing w:line="120" w:lineRule="auto"/>
                          <w:textAlignment w:val="top"/>
                          <w:rPr>
                            <w:rFonts w:ascii="汉仪帅线体W" w:hAnsi="Times New Roman" w:eastAsia="汉仪帅线体W"/>
                            <w:b/>
                            <w:bCs/>
                            <w:color w:val="545454"/>
                            <w:kern w:val="24"/>
                          </w:rPr>
                        </w:pPr>
                        <w:r>
                          <w:rPr>
                            <w:rFonts w:hint="eastAsia" w:ascii="汉仪帅线体W" w:hAnsi="Times New Roman" w:eastAsia="汉仪帅线体W"/>
                            <w:b/>
                            <w:bCs/>
                            <w:color w:val="545454"/>
                            <w:kern w:val="24"/>
                          </w:rPr>
                          <w:t>本课时的学习之旅即将结束，我觉得</w:t>
                        </w:r>
                      </w:p>
                      <w:p>
                        <w:pPr>
                          <w:pStyle w:val="4"/>
                          <w:spacing w:line="120" w:lineRule="auto"/>
                          <w:textAlignment w:val="top"/>
                          <w:rPr>
                            <w:b/>
                            <w:bCs/>
                          </w:rPr>
                        </w:pPr>
                        <w:r>
                          <w:rPr>
                            <w:rFonts w:hint="eastAsia" w:ascii="汉仪帅线体W" w:hAnsi="Times New Roman" w:eastAsia="汉仪帅线体W"/>
                            <w:b/>
                            <w:bCs/>
                            <w:color w:val="545454"/>
                            <w:kern w:val="24"/>
                          </w:rPr>
                          <w:t>我印象最深刻的是：</w:t>
                        </w:r>
                      </w:p>
                      <w:p>
                        <w:pPr>
                          <w:pStyle w:val="4"/>
                          <w:spacing w:line="120" w:lineRule="auto"/>
                          <w:textAlignment w:val="top"/>
                          <w:rPr>
                            <w:rFonts w:ascii="汉仪帅线体W" w:hAnsi="Times New Roman" w:eastAsia="汉仪帅线体W"/>
                            <w:b/>
                            <w:bCs/>
                            <w:color w:val="545454"/>
                            <w:kern w:val="24"/>
                          </w:rPr>
                        </w:pPr>
                        <w:r>
                          <w:rPr>
                            <w:rFonts w:hint="eastAsia" w:ascii="汉仪帅线体W" w:hAnsi="Times New Roman" w:eastAsia="汉仪帅线体W"/>
                            <w:b/>
                            <w:bCs/>
                            <w:color w:val="545454"/>
                            <w:kern w:val="24"/>
                          </w:rPr>
                          <w:t>让我最困惑思考的是：</w:t>
                        </w:r>
                      </w:p>
                      <w:p>
                        <w:pPr>
                          <w:pStyle w:val="4"/>
                          <w:spacing w:line="120" w:lineRule="auto"/>
                          <w:textAlignment w:val="top"/>
                          <w:rPr>
                            <w:rFonts w:ascii="汉仪帅线体W" w:hAnsi="Times New Roman" w:eastAsia="汉仪帅线体W"/>
                            <w:b/>
                            <w:bCs/>
                            <w:color w:val="545454"/>
                            <w:kern w:val="24"/>
                          </w:rPr>
                        </w:pPr>
                        <w:r>
                          <w:rPr>
                            <w:rFonts w:hint="eastAsia" w:ascii="汉仪帅线体W" w:hAnsi="Times New Roman" w:eastAsia="汉仪帅线体W"/>
                            <w:b/>
                            <w:bCs/>
                            <w:color w:val="545454"/>
                            <w:kern w:val="24"/>
                          </w:rPr>
                          <w:t>我最</w:t>
                        </w:r>
                        <w:r>
                          <w:rPr>
                            <w:rFonts w:hint="eastAsia" w:ascii="汉仪帅线体W" w:hAnsi="Times New Roman" w:eastAsia="汉仪帅线体W"/>
                            <w:b/>
                            <w:bCs/>
                            <w:color w:val="545454"/>
                            <w:kern w:val="24"/>
                            <w:u w:val="single"/>
                          </w:rPr>
                          <w:t xml:space="preserve">       </w:t>
                        </w:r>
                        <w:r>
                          <w:rPr>
                            <w:rFonts w:hint="eastAsia" w:ascii="汉仪帅线体W" w:hAnsi="Times New Roman" w:eastAsia="汉仪帅线体W"/>
                            <w:b/>
                            <w:bCs/>
                            <w:color w:val="545454"/>
                            <w:kern w:val="24"/>
                          </w:rPr>
                          <w:t>的是：</w:t>
                        </w:r>
                      </w:p>
                    </w:txbxContent>
                  </v:textbox>
                </v:shape>
              </v:group>
            </w:pict>
          </mc:Fallback>
        </mc:AlternateContent>
      </w: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sz w:val="24"/>
        </w:rPr>
      </w:pPr>
    </w:p>
    <w:p>
      <w:pPr>
        <w:spacing w:line="360" w:lineRule="auto"/>
        <w:ind w:right="-92" w:rightChars="-44"/>
        <w:rPr>
          <w:rFonts w:ascii="宋体" w:hAnsi="宋体" w:eastAsia="宋体" w:cs="宋体"/>
          <w:b/>
          <w:bCs/>
          <w:sz w:val="24"/>
        </w:rPr>
      </w:pPr>
      <w:r>
        <w:rPr>
          <w:rFonts w:hint="eastAsia" w:ascii="宋体" w:hAnsi="宋体" w:eastAsia="宋体" w:cs="宋体"/>
          <w:b/>
          <w:bCs/>
          <w:sz w:val="24"/>
        </w:rPr>
        <w:t>三、设计理念阐述</w:t>
      </w:r>
    </w:p>
    <w:p>
      <w:pPr>
        <w:spacing w:line="360" w:lineRule="auto"/>
        <w:ind w:right="-92" w:rightChars="-44"/>
        <w:jc w:val="center"/>
        <w:rPr>
          <w:rFonts w:ascii="宋体" w:hAnsi="宋体" w:eastAsia="宋体" w:cs="宋体"/>
          <w:b/>
          <w:bCs/>
          <w:sz w:val="24"/>
        </w:rPr>
      </w:pPr>
      <w:r>
        <w:rPr>
          <w:rFonts w:hint="eastAsia" w:ascii="楷体" w:hAnsi="楷体" w:eastAsia="楷体" w:cs="楷体"/>
          <w:b/>
          <w:bCs/>
          <w:sz w:val="24"/>
        </w:rPr>
        <w:t>让热爱绽放 为生命加冕</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w:t>本课时作业适用于人教版小学数学六年级上册第六单元《百分数（一）》的第五课时“用百分数解决问题（二）”。在学生学习了百分数的意义和读、写法，百分数和分数、小数互化，求百分率与求一个数的百分之几是多少，求一个数比另一个数多（或少）百分之几的基础上，进一步学习比一个数多（或少）百分之几的数是多少。结合本单元作业设计基本理念和作业设计的基本策略，带着实现“目标---生活---作业---评价”的系统整合的思考，立足于学生核心素养的培养，整合单元整体发展的考量，从学生时代学情出发，结合学生生活认知水平与个体认知差异，注重与生活情境相关联，基于课程视域，更新数学作业观。有以下几点思考：</w:t>
      </w:r>
    </w:p>
    <w:p>
      <w:pPr>
        <w:spacing w:line="360" w:lineRule="auto"/>
        <w:ind w:left="-420" w:leftChars="-200" w:firstLine="480" w:firstLineChars="200"/>
        <w:jc w:val="left"/>
        <w:rPr>
          <w:rFonts w:ascii="楷体" w:hAnsi="楷体" w:eastAsia="楷体" w:cs="楷体"/>
          <w:b/>
          <w:bCs/>
          <w:sz w:val="24"/>
        </w:rPr>
      </w:pPr>
      <w:r>
        <w:rPr>
          <w:rFonts w:hint="eastAsia" w:ascii="楷体" w:hAnsi="楷体" w:eastAsia="楷体" w:cs="楷体"/>
          <w:sz w:val="24"/>
        </w:rPr>
        <mc:AlternateContent>
          <mc:Choice Requires="wps">
            <w:drawing>
              <wp:anchor distT="0" distB="0" distL="114300" distR="114300" simplePos="0" relativeHeight="251849728" behindDoc="0" locked="0" layoutInCell="1" allowOverlap="1">
                <wp:simplePos x="0" y="0"/>
                <wp:positionH relativeFrom="column">
                  <wp:posOffset>2519045</wp:posOffset>
                </wp:positionH>
                <wp:positionV relativeFrom="paragraph">
                  <wp:posOffset>803275</wp:posOffset>
                </wp:positionV>
                <wp:extent cx="365760" cy="278130"/>
                <wp:effectExtent l="0" t="0" r="0" b="0"/>
                <wp:wrapNone/>
                <wp:docPr id="312" name="文本框 312"/>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63.25pt;height:21.9pt;width:28.8pt;z-index:251849728;mso-width-relative:page;mso-height-relative:page;" filled="f" stroked="f" coordsize="21600,21600" o:gfxdata="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6n+K2dwAAAALAQAADwAAAAAAAAABACAAAAAi&#10;AAAAZHJzL2Rvd25yZXYueG1sUEsBAhQAFAAAAAgAh07iQAC66K0/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21</w:t>
                      </w:r>
                    </w:p>
                  </w:txbxContent>
                </v:textbox>
              </v:shape>
            </w:pict>
          </mc:Fallback>
        </mc:AlternateContent>
      </w:r>
      <w:r>
        <w:rPr>
          <w:rFonts w:hint="eastAsia" w:ascii="楷体" w:hAnsi="楷体" w:eastAsia="楷体" w:cs="楷体"/>
          <w:b/>
          <w:bCs/>
          <w:sz w:val="24"/>
        </w:rPr>
        <w:t>一、生命唤醒，寻找单位“1”</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w:t>本单元的六个课时分主题带学生发现百分数与我们日常的紧密联系，本课时以生命为主题关联百分数。生命教育是贯穿学生终身学习的主旋律，更是六年级学生在青春懵懂时期需要感召的，思考生命，珍惜生命，更寻找生命的价值与意义。并以苏炳添的人物自律唤醒学生自律中点滴进步，以中国精神和中国速度感召学生从小努力成为对社会有意义的人。</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w:t>本单元的一个难点在于寻找单位“1”，本课时从把方格图补充完整为入手让学生寻找单位1，在画图中感知。在</w:t>
      </w:r>
      <w:r>
        <w:rPr>
          <w:rFonts w:hint="eastAsia" w:ascii="楷体" w:hAnsi="楷体" w:eastAsia="楷体" w:cs="楷体"/>
          <w:sz w:val="24"/>
          <w:bdr w:val="single" w:color="auto" w:sz="4" w:space="0"/>
        </w:rPr>
        <w:t>身体自律</w:t>
      </w:r>
      <w:r>
        <w:rPr>
          <w:rFonts w:hint="eastAsia" w:ascii="楷体" w:hAnsi="楷体" w:eastAsia="楷体" w:cs="楷体"/>
          <w:sz w:val="24"/>
        </w:rPr>
        <w:t>的环节求比一个百分数数多（或少）百分之几的数是多少，最后一个</w:t>
      </w:r>
      <w:r>
        <w:rPr>
          <w:rFonts w:hint="eastAsia" w:ascii="楷体" w:hAnsi="楷体" w:eastAsia="楷体" w:cs="楷体"/>
          <w:sz w:val="24"/>
          <w:bdr w:val="single" w:color="auto" w:sz="4" w:space="0"/>
        </w:rPr>
        <w:t>习惯自律</w:t>
      </w:r>
      <w:r>
        <w:rPr>
          <w:rFonts w:hint="eastAsia" w:ascii="楷体" w:hAnsi="楷体" w:eastAsia="楷体" w:cs="楷体"/>
          <w:sz w:val="24"/>
        </w:rPr>
        <w:t>的环节，把给定的量直接给“1”，为下一课时解决需要假设具体量的问题做好预设。</w:t>
      </w:r>
    </w:p>
    <w:p>
      <w:pPr>
        <w:spacing w:line="360" w:lineRule="auto"/>
        <w:ind w:left="-420" w:leftChars="-200" w:firstLine="482" w:firstLineChars="200"/>
        <w:jc w:val="left"/>
        <w:rPr>
          <w:rFonts w:ascii="楷体" w:hAnsi="楷体" w:eastAsia="楷体" w:cs="楷体"/>
          <w:b/>
          <w:bCs/>
          <w:sz w:val="24"/>
        </w:rPr>
      </w:pPr>
      <w:r>
        <w:rPr>
          <w:rFonts w:hint="eastAsia" w:ascii="楷体" w:hAnsi="楷体" w:eastAsia="楷体" w:cs="楷体"/>
          <w:b/>
          <w:bCs/>
          <w:sz w:val="24"/>
        </w:rPr>
        <w:t>二、精神砥砺，用百分数感召</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w:t>《数学课程标准》指出：“人人学有价值的数学，人人都能获得必需的数学，不同的人在数学上得到不同的发展。”作业的分层设计，在向苏炳添自律学习中，从身体自律、时间自律、习惯自律等方面让学生以百分数为媒；看到身体健康上的自律收获健康强健的体魄，作为小学生也要从小高效不浪费时间做一个时间管理的达人，在习惯上自律更是通过百分数看到每天进步百分之一，慢慢积累可以由量变产生质变。</w:t>
      </w:r>
    </w:p>
    <w:p>
      <w:pPr>
        <w:spacing w:line="360" w:lineRule="auto"/>
        <w:ind w:left="-420" w:leftChars="-200" w:firstLine="480" w:firstLineChars="200"/>
        <w:jc w:val="left"/>
        <w:rPr>
          <w:rFonts w:ascii="楷体" w:hAnsi="楷体" w:eastAsia="楷体" w:cs="楷体"/>
          <w:sz w:val="24"/>
        </w:rPr>
      </w:pPr>
      <w:r>
        <w:rPr>
          <w:rFonts w:hint="eastAsia" w:ascii="楷体" w:hAnsi="楷体" w:eastAsia="楷体" w:cs="楷体"/>
          <w:sz w:val="24"/>
        </w:rPr>
        <w:t>不仅从知识难度上助力学生思维力生长，更在参与中让学生从学习能力提升。在作业中不仅用百分数解决问题，更用百分数看到精神上的砥砺，触动心灵的生命唤醒。学生说不定也能在自律中找到一生的兴趣爱好，在自律中让热爱绽放。</w:t>
      </w:r>
    </w:p>
    <w:p>
      <w:pPr>
        <w:spacing w:line="360" w:lineRule="auto"/>
        <w:ind w:left="-420" w:leftChars="-200" w:firstLine="560" w:firstLineChars="200"/>
        <w:jc w:val="left"/>
        <w:rPr>
          <w:rFonts w:ascii="楷体" w:hAnsi="楷体" w:eastAsia="楷体" w:cs="楷体"/>
          <w:b/>
          <w:bCs/>
          <w:sz w:val="24"/>
        </w:rPr>
      </w:pPr>
      <w:r>
        <w:rPr>
          <w:rFonts w:hint="eastAsia" w:ascii="仿宋" w:hAnsi="仿宋" w:eastAsia="仿宋" w:cs="仿宋"/>
          <w:sz w:val="28"/>
          <w:szCs w:val="36"/>
        </w:rPr>
        <w:drawing>
          <wp:anchor distT="0" distB="0" distL="114300" distR="114300" simplePos="0" relativeHeight="251741184" behindDoc="1" locked="0" layoutInCell="1" allowOverlap="1">
            <wp:simplePos x="0" y="0"/>
            <wp:positionH relativeFrom="column">
              <wp:posOffset>-1163955</wp:posOffset>
            </wp:positionH>
            <wp:positionV relativeFrom="page">
              <wp:posOffset>-31115</wp:posOffset>
            </wp:positionV>
            <wp:extent cx="7588250" cy="10734040"/>
            <wp:effectExtent l="0" t="0" r="1270" b="10160"/>
            <wp:wrapNone/>
            <wp:docPr id="420" name="图片 420"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420"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楷体" w:hAnsi="楷体" w:eastAsia="楷体" w:cs="楷体"/>
          <w:b/>
          <w:bCs/>
          <w:sz w:val="24"/>
        </w:rPr>
        <w:t>三、儿童视角，用百分数解读生命理解</w:t>
      </w:r>
    </w:p>
    <w:p>
      <w:pPr>
        <w:spacing w:line="360" w:lineRule="auto"/>
        <w:ind w:left="-420" w:leftChars="-200" w:firstLine="562"/>
        <w:rPr>
          <w:rFonts w:ascii="楷体" w:hAnsi="楷体" w:eastAsia="楷体" w:cs="楷体"/>
          <w:sz w:val="24"/>
        </w:rPr>
      </w:pPr>
      <w:r>
        <w:rPr>
          <w:rFonts w:hint="eastAsia" w:ascii="楷体" w:hAnsi="楷体" w:eastAsia="楷体" w:cs="楷体"/>
          <w:sz w:val="24"/>
        </w:rPr>
        <w:t>双减的提出对作业设计提出了更高的要求，同时学生的作业时间也得到了释放，如何让被释放的时间参与学生数学性的思考，增添学生的数学活动，而本课时从奥运人物贯穿，内容贴近学生日常生活，锻炼、阅读、晨起时间规划。用百分数的眼观来看待学生的日常生活，去认识时间的珍贵、生命的意义，在计算过程中升华生命解读，更深更广地打开百分数的数学认知，更有意义地用百分数打开对生命的理解。</w:t>
      </w:r>
    </w:p>
    <w:p>
      <w:pPr>
        <w:spacing w:line="360" w:lineRule="auto"/>
        <w:ind w:left="-420" w:leftChars="-200" w:firstLine="562"/>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50752" behindDoc="0" locked="0" layoutInCell="1" allowOverlap="1">
                <wp:simplePos x="0" y="0"/>
                <wp:positionH relativeFrom="column">
                  <wp:posOffset>2534285</wp:posOffset>
                </wp:positionH>
                <wp:positionV relativeFrom="paragraph">
                  <wp:posOffset>1298575</wp:posOffset>
                </wp:positionV>
                <wp:extent cx="365760" cy="278130"/>
                <wp:effectExtent l="0" t="0" r="0" b="0"/>
                <wp:wrapNone/>
                <wp:docPr id="319" name="文本框 319"/>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55pt;margin-top:102.25pt;height:21.9pt;width:28.8pt;z-index:251850752;mso-width-relative:page;mso-height-relative:page;" filled="f" stroked="f" coordsize="21600,21600" o:gfxdata="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GOk0VLdAAAACwEAAA8AAAAAAAAAAQAgAAAA&#10;IgAAAGRycy9kb3ducmV2LnhtbFBLAQIUABQAAAAIAIdO4kC+0HGcPwIAAGkEAAAOAAAAAAAAAAEA&#10;IAAAACwBAABkcnMvZTJvRG9jLnhtbFBLBQYAAAAABgAGAFkBAADdBQAAAAA=&#10;">
                <v:fill on="f" focussize="0,0"/>
                <v:stroke on="f" weight="0.5pt"/>
                <v:imagedata o:title=""/>
                <o:lock v:ext="edit" aspectratio="f"/>
                <v:textbox>
                  <w:txbxContent>
                    <w:p>
                      <w:pPr>
                        <w:rPr>
                          <w:sz w:val="24"/>
                        </w:rPr>
                      </w:pPr>
                      <w:r>
                        <w:rPr>
                          <w:rFonts w:hint="eastAsia"/>
                          <w:sz w:val="24"/>
                        </w:rPr>
                        <w:t>22</w:t>
                      </w:r>
                    </w:p>
                  </w:txbxContent>
                </v:textbox>
              </v:shape>
            </w:pict>
          </mc:Fallback>
        </mc:AlternateContent>
      </w:r>
      <w:r>
        <w:rPr>
          <w:rFonts w:hint="eastAsia" w:ascii="楷体" w:hAnsi="楷体" w:eastAsia="楷体" w:cs="楷体"/>
          <w:sz w:val="24"/>
        </w:rPr>
        <w:t>作业的过程本身也是全面育人的过程，“作业即教学巩固”、“作业即学习活动”、“作业即评价任务”，让作业的完成过程真正成为激发学生学习的重要手段，促进学生积极主动地学，在生活中学数学，并用数学让生活更美好。</w:t>
      </w:r>
    </w:p>
    <w:p>
      <w:pPr>
        <w:spacing w:line="360" w:lineRule="auto"/>
        <w:ind w:right="-313" w:rightChars="-149"/>
        <w:jc w:val="center"/>
        <w:rPr>
          <w:rFonts w:ascii="宋体" w:hAnsi="宋体" w:eastAsia="宋体" w:cs="宋体"/>
          <w:b/>
          <w:bCs/>
          <w:sz w:val="24"/>
        </w:rPr>
      </w:pPr>
      <w:r>
        <w:rPr>
          <w:rFonts w:hint="eastAsia" w:ascii="仿宋" w:hAnsi="仿宋" w:eastAsia="仿宋" w:cs="仿宋"/>
          <w:sz w:val="28"/>
          <w:szCs w:val="36"/>
        </w:rPr>
        <w:drawing>
          <wp:anchor distT="0" distB="0" distL="114300" distR="114300" simplePos="0" relativeHeight="251800576" behindDoc="1" locked="0" layoutInCell="1" allowOverlap="1">
            <wp:simplePos x="0" y="0"/>
            <wp:positionH relativeFrom="column">
              <wp:posOffset>-1141095</wp:posOffset>
            </wp:positionH>
            <wp:positionV relativeFrom="page">
              <wp:posOffset>25400</wp:posOffset>
            </wp:positionV>
            <wp:extent cx="1033780" cy="1025525"/>
            <wp:effectExtent l="0" t="0" r="13970" b="3175"/>
            <wp:wrapNone/>
            <wp:docPr id="423" name="图片 13"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13" descr="c87e4ce0bb8d878a354625496164f91f"/>
                    <pic:cNvPicPr>
                      <a:picLocks noChangeAspect="1"/>
                    </pic:cNvPicPr>
                  </pic:nvPicPr>
                  <pic:blipFill>
                    <a:blip r:embed="rId9"/>
                    <a:stretch>
                      <a:fillRect/>
                    </a:stretch>
                  </pic:blipFill>
                  <pic:spPr>
                    <a:xfrm>
                      <a:off x="0" y="0"/>
                      <a:ext cx="1033780" cy="1025525"/>
                    </a:xfrm>
                    <a:prstGeom prst="rect">
                      <a:avLst/>
                    </a:prstGeom>
                    <a:noFill/>
                    <a:ln>
                      <a:noFill/>
                    </a:ln>
                  </pic:spPr>
                </pic:pic>
              </a:graphicData>
            </a:graphic>
          </wp:anchor>
        </w:drawing>
      </w:r>
      <w:r>
        <w:rPr>
          <w:rFonts w:hint="eastAsia" w:ascii="仿宋" w:hAnsi="仿宋" w:eastAsia="仿宋" w:cs="仿宋"/>
          <w:sz w:val="28"/>
          <w:szCs w:val="36"/>
        </w:rPr>
        <w:drawing>
          <wp:anchor distT="0" distB="0" distL="114300" distR="114300" simplePos="0" relativeHeight="251792384" behindDoc="1" locked="0" layoutInCell="1" allowOverlap="1">
            <wp:simplePos x="0" y="0"/>
            <wp:positionH relativeFrom="column">
              <wp:posOffset>-1163955</wp:posOffset>
            </wp:positionH>
            <wp:positionV relativeFrom="page">
              <wp:posOffset>-31115</wp:posOffset>
            </wp:positionV>
            <wp:extent cx="7588250" cy="10734040"/>
            <wp:effectExtent l="0" t="0" r="1270" b="10160"/>
            <wp:wrapNone/>
            <wp:docPr id="9" name="图片 9"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仿宋" w:hAnsi="仿宋" w:eastAsia="仿宋" w:cs="仿宋"/>
          <w:sz w:val="28"/>
          <w:szCs w:val="36"/>
        </w:rPr>
        <w:drawing>
          <wp:anchor distT="0" distB="0" distL="114300" distR="114300" simplePos="0" relativeHeight="251784192" behindDoc="1" locked="0" layoutInCell="1" allowOverlap="1">
            <wp:simplePos x="0" y="0"/>
            <wp:positionH relativeFrom="column">
              <wp:posOffset>-1033145</wp:posOffset>
            </wp:positionH>
            <wp:positionV relativeFrom="page">
              <wp:posOffset>107315</wp:posOffset>
            </wp:positionV>
            <wp:extent cx="926465" cy="919480"/>
            <wp:effectExtent l="0" t="0" r="3175" b="10160"/>
            <wp:wrapNone/>
            <wp:docPr id="422" name="图片 422"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422" descr="c87e4ce0bb8d878a354625496164f91f"/>
                    <pic:cNvPicPr>
                      <a:picLocks noChangeAspect="1"/>
                    </pic:cNvPicPr>
                  </pic:nvPicPr>
                  <pic:blipFill>
                    <a:blip r:embed="rId9"/>
                    <a:stretch>
                      <a:fillRect/>
                    </a:stretch>
                  </pic:blipFill>
                  <pic:spPr>
                    <a:xfrm>
                      <a:off x="0" y="0"/>
                      <a:ext cx="926465" cy="919480"/>
                    </a:xfrm>
                    <a:prstGeom prst="rect">
                      <a:avLst/>
                    </a:prstGeom>
                  </pic:spPr>
                </pic:pic>
              </a:graphicData>
            </a:graphic>
          </wp:anchor>
        </w:drawing>
      </w:r>
      <w:r>
        <w:rPr>
          <w:rFonts w:hint="eastAsia" w:ascii="宋体" w:hAnsi="宋体" w:cs="宋体"/>
          <w:b/>
          <w:bCs/>
          <w:sz w:val="24"/>
        </w:rPr>
        <w:t>第6课时  用百分数解决问题（3）</w:t>
      </w:r>
    </w:p>
    <w:p>
      <w:pPr>
        <w:spacing w:line="360" w:lineRule="auto"/>
        <w:ind w:right="-313" w:rightChars="-149"/>
        <w:rPr>
          <w:rFonts w:ascii="宋体" w:hAnsi="宋体" w:eastAsia="宋体" w:cs="宋体"/>
          <w:b/>
          <w:bCs/>
          <w:sz w:val="24"/>
        </w:rPr>
      </w:pPr>
      <w:r>
        <w:rPr>
          <w:rFonts w:hint="eastAsia" w:ascii="宋体" w:hAnsi="宋体" w:eastAsia="宋体" w:cs="宋体"/>
          <w:b/>
          <w:bCs/>
          <w:sz w:val="24"/>
        </w:rPr>
        <w:t>一、作业目标</w:t>
      </w:r>
    </w:p>
    <w:p>
      <w:pPr>
        <w:spacing w:line="360" w:lineRule="auto"/>
        <w:ind w:firstLine="480" w:firstLineChars="200"/>
        <w:rPr>
          <w:rFonts w:ascii="宋体" w:hAnsi="宋体" w:eastAsia="宋体" w:cs="宋体"/>
          <w:sz w:val="24"/>
        </w:rPr>
      </w:pPr>
      <w:r>
        <w:rPr>
          <w:rFonts w:hint="eastAsia" w:ascii="宋体" w:hAnsi="宋体" w:eastAsia="宋体" w:cs="宋体"/>
          <w:sz w:val="24"/>
        </w:rPr>
        <w:t>1.在实际问题的解决中，掌握用假设法解决“已知一个数量的两次增减变化情况求最后变化幅度”的百分数问题，能熟练确定“单位1”。</w:t>
      </w:r>
    </w:p>
    <w:p>
      <w:pPr>
        <w:spacing w:line="360" w:lineRule="auto"/>
        <w:ind w:firstLine="480" w:firstLineChars="200"/>
        <w:rPr>
          <w:rFonts w:ascii="宋体" w:hAnsi="宋体" w:eastAsia="宋体" w:cs="宋体"/>
          <w:sz w:val="24"/>
        </w:rPr>
      </w:pPr>
      <w:r>
        <w:rPr>
          <w:rFonts w:hint="eastAsia" w:ascii="宋体" w:hAnsi="宋体" w:eastAsia="宋体" w:cs="宋体"/>
          <w:sz w:val="24"/>
        </w:rPr>
        <w:t>2.在思考探究问题的过程中，发展独立思考、逻辑严谨，清晰表达的等综合能力，培养理性精神。</w:t>
      </w:r>
    </w:p>
    <w:p>
      <w:pPr>
        <w:spacing w:line="360" w:lineRule="auto"/>
        <w:ind w:firstLine="480" w:firstLineChars="200"/>
        <w:rPr>
          <w:rFonts w:ascii="楷体" w:hAnsi="楷体" w:eastAsia="楷体" w:cs="楷体"/>
          <w:sz w:val="24"/>
        </w:rPr>
      </w:pPr>
      <w:r>
        <w:rPr>
          <w:rFonts w:hint="eastAsia" w:ascii="宋体" w:hAnsi="宋体" w:eastAsia="宋体" w:cs="宋体"/>
          <w:sz w:val="24"/>
        </w:rPr>
        <w:t>3.感受家乡文化，建立文化自信，感受数学与生活的密切联系。</w:t>
      </w:r>
    </w:p>
    <w:p>
      <w:pPr>
        <w:numPr>
          <w:ilvl w:val="0"/>
          <w:numId w:val="5"/>
        </w:numPr>
        <w:spacing w:line="360" w:lineRule="auto"/>
        <w:rPr>
          <w:rFonts w:ascii="宋体" w:hAnsi="宋体" w:cs="宋体"/>
          <w:b/>
          <w:bCs/>
          <w:sz w:val="28"/>
          <w:szCs w:val="28"/>
        </w:rPr>
      </w:pPr>
      <w:r>
        <w:rPr>
          <w:rFonts w:hint="eastAsia" w:ascii="宋体" w:hAnsi="宋体" w:cs="宋体"/>
          <w:b/>
          <w:bCs/>
          <w:sz w:val="24"/>
        </w:rPr>
        <w:t>作业方案设计</w:t>
      </w:r>
    </w:p>
    <w:p>
      <w:pPr>
        <w:spacing w:line="360" w:lineRule="auto"/>
        <w:rPr>
          <w:rFonts w:ascii="宋体" w:hAnsi="宋体" w:cs="宋体"/>
          <w:b/>
          <w:bCs/>
          <w:sz w:val="28"/>
          <w:szCs w:val="28"/>
        </w:rPr>
      </w:pPr>
      <w:r>
        <mc:AlternateContent>
          <mc:Choice Requires="wpg">
            <w:drawing>
              <wp:anchor distT="0" distB="0" distL="114300" distR="114300" simplePos="0" relativeHeight="251786240" behindDoc="0" locked="0" layoutInCell="1" allowOverlap="1">
                <wp:simplePos x="0" y="0"/>
                <wp:positionH relativeFrom="column">
                  <wp:posOffset>-669290</wp:posOffset>
                </wp:positionH>
                <wp:positionV relativeFrom="paragraph">
                  <wp:posOffset>4445</wp:posOffset>
                </wp:positionV>
                <wp:extent cx="6607810" cy="3221355"/>
                <wp:effectExtent l="0" t="0" r="6350" b="9525"/>
                <wp:wrapNone/>
                <wp:docPr id="31" name="组合 1"/>
                <wp:cNvGraphicFramePr/>
                <a:graphic xmlns:a="http://schemas.openxmlformats.org/drawingml/2006/main">
                  <a:graphicData uri="http://schemas.microsoft.com/office/word/2010/wordprocessingGroup">
                    <wpg:wgp>
                      <wpg:cNvGrpSpPr/>
                      <wpg:grpSpPr>
                        <a:xfrm>
                          <a:off x="0" y="0"/>
                          <a:ext cx="6607810" cy="3221355"/>
                          <a:chOff x="5309" y="3605"/>
                          <a:chExt cx="8515" cy="3797"/>
                        </a:xfrm>
                      </wpg:grpSpPr>
                      <wps:wsp>
                        <wps:cNvPr id="469" name="Freeform 5"/>
                        <wps:cNvSpPr>
                          <a:spLocks noEditPoints="1"/>
                        </wps:cNvSpPr>
                        <wps:spPr bwMode="auto">
                          <a:xfrm>
                            <a:off x="5309" y="3718"/>
                            <a:ext cx="8515" cy="3684"/>
                          </a:xfrm>
                          <a:custGeom>
                            <a:avLst/>
                            <a:gdLst>
                              <a:gd name="T0" fmla="*/ 1246 w 1311"/>
                              <a:gd name="T1" fmla="*/ 549 h 549"/>
                              <a:gd name="T2" fmla="*/ 65 w 1311"/>
                              <a:gd name="T3" fmla="*/ 549 h 549"/>
                              <a:gd name="T4" fmla="*/ 0 w 1311"/>
                              <a:gd name="T5" fmla="*/ 484 h 549"/>
                              <a:gd name="T6" fmla="*/ 0 w 1311"/>
                              <a:gd name="T7" fmla="*/ 65 h 549"/>
                              <a:gd name="T8" fmla="*/ 65 w 1311"/>
                              <a:gd name="T9" fmla="*/ 0 h 549"/>
                              <a:gd name="T10" fmla="*/ 1246 w 1311"/>
                              <a:gd name="T11" fmla="*/ 0 h 549"/>
                              <a:gd name="T12" fmla="*/ 1311 w 1311"/>
                              <a:gd name="T13" fmla="*/ 65 h 549"/>
                              <a:gd name="T14" fmla="*/ 1311 w 1311"/>
                              <a:gd name="T15" fmla="*/ 484 h 549"/>
                              <a:gd name="T16" fmla="*/ 1246 w 1311"/>
                              <a:gd name="T17" fmla="*/ 549 h 549"/>
                              <a:gd name="T18" fmla="*/ 65 w 1311"/>
                              <a:gd name="T19" fmla="*/ 20 h 549"/>
                              <a:gd name="T20" fmla="*/ 20 w 1311"/>
                              <a:gd name="T21" fmla="*/ 65 h 549"/>
                              <a:gd name="T22" fmla="*/ 20 w 1311"/>
                              <a:gd name="T23" fmla="*/ 484 h 549"/>
                              <a:gd name="T24" fmla="*/ 65 w 1311"/>
                              <a:gd name="T25" fmla="*/ 529 h 549"/>
                              <a:gd name="T26" fmla="*/ 1246 w 1311"/>
                              <a:gd name="T27" fmla="*/ 529 h 549"/>
                              <a:gd name="T28" fmla="*/ 1291 w 1311"/>
                              <a:gd name="T29" fmla="*/ 484 h 549"/>
                              <a:gd name="T30" fmla="*/ 1291 w 1311"/>
                              <a:gd name="T31" fmla="*/ 65 h 549"/>
                              <a:gd name="T32" fmla="*/ 1246 w 1311"/>
                              <a:gd name="T33" fmla="*/ 20 h 549"/>
                              <a:gd name="T34" fmla="*/ 65 w 1311"/>
                              <a:gd name="T35" fmla="*/ 20 h 5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311" h="549">
                                <a:moveTo>
                                  <a:pt x="1246" y="549"/>
                                </a:moveTo>
                                <a:cubicBezTo>
                                  <a:pt x="65" y="549"/>
                                  <a:pt x="65" y="549"/>
                                  <a:pt x="65" y="549"/>
                                </a:cubicBezTo>
                                <a:cubicBezTo>
                                  <a:pt x="29" y="549"/>
                                  <a:pt x="0" y="519"/>
                                  <a:pt x="0" y="484"/>
                                </a:cubicBezTo>
                                <a:cubicBezTo>
                                  <a:pt x="0" y="65"/>
                                  <a:pt x="0" y="65"/>
                                  <a:pt x="0" y="65"/>
                                </a:cubicBezTo>
                                <a:cubicBezTo>
                                  <a:pt x="0" y="29"/>
                                  <a:pt x="29" y="0"/>
                                  <a:pt x="65" y="0"/>
                                </a:cubicBezTo>
                                <a:cubicBezTo>
                                  <a:pt x="1246" y="0"/>
                                  <a:pt x="1246" y="0"/>
                                  <a:pt x="1246" y="0"/>
                                </a:cubicBezTo>
                                <a:cubicBezTo>
                                  <a:pt x="1282" y="0"/>
                                  <a:pt x="1311" y="29"/>
                                  <a:pt x="1311" y="65"/>
                                </a:cubicBezTo>
                                <a:cubicBezTo>
                                  <a:pt x="1311" y="484"/>
                                  <a:pt x="1311" y="484"/>
                                  <a:pt x="1311" y="484"/>
                                </a:cubicBezTo>
                                <a:cubicBezTo>
                                  <a:pt x="1311" y="519"/>
                                  <a:pt x="1282" y="549"/>
                                  <a:pt x="1246" y="549"/>
                                </a:cubicBezTo>
                                <a:moveTo>
                                  <a:pt x="65" y="20"/>
                                </a:moveTo>
                                <a:cubicBezTo>
                                  <a:pt x="40" y="20"/>
                                  <a:pt x="20" y="40"/>
                                  <a:pt x="20" y="65"/>
                                </a:cubicBezTo>
                                <a:cubicBezTo>
                                  <a:pt x="20" y="484"/>
                                  <a:pt x="20" y="484"/>
                                  <a:pt x="20" y="484"/>
                                </a:cubicBezTo>
                                <a:cubicBezTo>
                                  <a:pt x="20" y="508"/>
                                  <a:pt x="40" y="529"/>
                                  <a:pt x="65" y="529"/>
                                </a:cubicBezTo>
                                <a:cubicBezTo>
                                  <a:pt x="1246" y="529"/>
                                  <a:pt x="1246" y="529"/>
                                  <a:pt x="1246" y="529"/>
                                </a:cubicBezTo>
                                <a:cubicBezTo>
                                  <a:pt x="1271" y="529"/>
                                  <a:pt x="1291" y="508"/>
                                  <a:pt x="1291" y="484"/>
                                </a:cubicBezTo>
                                <a:cubicBezTo>
                                  <a:pt x="1291" y="65"/>
                                  <a:pt x="1291" y="65"/>
                                  <a:pt x="1291" y="65"/>
                                </a:cubicBezTo>
                                <a:cubicBezTo>
                                  <a:pt x="1291" y="40"/>
                                  <a:pt x="1271" y="20"/>
                                  <a:pt x="1246" y="20"/>
                                </a:cubicBezTo>
                                <a:cubicBezTo>
                                  <a:pt x="65" y="20"/>
                                  <a:pt x="65" y="20"/>
                                  <a:pt x="65" y="20"/>
                                </a:cubicBezTo>
                              </a:path>
                            </a:pathLst>
                          </a:custGeom>
                          <a:solidFill>
                            <a:srgbClr val="41B57F"/>
                          </a:solidFill>
                          <a:ln>
                            <a:noFill/>
                          </a:ln>
                        </wps:spPr>
                        <wps:bodyPr/>
                      </wps:wsp>
                      <wps:wsp>
                        <wps:cNvPr id="470" name="Freeform 6"/>
                        <wps:cNvSpPr>
                          <a:spLocks noEditPoints="1"/>
                        </wps:cNvSpPr>
                        <wps:spPr bwMode="auto">
                          <a:xfrm>
                            <a:off x="5341" y="3771"/>
                            <a:ext cx="8434" cy="3374"/>
                          </a:xfrm>
                          <a:custGeom>
                            <a:avLst/>
                            <a:gdLst>
                              <a:gd name="T0" fmla="*/ 1179 w 1295"/>
                              <a:gd name="T1" fmla="*/ 533 h 533"/>
                              <a:gd name="T2" fmla="*/ 1143 w 1295"/>
                              <a:gd name="T3" fmla="*/ 529 h 533"/>
                              <a:gd name="T4" fmla="*/ 1071 w 1295"/>
                              <a:gd name="T5" fmla="*/ 533 h 533"/>
                              <a:gd name="T6" fmla="*/ 1011 w 1295"/>
                              <a:gd name="T7" fmla="*/ 529 h 533"/>
                              <a:gd name="T8" fmla="*/ 975 w 1295"/>
                              <a:gd name="T9" fmla="*/ 533 h 533"/>
                              <a:gd name="T10" fmla="*/ 891 w 1295"/>
                              <a:gd name="T11" fmla="*/ 533 h 533"/>
                              <a:gd name="T12" fmla="*/ 855 w 1295"/>
                              <a:gd name="T13" fmla="*/ 529 h 533"/>
                              <a:gd name="T14" fmla="*/ 783 w 1295"/>
                              <a:gd name="T15" fmla="*/ 533 h 533"/>
                              <a:gd name="T16" fmla="*/ 723 w 1295"/>
                              <a:gd name="T17" fmla="*/ 529 h 533"/>
                              <a:gd name="T18" fmla="*/ 687 w 1295"/>
                              <a:gd name="T19" fmla="*/ 533 h 533"/>
                              <a:gd name="T20" fmla="*/ 604 w 1295"/>
                              <a:gd name="T21" fmla="*/ 533 h 533"/>
                              <a:gd name="T22" fmla="*/ 568 w 1295"/>
                              <a:gd name="T23" fmla="*/ 529 h 533"/>
                              <a:gd name="T24" fmla="*/ 496 w 1295"/>
                              <a:gd name="T25" fmla="*/ 533 h 533"/>
                              <a:gd name="T26" fmla="*/ 436 w 1295"/>
                              <a:gd name="T27" fmla="*/ 529 h 533"/>
                              <a:gd name="T28" fmla="*/ 400 w 1295"/>
                              <a:gd name="T29" fmla="*/ 533 h 533"/>
                              <a:gd name="T30" fmla="*/ 316 w 1295"/>
                              <a:gd name="T31" fmla="*/ 533 h 533"/>
                              <a:gd name="T32" fmla="*/ 280 w 1295"/>
                              <a:gd name="T33" fmla="*/ 529 h 533"/>
                              <a:gd name="T34" fmla="*/ 208 w 1295"/>
                              <a:gd name="T35" fmla="*/ 533 h 533"/>
                              <a:gd name="T36" fmla="*/ 148 w 1295"/>
                              <a:gd name="T37" fmla="*/ 529 h 533"/>
                              <a:gd name="T38" fmla="*/ 112 w 1295"/>
                              <a:gd name="T39" fmla="*/ 533 h 533"/>
                              <a:gd name="T40" fmla="*/ 65 w 1295"/>
                              <a:gd name="T41" fmla="*/ 533 h 533"/>
                              <a:gd name="T42" fmla="*/ 1271 w 1295"/>
                              <a:gd name="T43" fmla="*/ 517 h 533"/>
                              <a:gd name="T44" fmla="*/ 1294 w 1295"/>
                              <a:gd name="T45" fmla="*/ 490 h 533"/>
                              <a:gd name="T46" fmla="*/ 1295 w 1295"/>
                              <a:gd name="T47" fmla="*/ 476 h 533"/>
                              <a:gd name="T48" fmla="*/ 4 w 1295"/>
                              <a:gd name="T49" fmla="*/ 450 h 533"/>
                              <a:gd name="T50" fmla="*/ 0 w 1295"/>
                              <a:gd name="T51" fmla="*/ 414 h 533"/>
                              <a:gd name="T52" fmla="*/ 4 w 1295"/>
                              <a:gd name="T53" fmla="*/ 402 h 533"/>
                              <a:gd name="T54" fmla="*/ 1291 w 1295"/>
                              <a:gd name="T55" fmla="*/ 358 h 533"/>
                              <a:gd name="T56" fmla="*/ 1295 w 1295"/>
                              <a:gd name="T57" fmla="*/ 322 h 533"/>
                              <a:gd name="T58" fmla="*/ 4 w 1295"/>
                              <a:gd name="T59" fmla="*/ 306 h 533"/>
                              <a:gd name="T60" fmla="*/ 0 w 1295"/>
                              <a:gd name="T61" fmla="*/ 270 h 533"/>
                              <a:gd name="T62" fmla="*/ 4 w 1295"/>
                              <a:gd name="T63" fmla="*/ 258 h 533"/>
                              <a:gd name="T64" fmla="*/ 1291 w 1295"/>
                              <a:gd name="T65" fmla="*/ 214 h 533"/>
                              <a:gd name="T66" fmla="*/ 1295 w 1295"/>
                              <a:gd name="T67" fmla="*/ 178 h 533"/>
                              <a:gd name="T68" fmla="*/ 4 w 1295"/>
                              <a:gd name="T69" fmla="*/ 162 h 533"/>
                              <a:gd name="T70" fmla="*/ 0 w 1295"/>
                              <a:gd name="T71" fmla="*/ 126 h 533"/>
                              <a:gd name="T72" fmla="*/ 4 w 1295"/>
                              <a:gd name="T73" fmla="*/ 114 h 533"/>
                              <a:gd name="T74" fmla="*/ 1291 w 1295"/>
                              <a:gd name="T75" fmla="*/ 70 h 533"/>
                              <a:gd name="T76" fmla="*/ 1287 w 1295"/>
                              <a:gd name="T77" fmla="*/ 36 h 533"/>
                              <a:gd name="T78" fmla="*/ 1285 w 1295"/>
                              <a:gd name="T79" fmla="*/ 24 h 533"/>
                              <a:gd name="T80" fmla="*/ 34 w 1295"/>
                              <a:gd name="T81" fmla="*/ 9 h 533"/>
                              <a:gd name="T82" fmla="*/ 1219 w 1295"/>
                              <a:gd name="T83" fmla="*/ 4 h 533"/>
                              <a:gd name="T84" fmla="*/ 1159 w 1295"/>
                              <a:gd name="T85" fmla="*/ 0 h 533"/>
                              <a:gd name="T86" fmla="*/ 1123 w 1295"/>
                              <a:gd name="T87" fmla="*/ 4 h 533"/>
                              <a:gd name="T88" fmla="*/ 1039 w 1295"/>
                              <a:gd name="T89" fmla="*/ 4 h 533"/>
                              <a:gd name="T90" fmla="*/ 1003 w 1295"/>
                              <a:gd name="T91" fmla="*/ 0 h 533"/>
                              <a:gd name="T92" fmla="*/ 931 w 1295"/>
                              <a:gd name="T93" fmla="*/ 4 h 533"/>
                              <a:gd name="T94" fmla="*/ 871 w 1295"/>
                              <a:gd name="T95" fmla="*/ 0 h 533"/>
                              <a:gd name="T96" fmla="*/ 835 w 1295"/>
                              <a:gd name="T97" fmla="*/ 4 h 533"/>
                              <a:gd name="T98" fmla="*/ 752 w 1295"/>
                              <a:gd name="T99" fmla="*/ 4 h 533"/>
                              <a:gd name="T100" fmla="*/ 716 w 1295"/>
                              <a:gd name="T101" fmla="*/ 0 h 533"/>
                              <a:gd name="T102" fmla="*/ 644 w 1295"/>
                              <a:gd name="T103" fmla="*/ 4 h 533"/>
                              <a:gd name="T104" fmla="*/ 584 w 1295"/>
                              <a:gd name="T105" fmla="*/ 0 h 533"/>
                              <a:gd name="T106" fmla="*/ 548 w 1295"/>
                              <a:gd name="T107" fmla="*/ 4 h 533"/>
                              <a:gd name="T108" fmla="*/ 464 w 1295"/>
                              <a:gd name="T109" fmla="*/ 4 h 533"/>
                              <a:gd name="T110" fmla="*/ 428 w 1295"/>
                              <a:gd name="T111" fmla="*/ 0 h 533"/>
                              <a:gd name="T112" fmla="*/ 356 w 1295"/>
                              <a:gd name="T113" fmla="*/ 4 h 533"/>
                              <a:gd name="T114" fmla="*/ 296 w 1295"/>
                              <a:gd name="T115" fmla="*/ 0 h 533"/>
                              <a:gd name="T116" fmla="*/ 260 w 1295"/>
                              <a:gd name="T117" fmla="*/ 4 h 533"/>
                              <a:gd name="T118" fmla="*/ 177 w 1295"/>
                              <a:gd name="T119" fmla="*/ 4 h 533"/>
                              <a:gd name="T120" fmla="*/ 141 w 1295"/>
                              <a:gd name="T121" fmla="*/ 0 h 533"/>
                              <a:gd name="T122" fmla="*/ 69 w 1295"/>
                              <a:gd name="T123" fmla="*/ 4 h 5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95" h="533">
                                <a:moveTo>
                                  <a:pt x="1239" y="533"/>
                                </a:moveTo>
                                <a:cubicBezTo>
                                  <a:pt x="1227" y="533"/>
                                  <a:pt x="1227" y="533"/>
                                  <a:pt x="1227" y="533"/>
                                </a:cubicBezTo>
                                <a:cubicBezTo>
                                  <a:pt x="1227" y="529"/>
                                  <a:pt x="1227" y="529"/>
                                  <a:pt x="1227" y="529"/>
                                </a:cubicBezTo>
                                <a:cubicBezTo>
                                  <a:pt x="1238" y="529"/>
                                  <a:pt x="1238" y="529"/>
                                  <a:pt x="1238" y="529"/>
                                </a:cubicBezTo>
                                <a:cubicBezTo>
                                  <a:pt x="1239" y="533"/>
                                  <a:pt x="1239" y="533"/>
                                  <a:pt x="1239" y="533"/>
                                </a:cubicBezTo>
                                <a:moveTo>
                                  <a:pt x="1215" y="533"/>
                                </a:moveTo>
                                <a:cubicBezTo>
                                  <a:pt x="1203" y="533"/>
                                  <a:pt x="1203" y="533"/>
                                  <a:pt x="1203" y="533"/>
                                </a:cubicBezTo>
                                <a:cubicBezTo>
                                  <a:pt x="1203" y="529"/>
                                  <a:pt x="1203" y="529"/>
                                  <a:pt x="1203" y="529"/>
                                </a:cubicBezTo>
                                <a:cubicBezTo>
                                  <a:pt x="1215" y="529"/>
                                  <a:pt x="1215" y="529"/>
                                  <a:pt x="1215" y="529"/>
                                </a:cubicBezTo>
                                <a:cubicBezTo>
                                  <a:pt x="1215" y="533"/>
                                  <a:pt x="1215" y="533"/>
                                  <a:pt x="1215" y="533"/>
                                </a:cubicBezTo>
                                <a:moveTo>
                                  <a:pt x="1191" y="533"/>
                                </a:moveTo>
                                <a:cubicBezTo>
                                  <a:pt x="1179" y="533"/>
                                  <a:pt x="1179" y="533"/>
                                  <a:pt x="1179" y="533"/>
                                </a:cubicBezTo>
                                <a:cubicBezTo>
                                  <a:pt x="1179" y="529"/>
                                  <a:pt x="1179" y="529"/>
                                  <a:pt x="1179" y="529"/>
                                </a:cubicBezTo>
                                <a:cubicBezTo>
                                  <a:pt x="1191" y="529"/>
                                  <a:pt x="1191" y="529"/>
                                  <a:pt x="1191" y="529"/>
                                </a:cubicBezTo>
                                <a:cubicBezTo>
                                  <a:pt x="1191" y="533"/>
                                  <a:pt x="1191" y="533"/>
                                  <a:pt x="1191" y="533"/>
                                </a:cubicBezTo>
                                <a:moveTo>
                                  <a:pt x="1167" y="533"/>
                                </a:moveTo>
                                <a:cubicBezTo>
                                  <a:pt x="1155" y="533"/>
                                  <a:pt x="1155" y="533"/>
                                  <a:pt x="1155" y="533"/>
                                </a:cubicBezTo>
                                <a:cubicBezTo>
                                  <a:pt x="1155" y="529"/>
                                  <a:pt x="1155" y="529"/>
                                  <a:pt x="1155" y="529"/>
                                </a:cubicBezTo>
                                <a:cubicBezTo>
                                  <a:pt x="1167" y="529"/>
                                  <a:pt x="1167" y="529"/>
                                  <a:pt x="1167" y="529"/>
                                </a:cubicBezTo>
                                <a:cubicBezTo>
                                  <a:pt x="1167" y="533"/>
                                  <a:pt x="1167" y="533"/>
                                  <a:pt x="1167" y="533"/>
                                </a:cubicBezTo>
                                <a:moveTo>
                                  <a:pt x="1143" y="533"/>
                                </a:moveTo>
                                <a:cubicBezTo>
                                  <a:pt x="1131" y="533"/>
                                  <a:pt x="1131" y="533"/>
                                  <a:pt x="1131" y="533"/>
                                </a:cubicBezTo>
                                <a:cubicBezTo>
                                  <a:pt x="1131" y="529"/>
                                  <a:pt x="1131" y="529"/>
                                  <a:pt x="1131" y="529"/>
                                </a:cubicBezTo>
                                <a:cubicBezTo>
                                  <a:pt x="1143" y="529"/>
                                  <a:pt x="1143" y="529"/>
                                  <a:pt x="1143" y="529"/>
                                </a:cubicBezTo>
                                <a:cubicBezTo>
                                  <a:pt x="1143" y="533"/>
                                  <a:pt x="1143" y="533"/>
                                  <a:pt x="1143" y="533"/>
                                </a:cubicBezTo>
                                <a:moveTo>
                                  <a:pt x="1119" y="533"/>
                                </a:moveTo>
                                <a:cubicBezTo>
                                  <a:pt x="1107" y="533"/>
                                  <a:pt x="1107" y="533"/>
                                  <a:pt x="1107" y="533"/>
                                </a:cubicBezTo>
                                <a:cubicBezTo>
                                  <a:pt x="1107" y="529"/>
                                  <a:pt x="1107" y="529"/>
                                  <a:pt x="1107" y="529"/>
                                </a:cubicBezTo>
                                <a:cubicBezTo>
                                  <a:pt x="1119" y="529"/>
                                  <a:pt x="1119" y="529"/>
                                  <a:pt x="1119" y="529"/>
                                </a:cubicBezTo>
                                <a:cubicBezTo>
                                  <a:pt x="1119" y="533"/>
                                  <a:pt x="1119" y="533"/>
                                  <a:pt x="1119" y="533"/>
                                </a:cubicBezTo>
                                <a:moveTo>
                                  <a:pt x="1095" y="533"/>
                                </a:moveTo>
                                <a:cubicBezTo>
                                  <a:pt x="1083" y="533"/>
                                  <a:pt x="1083" y="533"/>
                                  <a:pt x="1083" y="533"/>
                                </a:cubicBezTo>
                                <a:cubicBezTo>
                                  <a:pt x="1083" y="529"/>
                                  <a:pt x="1083" y="529"/>
                                  <a:pt x="1083" y="529"/>
                                </a:cubicBezTo>
                                <a:cubicBezTo>
                                  <a:pt x="1095" y="529"/>
                                  <a:pt x="1095" y="529"/>
                                  <a:pt x="1095" y="529"/>
                                </a:cubicBezTo>
                                <a:cubicBezTo>
                                  <a:pt x="1095" y="533"/>
                                  <a:pt x="1095" y="533"/>
                                  <a:pt x="1095" y="533"/>
                                </a:cubicBezTo>
                                <a:moveTo>
                                  <a:pt x="1071" y="533"/>
                                </a:moveTo>
                                <a:cubicBezTo>
                                  <a:pt x="1059" y="533"/>
                                  <a:pt x="1059" y="533"/>
                                  <a:pt x="1059" y="533"/>
                                </a:cubicBezTo>
                                <a:cubicBezTo>
                                  <a:pt x="1059" y="529"/>
                                  <a:pt x="1059" y="529"/>
                                  <a:pt x="1059" y="529"/>
                                </a:cubicBezTo>
                                <a:cubicBezTo>
                                  <a:pt x="1071" y="529"/>
                                  <a:pt x="1071" y="529"/>
                                  <a:pt x="1071" y="529"/>
                                </a:cubicBezTo>
                                <a:cubicBezTo>
                                  <a:pt x="1071" y="533"/>
                                  <a:pt x="1071" y="533"/>
                                  <a:pt x="1071" y="533"/>
                                </a:cubicBezTo>
                                <a:moveTo>
                                  <a:pt x="1047" y="533"/>
                                </a:moveTo>
                                <a:cubicBezTo>
                                  <a:pt x="1035" y="533"/>
                                  <a:pt x="1035" y="533"/>
                                  <a:pt x="1035" y="533"/>
                                </a:cubicBezTo>
                                <a:cubicBezTo>
                                  <a:pt x="1035" y="529"/>
                                  <a:pt x="1035" y="529"/>
                                  <a:pt x="1035" y="529"/>
                                </a:cubicBezTo>
                                <a:cubicBezTo>
                                  <a:pt x="1047" y="529"/>
                                  <a:pt x="1047" y="529"/>
                                  <a:pt x="1047" y="529"/>
                                </a:cubicBezTo>
                                <a:cubicBezTo>
                                  <a:pt x="1047" y="533"/>
                                  <a:pt x="1047" y="533"/>
                                  <a:pt x="1047" y="533"/>
                                </a:cubicBezTo>
                                <a:moveTo>
                                  <a:pt x="1023" y="533"/>
                                </a:moveTo>
                                <a:cubicBezTo>
                                  <a:pt x="1011" y="533"/>
                                  <a:pt x="1011" y="533"/>
                                  <a:pt x="1011" y="533"/>
                                </a:cubicBezTo>
                                <a:cubicBezTo>
                                  <a:pt x="1011" y="529"/>
                                  <a:pt x="1011" y="529"/>
                                  <a:pt x="1011" y="529"/>
                                </a:cubicBezTo>
                                <a:cubicBezTo>
                                  <a:pt x="1023" y="529"/>
                                  <a:pt x="1023" y="529"/>
                                  <a:pt x="1023" y="529"/>
                                </a:cubicBezTo>
                                <a:cubicBezTo>
                                  <a:pt x="1023" y="533"/>
                                  <a:pt x="1023" y="533"/>
                                  <a:pt x="1023" y="533"/>
                                </a:cubicBezTo>
                                <a:moveTo>
                                  <a:pt x="999" y="533"/>
                                </a:moveTo>
                                <a:cubicBezTo>
                                  <a:pt x="987" y="533"/>
                                  <a:pt x="987" y="533"/>
                                  <a:pt x="987" y="533"/>
                                </a:cubicBezTo>
                                <a:cubicBezTo>
                                  <a:pt x="987" y="529"/>
                                  <a:pt x="987" y="529"/>
                                  <a:pt x="987" y="529"/>
                                </a:cubicBezTo>
                                <a:cubicBezTo>
                                  <a:pt x="999" y="529"/>
                                  <a:pt x="999" y="529"/>
                                  <a:pt x="999" y="529"/>
                                </a:cubicBezTo>
                                <a:cubicBezTo>
                                  <a:pt x="999" y="533"/>
                                  <a:pt x="999" y="533"/>
                                  <a:pt x="999" y="533"/>
                                </a:cubicBezTo>
                                <a:moveTo>
                                  <a:pt x="975" y="533"/>
                                </a:moveTo>
                                <a:cubicBezTo>
                                  <a:pt x="963" y="533"/>
                                  <a:pt x="963" y="533"/>
                                  <a:pt x="963" y="533"/>
                                </a:cubicBezTo>
                                <a:cubicBezTo>
                                  <a:pt x="963" y="529"/>
                                  <a:pt x="963" y="529"/>
                                  <a:pt x="963" y="529"/>
                                </a:cubicBezTo>
                                <a:cubicBezTo>
                                  <a:pt x="975" y="529"/>
                                  <a:pt x="975" y="529"/>
                                  <a:pt x="975" y="529"/>
                                </a:cubicBezTo>
                                <a:cubicBezTo>
                                  <a:pt x="975" y="533"/>
                                  <a:pt x="975" y="533"/>
                                  <a:pt x="975" y="533"/>
                                </a:cubicBezTo>
                                <a:moveTo>
                                  <a:pt x="951" y="533"/>
                                </a:moveTo>
                                <a:cubicBezTo>
                                  <a:pt x="939" y="533"/>
                                  <a:pt x="939" y="533"/>
                                  <a:pt x="939" y="533"/>
                                </a:cubicBezTo>
                                <a:cubicBezTo>
                                  <a:pt x="939" y="529"/>
                                  <a:pt x="939" y="529"/>
                                  <a:pt x="939" y="529"/>
                                </a:cubicBezTo>
                                <a:cubicBezTo>
                                  <a:pt x="951" y="529"/>
                                  <a:pt x="951" y="529"/>
                                  <a:pt x="951" y="529"/>
                                </a:cubicBezTo>
                                <a:cubicBezTo>
                                  <a:pt x="951" y="533"/>
                                  <a:pt x="951" y="533"/>
                                  <a:pt x="951" y="533"/>
                                </a:cubicBezTo>
                                <a:moveTo>
                                  <a:pt x="927" y="533"/>
                                </a:moveTo>
                                <a:cubicBezTo>
                                  <a:pt x="915" y="533"/>
                                  <a:pt x="915" y="533"/>
                                  <a:pt x="915" y="533"/>
                                </a:cubicBezTo>
                                <a:cubicBezTo>
                                  <a:pt x="915" y="529"/>
                                  <a:pt x="915" y="529"/>
                                  <a:pt x="915" y="529"/>
                                </a:cubicBezTo>
                                <a:cubicBezTo>
                                  <a:pt x="927" y="529"/>
                                  <a:pt x="927" y="529"/>
                                  <a:pt x="927" y="529"/>
                                </a:cubicBezTo>
                                <a:cubicBezTo>
                                  <a:pt x="927" y="533"/>
                                  <a:pt x="927" y="533"/>
                                  <a:pt x="927" y="533"/>
                                </a:cubicBezTo>
                                <a:moveTo>
                                  <a:pt x="903" y="533"/>
                                </a:moveTo>
                                <a:cubicBezTo>
                                  <a:pt x="891" y="533"/>
                                  <a:pt x="891" y="533"/>
                                  <a:pt x="891" y="533"/>
                                </a:cubicBezTo>
                                <a:cubicBezTo>
                                  <a:pt x="891" y="529"/>
                                  <a:pt x="891" y="529"/>
                                  <a:pt x="891" y="529"/>
                                </a:cubicBezTo>
                                <a:cubicBezTo>
                                  <a:pt x="903" y="529"/>
                                  <a:pt x="903" y="529"/>
                                  <a:pt x="903" y="529"/>
                                </a:cubicBezTo>
                                <a:cubicBezTo>
                                  <a:pt x="903" y="533"/>
                                  <a:pt x="903" y="533"/>
                                  <a:pt x="903" y="533"/>
                                </a:cubicBezTo>
                                <a:moveTo>
                                  <a:pt x="879" y="533"/>
                                </a:moveTo>
                                <a:cubicBezTo>
                                  <a:pt x="867" y="533"/>
                                  <a:pt x="867" y="533"/>
                                  <a:pt x="867" y="533"/>
                                </a:cubicBezTo>
                                <a:cubicBezTo>
                                  <a:pt x="867" y="529"/>
                                  <a:pt x="867" y="529"/>
                                  <a:pt x="867" y="529"/>
                                </a:cubicBezTo>
                                <a:cubicBezTo>
                                  <a:pt x="879" y="529"/>
                                  <a:pt x="879" y="529"/>
                                  <a:pt x="879" y="529"/>
                                </a:cubicBezTo>
                                <a:cubicBezTo>
                                  <a:pt x="879" y="533"/>
                                  <a:pt x="879" y="533"/>
                                  <a:pt x="879" y="533"/>
                                </a:cubicBezTo>
                                <a:moveTo>
                                  <a:pt x="855" y="533"/>
                                </a:moveTo>
                                <a:cubicBezTo>
                                  <a:pt x="843" y="533"/>
                                  <a:pt x="843" y="533"/>
                                  <a:pt x="843" y="533"/>
                                </a:cubicBezTo>
                                <a:cubicBezTo>
                                  <a:pt x="843" y="529"/>
                                  <a:pt x="843" y="529"/>
                                  <a:pt x="843" y="529"/>
                                </a:cubicBezTo>
                                <a:cubicBezTo>
                                  <a:pt x="855" y="529"/>
                                  <a:pt x="855" y="529"/>
                                  <a:pt x="855" y="529"/>
                                </a:cubicBezTo>
                                <a:cubicBezTo>
                                  <a:pt x="855" y="533"/>
                                  <a:pt x="855" y="533"/>
                                  <a:pt x="855" y="533"/>
                                </a:cubicBezTo>
                                <a:moveTo>
                                  <a:pt x="831" y="533"/>
                                </a:moveTo>
                                <a:cubicBezTo>
                                  <a:pt x="819" y="533"/>
                                  <a:pt x="819" y="533"/>
                                  <a:pt x="819" y="533"/>
                                </a:cubicBezTo>
                                <a:cubicBezTo>
                                  <a:pt x="819" y="529"/>
                                  <a:pt x="819" y="529"/>
                                  <a:pt x="819" y="529"/>
                                </a:cubicBezTo>
                                <a:cubicBezTo>
                                  <a:pt x="831" y="529"/>
                                  <a:pt x="831" y="529"/>
                                  <a:pt x="831" y="529"/>
                                </a:cubicBezTo>
                                <a:cubicBezTo>
                                  <a:pt x="831" y="533"/>
                                  <a:pt x="831" y="533"/>
                                  <a:pt x="831" y="533"/>
                                </a:cubicBezTo>
                                <a:moveTo>
                                  <a:pt x="807" y="533"/>
                                </a:moveTo>
                                <a:cubicBezTo>
                                  <a:pt x="795" y="533"/>
                                  <a:pt x="795" y="533"/>
                                  <a:pt x="795" y="533"/>
                                </a:cubicBezTo>
                                <a:cubicBezTo>
                                  <a:pt x="795" y="529"/>
                                  <a:pt x="795" y="529"/>
                                  <a:pt x="795" y="529"/>
                                </a:cubicBezTo>
                                <a:cubicBezTo>
                                  <a:pt x="807" y="529"/>
                                  <a:pt x="807" y="529"/>
                                  <a:pt x="807" y="529"/>
                                </a:cubicBezTo>
                                <a:cubicBezTo>
                                  <a:pt x="807" y="533"/>
                                  <a:pt x="807" y="533"/>
                                  <a:pt x="807" y="533"/>
                                </a:cubicBezTo>
                                <a:moveTo>
                                  <a:pt x="783" y="533"/>
                                </a:moveTo>
                                <a:cubicBezTo>
                                  <a:pt x="771" y="533"/>
                                  <a:pt x="771" y="533"/>
                                  <a:pt x="771" y="533"/>
                                </a:cubicBezTo>
                                <a:cubicBezTo>
                                  <a:pt x="771" y="529"/>
                                  <a:pt x="771" y="529"/>
                                  <a:pt x="771" y="529"/>
                                </a:cubicBezTo>
                                <a:cubicBezTo>
                                  <a:pt x="783" y="529"/>
                                  <a:pt x="783" y="529"/>
                                  <a:pt x="783" y="529"/>
                                </a:cubicBezTo>
                                <a:cubicBezTo>
                                  <a:pt x="783" y="533"/>
                                  <a:pt x="783" y="533"/>
                                  <a:pt x="783" y="533"/>
                                </a:cubicBezTo>
                                <a:moveTo>
                                  <a:pt x="759" y="533"/>
                                </a:moveTo>
                                <a:cubicBezTo>
                                  <a:pt x="747" y="533"/>
                                  <a:pt x="747" y="533"/>
                                  <a:pt x="747" y="533"/>
                                </a:cubicBezTo>
                                <a:cubicBezTo>
                                  <a:pt x="747" y="529"/>
                                  <a:pt x="747" y="529"/>
                                  <a:pt x="747" y="529"/>
                                </a:cubicBezTo>
                                <a:cubicBezTo>
                                  <a:pt x="759" y="529"/>
                                  <a:pt x="759" y="529"/>
                                  <a:pt x="759" y="529"/>
                                </a:cubicBezTo>
                                <a:cubicBezTo>
                                  <a:pt x="759" y="533"/>
                                  <a:pt x="759" y="533"/>
                                  <a:pt x="759" y="533"/>
                                </a:cubicBezTo>
                                <a:moveTo>
                                  <a:pt x="735" y="533"/>
                                </a:moveTo>
                                <a:cubicBezTo>
                                  <a:pt x="723" y="533"/>
                                  <a:pt x="723" y="533"/>
                                  <a:pt x="723" y="533"/>
                                </a:cubicBezTo>
                                <a:cubicBezTo>
                                  <a:pt x="723" y="529"/>
                                  <a:pt x="723" y="529"/>
                                  <a:pt x="723" y="529"/>
                                </a:cubicBezTo>
                                <a:cubicBezTo>
                                  <a:pt x="735" y="529"/>
                                  <a:pt x="735" y="529"/>
                                  <a:pt x="735" y="529"/>
                                </a:cubicBezTo>
                                <a:cubicBezTo>
                                  <a:pt x="735" y="533"/>
                                  <a:pt x="735" y="533"/>
                                  <a:pt x="735" y="533"/>
                                </a:cubicBezTo>
                                <a:moveTo>
                                  <a:pt x="711" y="533"/>
                                </a:moveTo>
                                <a:cubicBezTo>
                                  <a:pt x="699" y="533"/>
                                  <a:pt x="699" y="533"/>
                                  <a:pt x="699" y="533"/>
                                </a:cubicBezTo>
                                <a:cubicBezTo>
                                  <a:pt x="699" y="529"/>
                                  <a:pt x="699" y="529"/>
                                  <a:pt x="699" y="529"/>
                                </a:cubicBezTo>
                                <a:cubicBezTo>
                                  <a:pt x="711" y="529"/>
                                  <a:pt x="711" y="529"/>
                                  <a:pt x="711" y="529"/>
                                </a:cubicBezTo>
                                <a:cubicBezTo>
                                  <a:pt x="711" y="533"/>
                                  <a:pt x="711" y="533"/>
                                  <a:pt x="711" y="533"/>
                                </a:cubicBezTo>
                                <a:moveTo>
                                  <a:pt x="687" y="533"/>
                                </a:moveTo>
                                <a:cubicBezTo>
                                  <a:pt x="675" y="533"/>
                                  <a:pt x="675" y="533"/>
                                  <a:pt x="675" y="533"/>
                                </a:cubicBezTo>
                                <a:cubicBezTo>
                                  <a:pt x="675" y="529"/>
                                  <a:pt x="675" y="529"/>
                                  <a:pt x="675" y="529"/>
                                </a:cubicBezTo>
                                <a:cubicBezTo>
                                  <a:pt x="687" y="529"/>
                                  <a:pt x="687" y="529"/>
                                  <a:pt x="687" y="529"/>
                                </a:cubicBezTo>
                                <a:cubicBezTo>
                                  <a:pt x="687" y="533"/>
                                  <a:pt x="687" y="533"/>
                                  <a:pt x="687" y="533"/>
                                </a:cubicBezTo>
                                <a:moveTo>
                                  <a:pt x="663" y="533"/>
                                </a:moveTo>
                                <a:cubicBezTo>
                                  <a:pt x="652" y="533"/>
                                  <a:pt x="652" y="533"/>
                                  <a:pt x="652" y="533"/>
                                </a:cubicBezTo>
                                <a:cubicBezTo>
                                  <a:pt x="652" y="529"/>
                                  <a:pt x="652" y="529"/>
                                  <a:pt x="652" y="529"/>
                                </a:cubicBezTo>
                                <a:cubicBezTo>
                                  <a:pt x="663" y="529"/>
                                  <a:pt x="663" y="529"/>
                                  <a:pt x="663" y="529"/>
                                </a:cubicBezTo>
                                <a:cubicBezTo>
                                  <a:pt x="663" y="533"/>
                                  <a:pt x="663" y="533"/>
                                  <a:pt x="663" y="533"/>
                                </a:cubicBezTo>
                                <a:moveTo>
                                  <a:pt x="640" y="533"/>
                                </a:moveTo>
                                <a:cubicBezTo>
                                  <a:pt x="628" y="533"/>
                                  <a:pt x="628" y="533"/>
                                  <a:pt x="628" y="533"/>
                                </a:cubicBezTo>
                                <a:cubicBezTo>
                                  <a:pt x="628" y="529"/>
                                  <a:pt x="628" y="529"/>
                                  <a:pt x="628" y="529"/>
                                </a:cubicBezTo>
                                <a:cubicBezTo>
                                  <a:pt x="640" y="529"/>
                                  <a:pt x="640" y="529"/>
                                  <a:pt x="640" y="529"/>
                                </a:cubicBezTo>
                                <a:cubicBezTo>
                                  <a:pt x="640" y="533"/>
                                  <a:pt x="640" y="533"/>
                                  <a:pt x="640" y="533"/>
                                </a:cubicBezTo>
                                <a:moveTo>
                                  <a:pt x="616" y="533"/>
                                </a:moveTo>
                                <a:cubicBezTo>
                                  <a:pt x="604" y="533"/>
                                  <a:pt x="604" y="533"/>
                                  <a:pt x="604" y="533"/>
                                </a:cubicBezTo>
                                <a:cubicBezTo>
                                  <a:pt x="604" y="529"/>
                                  <a:pt x="604" y="529"/>
                                  <a:pt x="604" y="529"/>
                                </a:cubicBezTo>
                                <a:cubicBezTo>
                                  <a:pt x="616" y="529"/>
                                  <a:pt x="616" y="529"/>
                                  <a:pt x="616" y="529"/>
                                </a:cubicBezTo>
                                <a:cubicBezTo>
                                  <a:pt x="616" y="533"/>
                                  <a:pt x="616" y="533"/>
                                  <a:pt x="616" y="533"/>
                                </a:cubicBezTo>
                                <a:moveTo>
                                  <a:pt x="592" y="533"/>
                                </a:moveTo>
                                <a:cubicBezTo>
                                  <a:pt x="580" y="533"/>
                                  <a:pt x="580" y="533"/>
                                  <a:pt x="580" y="533"/>
                                </a:cubicBezTo>
                                <a:cubicBezTo>
                                  <a:pt x="580" y="529"/>
                                  <a:pt x="580" y="529"/>
                                  <a:pt x="580" y="529"/>
                                </a:cubicBezTo>
                                <a:cubicBezTo>
                                  <a:pt x="592" y="529"/>
                                  <a:pt x="592" y="529"/>
                                  <a:pt x="592" y="529"/>
                                </a:cubicBezTo>
                                <a:cubicBezTo>
                                  <a:pt x="592" y="533"/>
                                  <a:pt x="592" y="533"/>
                                  <a:pt x="592" y="533"/>
                                </a:cubicBezTo>
                                <a:moveTo>
                                  <a:pt x="568" y="533"/>
                                </a:moveTo>
                                <a:cubicBezTo>
                                  <a:pt x="556" y="533"/>
                                  <a:pt x="556" y="533"/>
                                  <a:pt x="556" y="533"/>
                                </a:cubicBezTo>
                                <a:cubicBezTo>
                                  <a:pt x="556" y="529"/>
                                  <a:pt x="556" y="529"/>
                                  <a:pt x="556" y="529"/>
                                </a:cubicBezTo>
                                <a:cubicBezTo>
                                  <a:pt x="568" y="529"/>
                                  <a:pt x="568" y="529"/>
                                  <a:pt x="568" y="529"/>
                                </a:cubicBezTo>
                                <a:cubicBezTo>
                                  <a:pt x="568" y="533"/>
                                  <a:pt x="568" y="533"/>
                                  <a:pt x="568" y="533"/>
                                </a:cubicBezTo>
                                <a:moveTo>
                                  <a:pt x="544" y="533"/>
                                </a:moveTo>
                                <a:cubicBezTo>
                                  <a:pt x="532" y="533"/>
                                  <a:pt x="532" y="533"/>
                                  <a:pt x="532" y="533"/>
                                </a:cubicBezTo>
                                <a:cubicBezTo>
                                  <a:pt x="532" y="529"/>
                                  <a:pt x="532" y="529"/>
                                  <a:pt x="532" y="529"/>
                                </a:cubicBezTo>
                                <a:cubicBezTo>
                                  <a:pt x="544" y="529"/>
                                  <a:pt x="544" y="529"/>
                                  <a:pt x="544" y="529"/>
                                </a:cubicBezTo>
                                <a:cubicBezTo>
                                  <a:pt x="544" y="533"/>
                                  <a:pt x="544" y="533"/>
                                  <a:pt x="544" y="533"/>
                                </a:cubicBezTo>
                                <a:moveTo>
                                  <a:pt x="520" y="533"/>
                                </a:moveTo>
                                <a:cubicBezTo>
                                  <a:pt x="508" y="533"/>
                                  <a:pt x="508" y="533"/>
                                  <a:pt x="508" y="533"/>
                                </a:cubicBezTo>
                                <a:cubicBezTo>
                                  <a:pt x="508" y="529"/>
                                  <a:pt x="508" y="529"/>
                                  <a:pt x="508" y="529"/>
                                </a:cubicBezTo>
                                <a:cubicBezTo>
                                  <a:pt x="520" y="529"/>
                                  <a:pt x="520" y="529"/>
                                  <a:pt x="520" y="529"/>
                                </a:cubicBezTo>
                                <a:cubicBezTo>
                                  <a:pt x="520" y="533"/>
                                  <a:pt x="520" y="533"/>
                                  <a:pt x="520" y="533"/>
                                </a:cubicBezTo>
                                <a:moveTo>
                                  <a:pt x="496" y="533"/>
                                </a:moveTo>
                                <a:cubicBezTo>
                                  <a:pt x="484" y="533"/>
                                  <a:pt x="484" y="533"/>
                                  <a:pt x="484" y="533"/>
                                </a:cubicBezTo>
                                <a:cubicBezTo>
                                  <a:pt x="484" y="529"/>
                                  <a:pt x="484" y="529"/>
                                  <a:pt x="484" y="529"/>
                                </a:cubicBezTo>
                                <a:cubicBezTo>
                                  <a:pt x="496" y="529"/>
                                  <a:pt x="496" y="529"/>
                                  <a:pt x="496" y="529"/>
                                </a:cubicBezTo>
                                <a:cubicBezTo>
                                  <a:pt x="496" y="533"/>
                                  <a:pt x="496" y="533"/>
                                  <a:pt x="496" y="533"/>
                                </a:cubicBezTo>
                                <a:moveTo>
                                  <a:pt x="472" y="533"/>
                                </a:moveTo>
                                <a:cubicBezTo>
                                  <a:pt x="460" y="533"/>
                                  <a:pt x="460" y="533"/>
                                  <a:pt x="460" y="533"/>
                                </a:cubicBezTo>
                                <a:cubicBezTo>
                                  <a:pt x="460" y="529"/>
                                  <a:pt x="460" y="529"/>
                                  <a:pt x="460" y="529"/>
                                </a:cubicBezTo>
                                <a:cubicBezTo>
                                  <a:pt x="472" y="529"/>
                                  <a:pt x="472" y="529"/>
                                  <a:pt x="472" y="529"/>
                                </a:cubicBezTo>
                                <a:cubicBezTo>
                                  <a:pt x="472" y="533"/>
                                  <a:pt x="472" y="533"/>
                                  <a:pt x="472" y="533"/>
                                </a:cubicBezTo>
                                <a:moveTo>
                                  <a:pt x="448" y="533"/>
                                </a:moveTo>
                                <a:cubicBezTo>
                                  <a:pt x="436" y="533"/>
                                  <a:pt x="436" y="533"/>
                                  <a:pt x="436" y="533"/>
                                </a:cubicBezTo>
                                <a:cubicBezTo>
                                  <a:pt x="436" y="529"/>
                                  <a:pt x="436" y="529"/>
                                  <a:pt x="436" y="529"/>
                                </a:cubicBezTo>
                                <a:cubicBezTo>
                                  <a:pt x="448" y="529"/>
                                  <a:pt x="448" y="529"/>
                                  <a:pt x="448" y="529"/>
                                </a:cubicBezTo>
                                <a:cubicBezTo>
                                  <a:pt x="448" y="533"/>
                                  <a:pt x="448" y="533"/>
                                  <a:pt x="448" y="533"/>
                                </a:cubicBezTo>
                                <a:moveTo>
                                  <a:pt x="424" y="533"/>
                                </a:moveTo>
                                <a:cubicBezTo>
                                  <a:pt x="412" y="533"/>
                                  <a:pt x="412" y="533"/>
                                  <a:pt x="412" y="533"/>
                                </a:cubicBezTo>
                                <a:cubicBezTo>
                                  <a:pt x="412" y="529"/>
                                  <a:pt x="412" y="529"/>
                                  <a:pt x="412" y="529"/>
                                </a:cubicBezTo>
                                <a:cubicBezTo>
                                  <a:pt x="424" y="529"/>
                                  <a:pt x="424" y="529"/>
                                  <a:pt x="424" y="529"/>
                                </a:cubicBezTo>
                                <a:cubicBezTo>
                                  <a:pt x="424" y="533"/>
                                  <a:pt x="424" y="533"/>
                                  <a:pt x="424" y="533"/>
                                </a:cubicBezTo>
                                <a:moveTo>
                                  <a:pt x="400" y="533"/>
                                </a:moveTo>
                                <a:cubicBezTo>
                                  <a:pt x="388" y="533"/>
                                  <a:pt x="388" y="533"/>
                                  <a:pt x="388" y="533"/>
                                </a:cubicBezTo>
                                <a:cubicBezTo>
                                  <a:pt x="388" y="529"/>
                                  <a:pt x="388" y="529"/>
                                  <a:pt x="388" y="529"/>
                                </a:cubicBezTo>
                                <a:cubicBezTo>
                                  <a:pt x="400" y="529"/>
                                  <a:pt x="400" y="529"/>
                                  <a:pt x="400" y="529"/>
                                </a:cubicBezTo>
                                <a:cubicBezTo>
                                  <a:pt x="400" y="533"/>
                                  <a:pt x="400" y="533"/>
                                  <a:pt x="400" y="533"/>
                                </a:cubicBezTo>
                                <a:moveTo>
                                  <a:pt x="376" y="533"/>
                                </a:moveTo>
                                <a:cubicBezTo>
                                  <a:pt x="364" y="533"/>
                                  <a:pt x="364" y="533"/>
                                  <a:pt x="364" y="533"/>
                                </a:cubicBezTo>
                                <a:cubicBezTo>
                                  <a:pt x="364" y="529"/>
                                  <a:pt x="364" y="529"/>
                                  <a:pt x="364" y="529"/>
                                </a:cubicBezTo>
                                <a:cubicBezTo>
                                  <a:pt x="376" y="529"/>
                                  <a:pt x="376" y="529"/>
                                  <a:pt x="376" y="529"/>
                                </a:cubicBezTo>
                                <a:cubicBezTo>
                                  <a:pt x="376" y="533"/>
                                  <a:pt x="376" y="533"/>
                                  <a:pt x="376" y="533"/>
                                </a:cubicBezTo>
                                <a:moveTo>
                                  <a:pt x="352" y="533"/>
                                </a:moveTo>
                                <a:cubicBezTo>
                                  <a:pt x="340" y="533"/>
                                  <a:pt x="340" y="533"/>
                                  <a:pt x="340" y="533"/>
                                </a:cubicBezTo>
                                <a:cubicBezTo>
                                  <a:pt x="340" y="529"/>
                                  <a:pt x="340" y="529"/>
                                  <a:pt x="340" y="529"/>
                                </a:cubicBezTo>
                                <a:cubicBezTo>
                                  <a:pt x="352" y="529"/>
                                  <a:pt x="352" y="529"/>
                                  <a:pt x="352" y="529"/>
                                </a:cubicBezTo>
                                <a:cubicBezTo>
                                  <a:pt x="352" y="533"/>
                                  <a:pt x="352" y="533"/>
                                  <a:pt x="352" y="533"/>
                                </a:cubicBezTo>
                                <a:moveTo>
                                  <a:pt x="328" y="533"/>
                                </a:moveTo>
                                <a:cubicBezTo>
                                  <a:pt x="316" y="533"/>
                                  <a:pt x="316" y="533"/>
                                  <a:pt x="316" y="533"/>
                                </a:cubicBezTo>
                                <a:cubicBezTo>
                                  <a:pt x="316" y="529"/>
                                  <a:pt x="316" y="529"/>
                                  <a:pt x="316" y="529"/>
                                </a:cubicBezTo>
                                <a:cubicBezTo>
                                  <a:pt x="328" y="529"/>
                                  <a:pt x="328" y="529"/>
                                  <a:pt x="328" y="529"/>
                                </a:cubicBezTo>
                                <a:cubicBezTo>
                                  <a:pt x="328" y="533"/>
                                  <a:pt x="328" y="533"/>
                                  <a:pt x="328" y="533"/>
                                </a:cubicBezTo>
                                <a:moveTo>
                                  <a:pt x="304" y="533"/>
                                </a:moveTo>
                                <a:cubicBezTo>
                                  <a:pt x="292" y="533"/>
                                  <a:pt x="292" y="533"/>
                                  <a:pt x="292" y="533"/>
                                </a:cubicBezTo>
                                <a:cubicBezTo>
                                  <a:pt x="292" y="529"/>
                                  <a:pt x="292" y="529"/>
                                  <a:pt x="292" y="529"/>
                                </a:cubicBezTo>
                                <a:cubicBezTo>
                                  <a:pt x="304" y="529"/>
                                  <a:pt x="304" y="529"/>
                                  <a:pt x="304" y="529"/>
                                </a:cubicBezTo>
                                <a:cubicBezTo>
                                  <a:pt x="304" y="533"/>
                                  <a:pt x="304" y="533"/>
                                  <a:pt x="304" y="533"/>
                                </a:cubicBezTo>
                                <a:moveTo>
                                  <a:pt x="280" y="533"/>
                                </a:moveTo>
                                <a:cubicBezTo>
                                  <a:pt x="268" y="533"/>
                                  <a:pt x="268" y="533"/>
                                  <a:pt x="268" y="533"/>
                                </a:cubicBezTo>
                                <a:cubicBezTo>
                                  <a:pt x="268" y="529"/>
                                  <a:pt x="268" y="529"/>
                                  <a:pt x="268" y="529"/>
                                </a:cubicBezTo>
                                <a:cubicBezTo>
                                  <a:pt x="280" y="529"/>
                                  <a:pt x="280" y="529"/>
                                  <a:pt x="280" y="529"/>
                                </a:cubicBezTo>
                                <a:cubicBezTo>
                                  <a:pt x="280" y="533"/>
                                  <a:pt x="280" y="533"/>
                                  <a:pt x="280" y="533"/>
                                </a:cubicBezTo>
                                <a:moveTo>
                                  <a:pt x="256" y="533"/>
                                </a:moveTo>
                                <a:cubicBezTo>
                                  <a:pt x="244" y="533"/>
                                  <a:pt x="244" y="533"/>
                                  <a:pt x="244" y="533"/>
                                </a:cubicBezTo>
                                <a:cubicBezTo>
                                  <a:pt x="244" y="529"/>
                                  <a:pt x="244" y="529"/>
                                  <a:pt x="244" y="529"/>
                                </a:cubicBezTo>
                                <a:cubicBezTo>
                                  <a:pt x="256" y="529"/>
                                  <a:pt x="256" y="529"/>
                                  <a:pt x="256" y="529"/>
                                </a:cubicBezTo>
                                <a:cubicBezTo>
                                  <a:pt x="256" y="533"/>
                                  <a:pt x="256" y="533"/>
                                  <a:pt x="256" y="533"/>
                                </a:cubicBezTo>
                                <a:moveTo>
                                  <a:pt x="232" y="533"/>
                                </a:moveTo>
                                <a:cubicBezTo>
                                  <a:pt x="220" y="533"/>
                                  <a:pt x="220" y="533"/>
                                  <a:pt x="220" y="533"/>
                                </a:cubicBezTo>
                                <a:cubicBezTo>
                                  <a:pt x="220" y="529"/>
                                  <a:pt x="220" y="529"/>
                                  <a:pt x="220" y="529"/>
                                </a:cubicBezTo>
                                <a:cubicBezTo>
                                  <a:pt x="232" y="529"/>
                                  <a:pt x="232" y="529"/>
                                  <a:pt x="232" y="529"/>
                                </a:cubicBezTo>
                                <a:cubicBezTo>
                                  <a:pt x="232" y="533"/>
                                  <a:pt x="232" y="533"/>
                                  <a:pt x="232" y="533"/>
                                </a:cubicBezTo>
                                <a:moveTo>
                                  <a:pt x="208" y="533"/>
                                </a:moveTo>
                                <a:cubicBezTo>
                                  <a:pt x="196" y="533"/>
                                  <a:pt x="196" y="533"/>
                                  <a:pt x="196" y="533"/>
                                </a:cubicBezTo>
                                <a:cubicBezTo>
                                  <a:pt x="196" y="529"/>
                                  <a:pt x="196" y="529"/>
                                  <a:pt x="196" y="529"/>
                                </a:cubicBezTo>
                                <a:cubicBezTo>
                                  <a:pt x="208" y="529"/>
                                  <a:pt x="208" y="529"/>
                                  <a:pt x="208" y="529"/>
                                </a:cubicBezTo>
                                <a:cubicBezTo>
                                  <a:pt x="208" y="533"/>
                                  <a:pt x="208" y="533"/>
                                  <a:pt x="208" y="533"/>
                                </a:cubicBezTo>
                                <a:moveTo>
                                  <a:pt x="184" y="533"/>
                                </a:moveTo>
                                <a:cubicBezTo>
                                  <a:pt x="172" y="533"/>
                                  <a:pt x="172" y="533"/>
                                  <a:pt x="172" y="533"/>
                                </a:cubicBezTo>
                                <a:cubicBezTo>
                                  <a:pt x="172" y="529"/>
                                  <a:pt x="172" y="529"/>
                                  <a:pt x="172" y="529"/>
                                </a:cubicBezTo>
                                <a:cubicBezTo>
                                  <a:pt x="184" y="529"/>
                                  <a:pt x="184" y="529"/>
                                  <a:pt x="184" y="529"/>
                                </a:cubicBezTo>
                                <a:cubicBezTo>
                                  <a:pt x="184" y="533"/>
                                  <a:pt x="184" y="533"/>
                                  <a:pt x="184" y="533"/>
                                </a:cubicBezTo>
                                <a:moveTo>
                                  <a:pt x="160" y="533"/>
                                </a:moveTo>
                                <a:cubicBezTo>
                                  <a:pt x="148" y="533"/>
                                  <a:pt x="148" y="533"/>
                                  <a:pt x="148" y="533"/>
                                </a:cubicBezTo>
                                <a:cubicBezTo>
                                  <a:pt x="148" y="529"/>
                                  <a:pt x="148" y="529"/>
                                  <a:pt x="148" y="529"/>
                                </a:cubicBezTo>
                                <a:cubicBezTo>
                                  <a:pt x="160" y="529"/>
                                  <a:pt x="160" y="529"/>
                                  <a:pt x="160" y="529"/>
                                </a:cubicBezTo>
                                <a:cubicBezTo>
                                  <a:pt x="160" y="533"/>
                                  <a:pt x="160" y="533"/>
                                  <a:pt x="160" y="533"/>
                                </a:cubicBezTo>
                                <a:moveTo>
                                  <a:pt x="136" y="533"/>
                                </a:moveTo>
                                <a:cubicBezTo>
                                  <a:pt x="124" y="533"/>
                                  <a:pt x="124" y="533"/>
                                  <a:pt x="124" y="533"/>
                                </a:cubicBezTo>
                                <a:cubicBezTo>
                                  <a:pt x="124" y="529"/>
                                  <a:pt x="124" y="529"/>
                                  <a:pt x="124" y="529"/>
                                </a:cubicBezTo>
                                <a:cubicBezTo>
                                  <a:pt x="136" y="529"/>
                                  <a:pt x="136" y="529"/>
                                  <a:pt x="136" y="529"/>
                                </a:cubicBezTo>
                                <a:cubicBezTo>
                                  <a:pt x="136" y="533"/>
                                  <a:pt x="136" y="533"/>
                                  <a:pt x="136" y="533"/>
                                </a:cubicBezTo>
                                <a:moveTo>
                                  <a:pt x="112" y="533"/>
                                </a:moveTo>
                                <a:cubicBezTo>
                                  <a:pt x="100" y="533"/>
                                  <a:pt x="100" y="533"/>
                                  <a:pt x="100" y="533"/>
                                </a:cubicBezTo>
                                <a:cubicBezTo>
                                  <a:pt x="100" y="529"/>
                                  <a:pt x="100" y="529"/>
                                  <a:pt x="100" y="529"/>
                                </a:cubicBezTo>
                                <a:cubicBezTo>
                                  <a:pt x="112" y="529"/>
                                  <a:pt x="112" y="529"/>
                                  <a:pt x="112" y="529"/>
                                </a:cubicBezTo>
                                <a:cubicBezTo>
                                  <a:pt x="112" y="533"/>
                                  <a:pt x="112" y="533"/>
                                  <a:pt x="112" y="533"/>
                                </a:cubicBezTo>
                                <a:moveTo>
                                  <a:pt x="88" y="533"/>
                                </a:moveTo>
                                <a:cubicBezTo>
                                  <a:pt x="77" y="533"/>
                                  <a:pt x="77" y="533"/>
                                  <a:pt x="77" y="533"/>
                                </a:cubicBezTo>
                                <a:cubicBezTo>
                                  <a:pt x="77" y="529"/>
                                  <a:pt x="77" y="529"/>
                                  <a:pt x="77" y="529"/>
                                </a:cubicBezTo>
                                <a:cubicBezTo>
                                  <a:pt x="88" y="529"/>
                                  <a:pt x="88" y="529"/>
                                  <a:pt x="88" y="529"/>
                                </a:cubicBezTo>
                                <a:cubicBezTo>
                                  <a:pt x="88" y="533"/>
                                  <a:pt x="88" y="533"/>
                                  <a:pt x="88" y="533"/>
                                </a:cubicBezTo>
                                <a:moveTo>
                                  <a:pt x="65" y="533"/>
                                </a:moveTo>
                                <a:cubicBezTo>
                                  <a:pt x="57" y="533"/>
                                  <a:pt x="57" y="533"/>
                                  <a:pt x="57" y="533"/>
                                </a:cubicBezTo>
                                <a:cubicBezTo>
                                  <a:pt x="55" y="533"/>
                                  <a:pt x="54" y="532"/>
                                  <a:pt x="52" y="532"/>
                                </a:cubicBezTo>
                                <a:cubicBezTo>
                                  <a:pt x="53" y="528"/>
                                  <a:pt x="53" y="528"/>
                                  <a:pt x="53" y="528"/>
                                </a:cubicBezTo>
                                <a:cubicBezTo>
                                  <a:pt x="54" y="528"/>
                                  <a:pt x="56" y="529"/>
                                  <a:pt x="57" y="529"/>
                                </a:cubicBezTo>
                                <a:cubicBezTo>
                                  <a:pt x="65" y="529"/>
                                  <a:pt x="65" y="529"/>
                                  <a:pt x="65" y="529"/>
                                </a:cubicBezTo>
                                <a:cubicBezTo>
                                  <a:pt x="65" y="533"/>
                                  <a:pt x="65" y="533"/>
                                  <a:pt x="65" y="533"/>
                                </a:cubicBezTo>
                                <a:moveTo>
                                  <a:pt x="1251" y="531"/>
                                </a:moveTo>
                                <a:cubicBezTo>
                                  <a:pt x="1250" y="527"/>
                                  <a:pt x="1250" y="527"/>
                                  <a:pt x="1250" y="527"/>
                                </a:cubicBezTo>
                                <a:cubicBezTo>
                                  <a:pt x="1254" y="526"/>
                                  <a:pt x="1258" y="525"/>
                                  <a:pt x="1261" y="523"/>
                                </a:cubicBezTo>
                                <a:cubicBezTo>
                                  <a:pt x="1263" y="527"/>
                                  <a:pt x="1263" y="527"/>
                                  <a:pt x="1263" y="527"/>
                                </a:cubicBezTo>
                                <a:cubicBezTo>
                                  <a:pt x="1259" y="529"/>
                                  <a:pt x="1255" y="530"/>
                                  <a:pt x="1251" y="531"/>
                                </a:cubicBezTo>
                                <a:moveTo>
                                  <a:pt x="40" y="530"/>
                                </a:moveTo>
                                <a:cubicBezTo>
                                  <a:pt x="36" y="529"/>
                                  <a:pt x="32" y="527"/>
                                  <a:pt x="29" y="525"/>
                                </a:cubicBezTo>
                                <a:cubicBezTo>
                                  <a:pt x="31" y="522"/>
                                  <a:pt x="31" y="522"/>
                                  <a:pt x="31" y="522"/>
                                </a:cubicBezTo>
                                <a:cubicBezTo>
                                  <a:pt x="34" y="524"/>
                                  <a:pt x="38" y="525"/>
                                  <a:pt x="41" y="526"/>
                                </a:cubicBezTo>
                                <a:cubicBezTo>
                                  <a:pt x="40" y="530"/>
                                  <a:pt x="40" y="530"/>
                                  <a:pt x="40" y="530"/>
                                </a:cubicBezTo>
                                <a:moveTo>
                                  <a:pt x="1273" y="521"/>
                                </a:moveTo>
                                <a:cubicBezTo>
                                  <a:pt x="1271" y="517"/>
                                  <a:pt x="1271" y="517"/>
                                  <a:pt x="1271" y="517"/>
                                </a:cubicBezTo>
                                <a:cubicBezTo>
                                  <a:pt x="1274" y="515"/>
                                  <a:pt x="1277" y="512"/>
                                  <a:pt x="1279" y="509"/>
                                </a:cubicBezTo>
                                <a:cubicBezTo>
                                  <a:pt x="1282" y="512"/>
                                  <a:pt x="1282" y="512"/>
                                  <a:pt x="1282" y="512"/>
                                </a:cubicBezTo>
                                <a:cubicBezTo>
                                  <a:pt x="1280" y="515"/>
                                  <a:pt x="1277" y="518"/>
                                  <a:pt x="1273" y="521"/>
                                </a:cubicBezTo>
                                <a:moveTo>
                                  <a:pt x="19" y="518"/>
                                </a:moveTo>
                                <a:cubicBezTo>
                                  <a:pt x="16" y="515"/>
                                  <a:pt x="13" y="512"/>
                                  <a:pt x="11" y="509"/>
                                </a:cubicBezTo>
                                <a:cubicBezTo>
                                  <a:pt x="14" y="506"/>
                                  <a:pt x="14" y="506"/>
                                  <a:pt x="14" y="506"/>
                                </a:cubicBezTo>
                                <a:cubicBezTo>
                                  <a:pt x="16" y="509"/>
                                  <a:pt x="19" y="512"/>
                                  <a:pt x="21" y="515"/>
                                </a:cubicBezTo>
                                <a:cubicBezTo>
                                  <a:pt x="19" y="518"/>
                                  <a:pt x="19" y="518"/>
                                  <a:pt x="19" y="518"/>
                                </a:cubicBezTo>
                                <a:moveTo>
                                  <a:pt x="1289" y="502"/>
                                </a:moveTo>
                                <a:cubicBezTo>
                                  <a:pt x="1286" y="500"/>
                                  <a:pt x="1286" y="500"/>
                                  <a:pt x="1286" y="500"/>
                                </a:cubicBezTo>
                                <a:cubicBezTo>
                                  <a:pt x="1287" y="496"/>
                                  <a:pt x="1289" y="493"/>
                                  <a:pt x="1290" y="489"/>
                                </a:cubicBezTo>
                                <a:cubicBezTo>
                                  <a:pt x="1294" y="490"/>
                                  <a:pt x="1294" y="490"/>
                                  <a:pt x="1294" y="490"/>
                                </a:cubicBezTo>
                                <a:cubicBezTo>
                                  <a:pt x="1292" y="494"/>
                                  <a:pt x="1291" y="498"/>
                                  <a:pt x="1289" y="502"/>
                                </a:cubicBezTo>
                                <a:moveTo>
                                  <a:pt x="5" y="498"/>
                                </a:moveTo>
                                <a:cubicBezTo>
                                  <a:pt x="3" y="494"/>
                                  <a:pt x="2" y="490"/>
                                  <a:pt x="1" y="486"/>
                                </a:cubicBezTo>
                                <a:cubicBezTo>
                                  <a:pt x="5" y="485"/>
                                  <a:pt x="5" y="485"/>
                                  <a:pt x="5" y="485"/>
                                </a:cubicBezTo>
                                <a:cubicBezTo>
                                  <a:pt x="6" y="489"/>
                                  <a:pt x="7" y="493"/>
                                  <a:pt x="8" y="496"/>
                                </a:cubicBezTo>
                                <a:cubicBezTo>
                                  <a:pt x="5" y="498"/>
                                  <a:pt x="5" y="498"/>
                                  <a:pt x="5" y="498"/>
                                </a:cubicBezTo>
                                <a:moveTo>
                                  <a:pt x="1295" y="478"/>
                                </a:moveTo>
                                <a:cubicBezTo>
                                  <a:pt x="1291" y="478"/>
                                  <a:pt x="1291" y="478"/>
                                  <a:pt x="1291" y="478"/>
                                </a:cubicBezTo>
                                <a:cubicBezTo>
                                  <a:pt x="1291" y="477"/>
                                  <a:pt x="1291" y="476"/>
                                  <a:pt x="1291" y="476"/>
                                </a:cubicBezTo>
                                <a:cubicBezTo>
                                  <a:pt x="1291" y="466"/>
                                  <a:pt x="1291" y="466"/>
                                  <a:pt x="1291" y="466"/>
                                </a:cubicBezTo>
                                <a:cubicBezTo>
                                  <a:pt x="1295" y="466"/>
                                  <a:pt x="1295" y="466"/>
                                  <a:pt x="1295" y="466"/>
                                </a:cubicBezTo>
                                <a:cubicBezTo>
                                  <a:pt x="1295" y="476"/>
                                  <a:pt x="1295" y="476"/>
                                  <a:pt x="1295" y="476"/>
                                </a:cubicBezTo>
                                <a:cubicBezTo>
                                  <a:pt x="1295" y="476"/>
                                  <a:pt x="1295" y="477"/>
                                  <a:pt x="1295" y="478"/>
                                </a:cubicBezTo>
                                <a:moveTo>
                                  <a:pt x="4" y="474"/>
                                </a:moveTo>
                                <a:cubicBezTo>
                                  <a:pt x="0" y="474"/>
                                  <a:pt x="0" y="474"/>
                                  <a:pt x="0" y="474"/>
                                </a:cubicBezTo>
                                <a:cubicBezTo>
                                  <a:pt x="0" y="462"/>
                                  <a:pt x="0" y="462"/>
                                  <a:pt x="0" y="462"/>
                                </a:cubicBezTo>
                                <a:cubicBezTo>
                                  <a:pt x="4" y="462"/>
                                  <a:pt x="4" y="462"/>
                                  <a:pt x="4" y="462"/>
                                </a:cubicBezTo>
                                <a:cubicBezTo>
                                  <a:pt x="4" y="474"/>
                                  <a:pt x="4" y="474"/>
                                  <a:pt x="4" y="474"/>
                                </a:cubicBezTo>
                                <a:moveTo>
                                  <a:pt x="1295" y="454"/>
                                </a:moveTo>
                                <a:cubicBezTo>
                                  <a:pt x="1291" y="454"/>
                                  <a:pt x="1291" y="454"/>
                                  <a:pt x="1291" y="454"/>
                                </a:cubicBezTo>
                                <a:cubicBezTo>
                                  <a:pt x="1291" y="442"/>
                                  <a:pt x="1291" y="442"/>
                                  <a:pt x="1291" y="442"/>
                                </a:cubicBezTo>
                                <a:cubicBezTo>
                                  <a:pt x="1295" y="442"/>
                                  <a:pt x="1295" y="442"/>
                                  <a:pt x="1295" y="442"/>
                                </a:cubicBezTo>
                                <a:cubicBezTo>
                                  <a:pt x="1295" y="454"/>
                                  <a:pt x="1295" y="454"/>
                                  <a:pt x="1295" y="454"/>
                                </a:cubicBezTo>
                                <a:moveTo>
                                  <a:pt x="4" y="450"/>
                                </a:moveTo>
                                <a:cubicBezTo>
                                  <a:pt x="0" y="450"/>
                                  <a:pt x="0" y="450"/>
                                  <a:pt x="0" y="450"/>
                                </a:cubicBezTo>
                                <a:cubicBezTo>
                                  <a:pt x="0" y="438"/>
                                  <a:pt x="0" y="438"/>
                                  <a:pt x="0" y="438"/>
                                </a:cubicBezTo>
                                <a:cubicBezTo>
                                  <a:pt x="4" y="438"/>
                                  <a:pt x="4" y="438"/>
                                  <a:pt x="4" y="438"/>
                                </a:cubicBezTo>
                                <a:cubicBezTo>
                                  <a:pt x="4" y="450"/>
                                  <a:pt x="4" y="450"/>
                                  <a:pt x="4" y="450"/>
                                </a:cubicBezTo>
                                <a:moveTo>
                                  <a:pt x="1295" y="430"/>
                                </a:moveTo>
                                <a:cubicBezTo>
                                  <a:pt x="1291" y="430"/>
                                  <a:pt x="1291" y="430"/>
                                  <a:pt x="1291" y="430"/>
                                </a:cubicBezTo>
                                <a:cubicBezTo>
                                  <a:pt x="1291" y="418"/>
                                  <a:pt x="1291" y="418"/>
                                  <a:pt x="1291" y="418"/>
                                </a:cubicBezTo>
                                <a:cubicBezTo>
                                  <a:pt x="1295" y="418"/>
                                  <a:pt x="1295" y="418"/>
                                  <a:pt x="1295" y="418"/>
                                </a:cubicBezTo>
                                <a:cubicBezTo>
                                  <a:pt x="1295" y="430"/>
                                  <a:pt x="1295" y="430"/>
                                  <a:pt x="1295" y="430"/>
                                </a:cubicBezTo>
                                <a:moveTo>
                                  <a:pt x="4" y="426"/>
                                </a:moveTo>
                                <a:cubicBezTo>
                                  <a:pt x="0" y="426"/>
                                  <a:pt x="0" y="426"/>
                                  <a:pt x="0" y="426"/>
                                </a:cubicBezTo>
                                <a:cubicBezTo>
                                  <a:pt x="0" y="414"/>
                                  <a:pt x="0" y="414"/>
                                  <a:pt x="0" y="414"/>
                                </a:cubicBezTo>
                                <a:cubicBezTo>
                                  <a:pt x="4" y="414"/>
                                  <a:pt x="4" y="414"/>
                                  <a:pt x="4" y="414"/>
                                </a:cubicBezTo>
                                <a:cubicBezTo>
                                  <a:pt x="4" y="426"/>
                                  <a:pt x="4" y="426"/>
                                  <a:pt x="4" y="426"/>
                                </a:cubicBezTo>
                                <a:moveTo>
                                  <a:pt x="1295" y="406"/>
                                </a:moveTo>
                                <a:cubicBezTo>
                                  <a:pt x="1291" y="406"/>
                                  <a:pt x="1291" y="406"/>
                                  <a:pt x="1291" y="406"/>
                                </a:cubicBezTo>
                                <a:cubicBezTo>
                                  <a:pt x="1291" y="394"/>
                                  <a:pt x="1291" y="394"/>
                                  <a:pt x="1291" y="394"/>
                                </a:cubicBezTo>
                                <a:cubicBezTo>
                                  <a:pt x="1295" y="394"/>
                                  <a:pt x="1295" y="394"/>
                                  <a:pt x="1295" y="394"/>
                                </a:cubicBezTo>
                                <a:cubicBezTo>
                                  <a:pt x="1295" y="406"/>
                                  <a:pt x="1295" y="406"/>
                                  <a:pt x="1295" y="406"/>
                                </a:cubicBezTo>
                                <a:moveTo>
                                  <a:pt x="4" y="402"/>
                                </a:moveTo>
                                <a:cubicBezTo>
                                  <a:pt x="0" y="402"/>
                                  <a:pt x="0" y="402"/>
                                  <a:pt x="0" y="402"/>
                                </a:cubicBezTo>
                                <a:cubicBezTo>
                                  <a:pt x="0" y="390"/>
                                  <a:pt x="0" y="390"/>
                                  <a:pt x="0" y="390"/>
                                </a:cubicBezTo>
                                <a:cubicBezTo>
                                  <a:pt x="4" y="390"/>
                                  <a:pt x="4" y="390"/>
                                  <a:pt x="4" y="390"/>
                                </a:cubicBezTo>
                                <a:cubicBezTo>
                                  <a:pt x="4" y="402"/>
                                  <a:pt x="4" y="402"/>
                                  <a:pt x="4" y="402"/>
                                </a:cubicBezTo>
                                <a:moveTo>
                                  <a:pt x="1295" y="382"/>
                                </a:moveTo>
                                <a:cubicBezTo>
                                  <a:pt x="1291" y="382"/>
                                  <a:pt x="1291" y="382"/>
                                  <a:pt x="1291" y="382"/>
                                </a:cubicBezTo>
                                <a:cubicBezTo>
                                  <a:pt x="1291" y="370"/>
                                  <a:pt x="1291" y="370"/>
                                  <a:pt x="1291" y="370"/>
                                </a:cubicBezTo>
                                <a:cubicBezTo>
                                  <a:pt x="1295" y="370"/>
                                  <a:pt x="1295" y="370"/>
                                  <a:pt x="1295" y="370"/>
                                </a:cubicBezTo>
                                <a:cubicBezTo>
                                  <a:pt x="1295" y="382"/>
                                  <a:pt x="1295" y="382"/>
                                  <a:pt x="1295" y="382"/>
                                </a:cubicBezTo>
                                <a:moveTo>
                                  <a:pt x="4" y="378"/>
                                </a:moveTo>
                                <a:cubicBezTo>
                                  <a:pt x="0" y="378"/>
                                  <a:pt x="0" y="378"/>
                                  <a:pt x="0" y="378"/>
                                </a:cubicBezTo>
                                <a:cubicBezTo>
                                  <a:pt x="0" y="366"/>
                                  <a:pt x="0" y="366"/>
                                  <a:pt x="0" y="366"/>
                                </a:cubicBezTo>
                                <a:cubicBezTo>
                                  <a:pt x="4" y="366"/>
                                  <a:pt x="4" y="366"/>
                                  <a:pt x="4" y="366"/>
                                </a:cubicBezTo>
                                <a:cubicBezTo>
                                  <a:pt x="4" y="378"/>
                                  <a:pt x="4" y="378"/>
                                  <a:pt x="4" y="378"/>
                                </a:cubicBezTo>
                                <a:moveTo>
                                  <a:pt x="1295" y="358"/>
                                </a:moveTo>
                                <a:cubicBezTo>
                                  <a:pt x="1291" y="358"/>
                                  <a:pt x="1291" y="358"/>
                                  <a:pt x="1291" y="358"/>
                                </a:cubicBezTo>
                                <a:cubicBezTo>
                                  <a:pt x="1291" y="346"/>
                                  <a:pt x="1291" y="346"/>
                                  <a:pt x="1291" y="346"/>
                                </a:cubicBezTo>
                                <a:cubicBezTo>
                                  <a:pt x="1295" y="346"/>
                                  <a:pt x="1295" y="346"/>
                                  <a:pt x="1295" y="346"/>
                                </a:cubicBezTo>
                                <a:cubicBezTo>
                                  <a:pt x="1295" y="358"/>
                                  <a:pt x="1295" y="358"/>
                                  <a:pt x="1295" y="358"/>
                                </a:cubicBezTo>
                                <a:moveTo>
                                  <a:pt x="4" y="354"/>
                                </a:moveTo>
                                <a:cubicBezTo>
                                  <a:pt x="0" y="354"/>
                                  <a:pt x="0" y="354"/>
                                  <a:pt x="0" y="354"/>
                                </a:cubicBezTo>
                                <a:cubicBezTo>
                                  <a:pt x="0" y="342"/>
                                  <a:pt x="0" y="342"/>
                                  <a:pt x="0" y="342"/>
                                </a:cubicBezTo>
                                <a:cubicBezTo>
                                  <a:pt x="4" y="342"/>
                                  <a:pt x="4" y="342"/>
                                  <a:pt x="4" y="342"/>
                                </a:cubicBezTo>
                                <a:cubicBezTo>
                                  <a:pt x="4" y="354"/>
                                  <a:pt x="4" y="354"/>
                                  <a:pt x="4" y="354"/>
                                </a:cubicBezTo>
                                <a:moveTo>
                                  <a:pt x="1295" y="334"/>
                                </a:moveTo>
                                <a:cubicBezTo>
                                  <a:pt x="1291" y="334"/>
                                  <a:pt x="1291" y="334"/>
                                  <a:pt x="1291" y="334"/>
                                </a:cubicBezTo>
                                <a:cubicBezTo>
                                  <a:pt x="1291" y="322"/>
                                  <a:pt x="1291" y="322"/>
                                  <a:pt x="1291" y="322"/>
                                </a:cubicBezTo>
                                <a:cubicBezTo>
                                  <a:pt x="1295" y="322"/>
                                  <a:pt x="1295" y="322"/>
                                  <a:pt x="1295" y="322"/>
                                </a:cubicBezTo>
                                <a:cubicBezTo>
                                  <a:pt x="1295" y="334"/>
                                  <a:pt x="1295" y="334"/>
                                  <a:pt x="1295" y="334"/>
                                </a:cubicBezTo>
                                <a:moveTo>
                                  <a:pt x="4" y="330"/>
                                </a:moveTo>
                                <a:cubicBezTo>
                                  <a:pt x="0" y="330"/>
                                  <a:pt x="0" y="330"/>
                                  <a:pt x="0" y="330"/>
                                </a:cubicBezTo>
                                <a:cubicBezTo>
                                  <a:pt x="0" y="318"/>
                                  <a:pt x="0" y="318"/>
                                  <a:pt x="0" y="318"/>
                                </a:cubicBezTo>
                                <a:cubicBezTo>
                                  <a:pt x="4" y="318"/>
                                  <a:pt x="4" y="318"/>
                                  <a:pt x="4" y="318"/>
                                </a:cubicBezTo>
                                <a:cubicBezTo>
                                  <a:pt x="4" y="330"/>
                                  <a:pt x="4" y="330"/>
                                  <a:pt x="4" y="330"/>
                                </a:cubicBezTo>
                                <a:moveTo>
                                  <a:pt x="1295" y="310"/>
                                </a:moveTo>
                                <a:cubicBezTo>
                                  <a:pt x="1291" y="310"/>
                                  <a:pt x="1291" y="310"/>
                                  <a:pt x="1291" y="310"/>
                                </a:cubicBezTo>
                                <a:cubicBezTo>
                                  <a:pt x="1291" y="298"/>
                                  <a:pt x="1291" y="298"/>
                                  <a:pt x="1291" y="298"/>
                                </a:cubicBezTo>
                                <a:cubicBezTo>
                                  <a:pt x="1295" y="298"/>
                                  <a:pt x="1295" y="298"/>
                                  <a:pt x="1295" y="298"/>
                                </a:cubicBezTo>
                                <a:cubicBezTo>
                                  <a:pt x="1295" y="310"/>
                                  <a:pt x="1295" y="310"/>
                                  <a:pt x="1295" y="310"/>
                                </a:cubicBezTo>
                                <a:moveTo>
                                  <a:pt x="4" y="306"/>
                                </a:moveTo>
                                <a:cubicBezTo>
                                  <a:pt x="0" y="306"/>
                                  <a:pt x="0" y="306"/>
                                  <a:pt x="0" y="306"/>
                                </a:cubicBezTo>
                                <a:cubicBezTo>
                                  <a:pt x="0" y="294"/>
                                  <a:pt x="0" y="294"/>
                                  <a:pt x="0" y="294"/>
                                </a:cubicBezTo>
                                <a:cubicBezTo>
                                  <a:pt x="4" y="294"/>
                                  <a:pt x="4" y="294"/>
                                  <a:pt x="4" y="294"/>
                                </a:cubicBezTo>
                                <a:cubicBezTo>
                                  <a:pt x="4" y="306"/>
                                  <a:pt x="4" y="306"/>
                                  <a:pt x="4" y="306"/>
                                </a:cubicBezTo>
                                <a:moveTo>
                                  <a:pt x="1295" y="286"/>
                                </a:moveTo>
                                <a:cubicBezTo>
                                  <a:pt x="1291" y="286"/>
                                  <a:pt x="1291" y="286"/>
                                  <a:pt x="1291" y="286"/>
                                </a:cubicBezTo>
                                <a:cubicBezTo>
                                  <a:pt x="1291" y="274"/>
                                  <a:pt x="1291" y="274"/>
                                  <a:pt x="1291" y="274"/>
                                </a:cubicBezTo>
                                <a:cubicBezTo>
                                  <a:pt x="1295" y="274"/>
                                  <a:pt x="1295" y="274"/>
                                  <a:pt x="1295" y="274"/>
                                </a:cubicBezTo>
                                <a:cubicBezTo>
                                  <a:pt x="1295" y="286"/>
                                  <a:pt x="1295" y="286"/>
                                  <a:pt x="1295" y="286"/>
                                </a:cubicBezTo>
                                <a:moveTo>
                                  <a:pt x="4" y="282"/>
                                </a:moveTo>
                                <a:cubicBezTo>
                                  <a:pt x="0" y="282"/>
                                  <a:pt x="0" y="282"/>
                                  <a:pt x="0" y="282"/>
                                </a:cubicBezTo>
                                <a:cubicBezTo>
                                  <a:pt x="0" y="270"/>
                                  <a:pt x="0" y="270"/>
                                  <a:pt x="0" y="270"/>
                                </a:cubicBezTo>
                                <a:cubicBezTo>
                                  <a:pt x="4" y="270"/>
                                  <a:pt x="4" y="270"/>
                                  <a:pt x="4" y="270"/>
                                </a:cubicBezTo>
                                <a:cubicBezTo>
                                  <a:pt x="4" y="282"/>
                                  <a:pt x="4" y="282"/>
                                  <a:pt x="4" y="282"/>
                                </a:cubicBezTo>
                                <a:moveTo>
                                  <a:pt x="1295" y="262"/>
                                </a:moveTo>
                                <a:cubicBezTo>
                                  <a:pt x="1291" y="262"/>
                                  <a:pt x="1291" y="262"/>
                                  <a:pt x="1291" y="262"/>
                                </a:cubicBezTo>
                                <a:cubicBezTo>
                                  <a:pt x="1291" y="250"/>
                                  <a:pt x="1291" y="250"/>
                                  <a:pt x="1291" y="250"/>
                                </a:cubicBezTo>
                                <a:cubicBezTo>
                                  <a:pt x="1295" y="250"/>
                                  <a:pt x="1295" y="250"/>
                                  <a:pt x="1295" y="250"/>
                                </a:cubicBezTo>
                                <a:cubicBezTo>
                                  <a:pt x="1295" y="262"/>
                                  <a:pt x="1295" y="262"/>
                                  <a:pt x="1295" y="262"/>
                                </a:cubicBezTo>
                                <a:moveTo>
                                  <a:pt x="4" y="258"/>
                                </a:moveTo>
                                <a:cubicBezTo>
                                  <a:pt x="0" y="258"/>
                                  <a:pt x="0" y="258"/>
                                  <a:pt x="0" y="258"/>
                                </a:cubicBezTo>
                                <a:cubicBezTo>
                                  <a:pt x="0" y="246"/>
                                  <a:pt x="0" y="246"/>
                                  <a:pt x="0" y="246"/>
                                </a:cubicBezTo>
                                <a:cubicBezTo>
                                  <a:pt x="4" y="246"/>
                                  <a:pt x="4" y="246"/>
                                  <a:pt x="4" y="246"/>
                                </a:cubicBezTo>
                                <a:cubicBezTo>
                                  <a:pt x="4" y="258"/>
                                  <a:pt x="4" y="258"/>
                                  <a:pt x="4" y="258"/>
                                </a:cubicBezTo>
                                <a:moveTo>
                                  <a:pt x="1295" y="238"/>
                                </a:moveTo>
                                <a:cubicBezTo>
                                  <a:pt x="1291" y="238"/>
                                  <a:pt x="1291" y="238"/>
                                  <a:pt x="1291" y="238"/>
                                </a:cubicBezTo>
                                <a:cubicBezTo>
                                  <a:pt x="1291" y="226"/>
                                  <a:pt x="1291" y="226"/>
                                  <a:pt x="1291" y="226"/>
                                </a:cubicBezTo>
                                <a:cubicBezTo>
                                  <a:pt x="1295" y="226"/>
                                  <a:pt x="1295" y="226"/>
                                  <a:pt x="1295" y="226"/>
                                </a:cubicBezTo>
                                <a:cubicBezTo>
                                  <a:pt x="1295" y="238"/>
                                  <a:pt x="1295" y="238"/>
                                  <a:pt x="1295" y="238"/>
                                </a:cubicBezTo>
                                <a:moveTo>
                                  <a:pt x="4" y="234"/>
                                </a:moveTo>
                                <a:cubicBezTo>
                                  <a:pt x="0" y="234"/>
                                  <a:pt x="0" y="234"/>
                                  <a:pt x="0" y="234"/>
                                </a:cubicBezTo>
                                <a:cubicBezTo>
                                  <a:pt x="0" y="222"/>
                                  <a:pt x="0" y="222"/>
                                  <a:pt x="0" y="222"/>
                                </a:cubicBezTo>
                                <a:cubicBezTo>
                                  <a:pt x="4" y="222"/>
                                  <a:pt x="4" y="222"/>
                                  <a:pt x="4" y="222"/>
                                </a:cubicBezTo>
                                <a:cubicBezTo>
                                  <a:pt x="4" y="234"/>
                                  <a:pt x="4" y="234"/>
                                  <a:pt x="4" y="234"/>
                                </a:cubicBezTo>
                                <a:moveTo>
                                  <a:pt x="1295" y="214"/>
                                </a:moveTo>
                                <a:cubicBezTo>
                                  <a:pt x="1291" y="214"/>
                                  <a:pt x="1291" y="214"/>
                                  <a:pt x="1291" y="214"/>
                                </a:cubicBezTo>
                                <a:cubicBezTo>
                                  <a:pt x="1291" y="202"/>
                                  <a:pt x="1291" y="202"/>
                                  <a:pt x="1291" y="202"/>
                                </a:cubicBezTo>
                                <a:cubicBezTo>
                                  <a:pt x="1295" y="202"/>
                                  <a:pt x="1295" y="202"/>
                                  <a:pt x="1295" y="202"/>
                                </a:cubicBezTo>
                                <a:cubicBezTo>
                                  <a:pt x="1295" y="214"/>
                                  <a:pt x="1295" y="214"/>
                                  <a:pt x="1295" y="214"/>
                                </a:cubicBezTo>
                                <a:moveTo>
                                  <a:pt x="4" y="210"/>
                                </a:moveTo>
                                <a:cubicBezTo>
                                  <a:pt x="0" y="210"/>
                                  <a:pt x="0" y="210"/>
                                  <a:pt x="0" y="210"/>
                                </a:cubicBezTo>
                                <a:cubicBezTo>
                                  <a:pt x="0" y="198"/>
                                  <a:pt x="0" y="198"/>
                                  <a:pt x="0" y="198"/>
                                </a:cubicBezTo>
                                <a:cubicBezTo>
                                  <a:pt x="4" y="198"/>
                                  <a:pt x="4" y="198"/>
                                  <a:pt x="4" y="198"/>
                                </a:cubicBezTo>
                                <a:cubicBezTo>
                                  <a:pt x="4" y="210"/>
                                  <a:pt x="4" y="210"/>
                                  <a:pt x="4" y="210"/>
                                </a:cubicBezTo>
                                <a:moveTo>
                                  <a:pt x="1295" y="190"/>
                                </a:moveTo>
                                <a:cubicBezTo>
                                  <a:pt x="1291" y="190"/>
                                  <a:pt x="1291" y="190"/>
                                  <a:pt x="1291" y="190"/>
                                </a:cubicBezTo>
                                <a:cubicBezTo>
                                  <a:pt x="1291" y="178"/>
                                  <a:pt x="1291" y="178"/>
                                  <a:pt x="1291" y="178"/>
                                </a:cubicBezTo>
                                <a:cubicBezTo>
                                  <a:pt x="1295" y="178"/>
                                  <a:pt x="1295" y="178"/>
                                  <a:pt x="1295" y="178"/>
                                </a:cubicBezTo>
                                <a:cubicBezTo>
                                  <a:pt x="1295" y="190"/>
                                  <a:pt x="1295" y="190"/>
                                  <a:pt x="1295" y="190"/>
                                </a:cubicBezTo>
                                <a:moveTo>
                                  <a:pt x="4" y="186"/>
                                </a:moveTo>
                                <a:cubicBezTo>
                                  <a:pt x="0" y="186"/>
                                  <a:pt x="0" y="186"/>
                                  <a:pt x="0" y="186"/>
                                </a:cubicBezTo>
                                <a:cubicBezTo>
                                  <a:pt x="0" y="174"/>
                                  <a:pt x="0" y="174"/>
                                  <a:pt x="0" y="174"/>
                                </a:cubicBezTo>
                                <a:cubicBezTo>
                                  <a:pt x="4" y="174"/>
                                  <a:pt x="4" y="174"/>
                                  <a:pt x="4" y="174"/>
                                </a:cubicBezTo>
                                <a:cubicBezTo>
                                  <a:pt x="4" y="186"/>
                                  <a:pt x="4" y="186"/>
                                  <a:pt x="4" y="186"/>
                                </a:cubicBezTo>
                                <a:moveTo>
                                  <a:pt x="1295" y="166"/>
                                </a:moveTo>
                                <a:cubicBezTo>
                                  <a:pt x="1291" y="166"/>
                                  <a:pt x="1291" y="166"/>
                                  <a:pt x="1291" y="166"/>
                                </a:cubicBezTo>
                                <a:cubicBezTo>
                                  <a:pt x="1291" y="154"/>
                                  <a:pt x="1291" y="154"/>
                                  <a:pt x="1291" y="154"/>
                                </a:cubicBezTo>
                                <a:cubicBezTo>
                                  <a:pt x="1295" y="154"/>
                                  <a:pt x="1295" y="154"/>
                                  <a:pt x="1295" y="154"/>
                                </a:cubicBezTo>
                                <a:cubicBezTo>
                                  <a:pt x="1295" y="166"/>
                                  <a:pt x="1295" y="166"/>
                                  <a:pt x="1295" y="166"/>
                                </a:cubicBezTo>
                                <a:moveTo>
                                  <a:pt x="4" y="162"/>
                                </a:moveTo>
                                <a:cubicBezTo>
                                  <a:pt x="0" y="162"/>
                                  <a:pt x="0" y="162"/>
                                  <a:pt x="0" y="162"/>
                                </a:cubicBezTo>
                                <a:cubicBezTo>
                                  <a:pt x="0" y="150"/>
                                  <a:pt x="0" y="150"/>
                                  <a:pt x="0" y="150"/>
                                </a:cubicBezTo>
                                <a:cubicBezTo>
                                  <a:pt x="4" y="150"/>
                                  <a:pt x="4" y="150"/>
                                  <a:pt x="4" y="150"/>
                                </a:cubicBezTo>
                                <a:cubicBezTo>
                                  <a:pt x="4" y="162"/>
                                  <a:pt x="4" y="162"/>
                                  <a:pt x="4" y="162"/>
                                </a:cubicBezTo>
                                <a:moveTo>
                                  <a:pt x="1295" y="142"/>
                                </a:moveTo>
                                <a:cubicBezTo>
                                  <a:pt x="1291" y="142"/>
                                  <a:pt x="1291" y="142"/>
                                  <a:pt x="1291" y="142"/>
                                </a:cubicBezTo>
                                <a:cubicBezTo>
                                  <a:pt x="1291" y="130"/>
                                  <a:pt x="1291" y="130"/>
                                  <a:pt x="1291" y="130"/>
                                </a:cubicBezTo>
                                <a:cubicBezTo>
                                  <a:pt x="1295" y="130"/>
                                  <a:pt x="1295" y="130"/>
                                  <a:pt x="1295" y="130"/>
                                </a:cubicBezTo>
                                <a:cubicBezTo>
                                  <a:pt x="1295" y="142"/>
                                  <a:pt x="1295" y="142"/>
                                  <a:pt x="1295" y="142"/>
                                </a:cubicBezTo>
                                <a:moveTo>
                                  <a:pt x="4" y="138"/>
                                </a:moveTo>
                                <a:cubicBezTo>
                                  <a:pt x="0" y="138"/>
                                  <a:pt x="0" y="138"/>
                                  <a:pt x="0" y="138"/>
                                </a:cubicBezTo>
                                <a:cubicBezTo>
                                  <a:pt x="0" y="126"/>
                                  <a:pt x="0" y="126"/>
                                  <a:pt x="0" y="126"/>
                                </a:cubicBezTo>
                                <a:cubicBezTo>
                                  <a:pt x="4" y="126"/>
                                  <a:pt x="4" y="126"/>
                                  <a:pt x="4" y="126"/>
                                </a:cubicBezTo>
                                <a:cubicBezTo>
                                  <a:pt x="4" y="138"/>
                                  <a:pt x="4" y="138"/>
                                  <a:pt x="4" y="138"/>
                                </a:cubicBezTo>
                                <a:moveTo>
                                  <a:pt x="1295" y="118"/>
                                </a:moveTo>
                                <a:cubicBezTo>
                                  <a:pt x="1291" y="118"/>
                                  <a:pt x="1291" y="118"/>
                                  <a:pt x="1291" y="118"/>
                                </a:cubicBezTo>
                                <a:cubicBezTo>
                                  <a:pt x="1291" y="106"/>
                                  <a:pt x="1291" y="106"/>
                                  <a:pt x="1291" y="106"/>
                                </a:cubicBezTo>
                                <a:cubicBezTo>
                                  <a:pt x="1295" y="106"/>
                                  <a:pt x="1295" y="106"/>
                                  <a:pt x="1295" y="106"/>
                                </a:cubicBezTo>
                                <a:cubicBezTo>
                                  <a:pt x="1295" y="118"/>
                                  <a:pt x="1295" y="118"/>
                                  <a:pt x="1295" y="118"/>
                                </a:cubicBezTo>
                                <a:moveTo>
                                  <a:pt x="4" y="114"/>
                                </a:moveTo>
                                <a:cubicBezTo>
                                  <a:pt x="0" y="114"/>
                                  <a:pt x="0" y="114"/>
                                  <a:pt x="0" y="114"/>
                                </a:cubicBezTo>
                                <a:cubicBezTo>
                                  <a:pt x="0" y="102"/>
                                  <a:pt x="0" y="102"/>
                                  <a:pt x="0" y="102"/>
                                </a:cubicBezTo>
                                <a:cubicBezTo>
                                  <a:pt x="4" y="102"/>
                                  <a:pt x="4" y="102"/>
                                  <a:pt x="4" y="102"/>
                                </a:cubicBezTo>
                                <a:cubicBezTo>
                                  <a:pt x="4" y="114"/>
                                  <a:pt x="4" y="114"/>
                                  <a:pt x="4" y="114"/>
                                </a:cubicBezTo>
                                <a:moveTo>
                                  <a:pt x="1295" y="94"/>
                                </a:moveTo>
                                <a:cubicBezTo>
                                  <a:pt x="1291" y="94"/>
                                  <a:pt x="1291" y="94"/>
                                  <a:pt x="1291" y="94"/>
                                </a:cubicBezTo>
                                <a:cubicBezTo>
                                  <a:pt x="1291" y="82"/>
                                  <a:pt x="1291" y="82"/>
                                  <a:pt x="1291" y="82"/>
                                </a:cubicBezTo>
                                <a:cubicBezTo>
                                  <a:pt x="1295" y="82"/>
                                  <a:pt x="1295" y="82"/>
                                  <a:pt x="1295" y="82"/>
                                </a:cubicBezTo>
                                <a:cubicBezTo>
                                  <a:pt x="1295" y="94"/>
                                  <a:pt x="1295" y="94"/>
                                  <a:pt x="1295" y="94"/>
                                </a:cubicBezTo>
                                <a:moveTo>
                                  <a:pt x="4" y="90"/>
                                </a:moveTo>
                                <a:cubicBezTo>
                                  <a:pt x="0" y="90"/>
                                  <a:pt x="0" y="90"/>
                                  <a:pt x="0" y="90"/>
                                </a:cubicBezTo>
                                <a:cubicBezTo>
                                  <a:pt x="0" y="78"/>
                                  <a:pt x="0" y="78"/>
                                  <a:pt x="0" y="78"/>
                                </a:cubicBezTo>
                                <a:cubicBezTo>
                                  <a:pt x="4" y="78"/>
                                  <a:pt x="4" y="78"/>
                                  <a:pt x="4" y="78"/>
                                </a:cubicBezTo>
                                <a:cubicBezTo>
                                  <a:pt x="4" y="90"/>
                                  <a:pt x="4" y="90"/>
                                  <a:pt x="4" y="90"/>
                                </a:cubicBezTo>
                                <a:moveTo>
                                  <a:pt x="1295" y="70"/>
                                </a:moveTo>
                                <a:cubicBezTo>
                                  <a:pt x="1291" y="70"/>
                                  <a:pt x="1291" y="70"/>
                                  <a:pt x="1291" y="70"/>
                                </a:cubicBezTo>
                                <a:cubicBezTo>
                                  <a:pt x="1291" y="59"/>
                                  <a:pt x="1291" y="59"/>
                                  <a:pt x="1291" y="59"/>
                                </a:cubicBezTo>
                                <a:cubicBezTo>
                                  <a:pt x="1295" y="59"/>
                                  <a:pt x="1295" y="59"/>
                                  <a:pt x="1295" y="59"/>
                                </a:cubicBezTo>
                                <a:cubicBezTo>
                                  <a:pt x="1295" y="70"/>
                                  <a:pt x="1295" y="70"/>
                                  <a:pt x="1295" y="70"/>
                                </a:cubicBezTo>
                                <a:moveTo>
                                  <a:pt x="4" y="66"/>
                                </a:moveTo>
                                <a:cubicBezTo>
                                  <a:pt x="0" y="66"/>
                                  <a:pt x="0" y="66"/>
                                  <a:pt x="0" y="66"/>
                                </a:cubicBezTo>
                                <a:cubicBezTo>
                                  <a:pt x="0" y="57"/>
                                  <a:pt x="0" y="57"/>
                                  <a:pt x="0" y="57"/>
                                </a:cubicBezTo>
                                <a:cubicBezTo>
                                  <a:pt x="0" y="56"/>
                                  <a:pt x="0" y="55"/>
                                  <a:pt x="0" y="54"/>
                                </a:cubicBezTo>
                                <a:cubicBezTo>
                                  <a:pt x="4" y="54"/>
                                  <a:pt x="4" y="54"/>
                                  <a:pt x="4" y="54"/>
                                </a:cubicBezTo>
                                <a:cubicBezTo>
                                  <a:pt x="4" y="55"/>
                                  <a:pt x="4" y="56"/>
                                  <a:pt x="4" y="57"/>
                                </a:cubicBezTo>
                                <a:cubicBezTo>
                                  <a:pt x="4" y="66"/>
                                  <a:pt x="4" y="66"/>
                                  <a:pt x="4" y="66"/>
                                </a:cubicBezTo>
                                <a:moveTo>
                                  <a:pt x="1291" y="47"/>
                                </a:moveTo>
                                <a:cubicBezTo>
                                  <a:pt x="1290" y="43"/>
                                  <a:pt x="1289" y="39"/>
                                  <a:pt x="1287" y="36"/>
                                </a:cubicBezTo>
                                <a:cubicBezTo>
                                  <a:pt x="1291" y="34"/>
                                  <a:pt x="1291" y="34"/>
                                  <a:pt x="1291" y="34"/>
                                </a:cubicBezTo>
                                <a:cubicBezTo>
                                  <a:pt x="1292" y="38"/>
                                  <a:pt x="1294" y="42"/>
                                  <a:pt x="1294" y="46"/>
                                </a:cubicBezTo>
                                <a:cubicBezTo>
                                  <a:pt x="1291" y="47"/>
                                  <a:pt x="1291" y="47"/>
                                  <a:pt x="1291" y="47"/>
                                </a:cubicBezTo>
                                <a:moveTo>
                                  <a:pt x="6" y="43"/>
                                </a:moveTo>
                                <a:cubicBezTo>
                                  <a:pt x="2" y="42"/>
                                  <a:pt x="2" y="42"/>
                                  <a:pt x="2" y="42"/>
                                </a:cubicBezTo>
                                <a:cubicBezTo>
                                  <a:pt x="3" y="38"/>
                                  <a:pt x="4" y="34"/>
                                  <a:pt x="6" y="30"/>
                                </a:cubicBezTo>
                                <a:cubicBezTo>
                                  <a:pt x="10" y="32"/>
                                  <a:pt x="10" y="32"/>
                                  <a:pt x="10" y="32"/>
                                </a:cubicBezTo>
                                <a:cubicBezTo>
                                  <a:pt x="8" y="36"/>
                                  <a:pt x="7" y="39"/>
                                  <a:pt x="6" y="43"/>
                                </a:cubicBezTo>
                                <a:moveTo>
                                  <a:pt x="1282" y="26"/>
                                </a:moveTo>
                                <a:cubicBezTo>
                                  <a:pt x="1279" y="23"/>
                                  <a:pt x="1277" y="20"/>
                                  <a:pt x="1274" y="17"/>
                                </a:cubicBezTo>
                                <a:cubicBezTo>
                                  <a:pt x="1277" y="14"/>
                                  <a:pt x="1277" y="14"/>
                                  <a:pt x="1277" y="14"/>
                                </a:cubicBezTo>
                                <a:cubicBezTo>
                                  <a:pt x="1280" y="17"/>
                                  <a:pt x="1282" y="20"/>
                                  <a:pt x="1285" y="24"/>
                                </a:cubicBezTo>
                                <a:cubicBezTo>
                                  <a:pt x="1282" y="26"/>
                                  <a:pt x="1282" y="26"/>
                                  <a:pt x="1282" y="26"/>
                                </a:cubicBezTo>
                                <a:moveTo>
                                  <a:pt x="16" y="23"/>
                                </a:moveTo>
                                <a:cubicBezTo>
                                  <a:pt x="13" y="20"/>
                                  <a:pt x="13" y="20"/>
                                  <a:pt x="13" y="20"/>
                                </a:cubicBezTo>
                                <a:cubicBezTo>
                                  <a:pt x="16" y="17"/>
                                  <a:pt x="19" y="14"/>
                                  <a:pt x="22" y="12"/>
                                </a:cubicBezTo>
                                <a:cubicBezTo>
                                  <a:pt x="25" y="15"/>
                                  <a:pt x="25" y="15"/>
                                  <a:pt x="25" y="15"/>
                                </a:cubicBezTo>
                                <a:cubicBezTo>
                                  <a:pt x="22" y="17"/>
                                  <a:pt x="19" y="20"/>
                                  <a:pt x="16" y="23"/>
                                </a:cubicBezTo>
                                <a:moveTo>
                                  <a:pt x="1265" y="11"/>
                                </a:moveTo>
                                <a:cubicBezTo>
                                  <a:pt x="1261" y="9"/>
                                  <a:pt x="1258" y="7"/>
                                  <a:pt x="1254" y="6"/>
                                </a:cubicBezTo>
                                <a:cubicBezTo>
                                  <a:pt x="1255" y="2"/>
                                  <a:pt x="1255" y="2"/>
                                  <a:pt x="1255" y="2"/>
                                </a:cubicBezTo>
                                <a:cubicBezTo>
                                  <a:pt x="1259" y="3"/>
                                  <a:pt x="1263" y="5"/>
                                  <a:pt x="1266" y="7"/>
                                </a:cubicBezTo>
                                <a:cubicBezTo>
                                  <a:pt x="1265" y="11"/>
                                  <a:pt x="1265" y="11"/>
                                  <a:pt x="1265" y="11"/>
                                </a:cubicBezTo>
                                <a:moveTo>
                                  <a:pt x="34" y="9"/>
                                </a:moveTo>
                                <a:cubicBezTo>
                                  <a:pt x="33" y="5"/>
                                  <a:pt x="33" y="5"/>
                                  <a:pt x="33" y="5"/>
                                </a:cubicBezTo>
                                <a:cubicBezTo>
                                  <a:pt x="37" y="3"/>
                                  <a:pt x="40" y="2"/>
                                  <a:pt x="45" y="1"/>
                                </a:cubicBezTo>
                                <a:cubicBezTo>
                                  <a:pt x="45" y="5"/>
                                  <a:pt x="45" y="5"/>
                                  <a:pt x="45" y="5"/>
                                </a:cubicBezTo>
                                <a:cubicBezTo>
                                  <a:pt x="42" y="6"/>
                                  <a:pt x="38" y="7"/>
                                  <a:pt x="34" y="9"/>
                                </a:cubicBezTo>
                                <a:moveTo>
                                  <a:pt x="1243" y="4"/>
                                </a:moveTo>
                                <a:cubicBezTo>
                                  <a:pt x="1241" y="4"/>
                                  <a:pt x="1240" y="4"/>
                                  <a:pt x="1238" y="4"/>
                                </a:cubicBezTo>
                                <a:cubicBezTo>
                                  <a:pt x="1231" y="4"/>
                                  <a:pt x="1231" y="4"/>
                                  <a:pt x="1231" y="4"/>
                                </a:cubicBezTo>
                                <a:cubicBezTo>
                                  <a:pt x="1231" y="0"/>
                                  <a:pt x="1231" y="0"/>
                                  <a:pt x="1231" y="0"/>
                                </a:cubicBezTo>
                                <a:cubicBezTo>
                                  <a:pt x="1238" y="0"/>
                                  <a:pt x="1238" y="0"/>
                                  <a:pt x="1238" y="0"/>
                                </a:cubicBezTo>
                                <a:cubicBezTo>
                                  <a:pt x="1240" y="0"/>
                                  <a:pt x="1241" y="0"/>
                                  <a:pt x="1243" y="0"/>
                                </a:cubicBezTo>
                                <a:cubicBezTo>
                                  <a:pt x="1243" y="4"/>
                                  <a:pt x="1243" y="4"/>
                                  <a:pt x="1243" y="4"/>
                                </a:cubicBezTo>
                                <a:moveTo>
                                  <a:pt x="1219" y="4"/>
                                </a:moveTo>
                                <a:cubicBezTo>
                                  <a:pt x="1207" y="4"/>
                                  <a:pt x="1207" y="4"/>
                                  <a:pt x="1207" y="4"/>
                                </a:cubicBezTo>
                                <a:cubicBezTo>
                                  <a:pt x="1207" y="0"/>
                                  <a:pt x="1207" y="0"/>
                                  <a:pt x="1207" y="0"/>
                                </a:cubicBezTo>
                                <a:cubicBezTo>
                                  <a:pt x="1219" y="0"/>
                                  <a:pt x="1219" y="0"/>
                                  <a:pt x="1219" y="0"/>
                                </a:cubicBezTo>
                                <a:cubicBezTo>
                                  <a:pt x="1219" y="4"/>
                                  <a:pt x="1219" y="4"/>
                                  <a:pt x="1219" y="4"/>
                                </a:cubicBezTo>
                                <a:moveTo>
                                  <a:pt x="1195" y="4"/>
                                </a:moveTo>
                                <a:cubicBezTo>
                                  <a:pt x="1183" y="4"/>
                                  <a:pt x="1183" y="4"/>
                                  <a:pt x="1183" y="4"/>
                                </a:cubicBezTo>
                                <a:cubicBezTo>
                                  <a:pt x="1183" y="0"/>
                                  <a:pt x="1183" y="0"/>
                                  <a:pt x="1183" y="0"/>
                                </a:cubicBezTo>
                                <a:cubicBezTo>
                                  <a:pt x="1195" y="0"/>
                                  <a:pt x="1195" y="0"/>
                                  <a:pt x="1195" y="0"/>
                                </a:cubicBezTo>
                                <a:cubicBezTo>
                                  <a:pt x="1195" y="4"/>
                                  <a:pt x="1195" y="4"/>
                                  <a:pt x="1195" y="4"/>
                                </a:cubicBezTo>
                                <a:moveTo>
                                  <a:pt x="1171" y="4"/>
                                </a:moveTo>
                                <a:cubicBezTo>
                                  <a:pt x="1159" y="4"/>
                                  <a:pt x="1159" y="4"/>
                                  <a:pt x="1159" y="4"/>
                                </a:cubicBezTo>
                                <a:cubicBezTo>
                                  <a:pt x="1159" y="0"/>
                                  <a:pt x="1159" y="0"/>
                                  <a:pt x="1159" y="0"/>
                                </a:cubicBezTo>
                                <a:cubicBezTo>
                                  <a:pt x="1171" y="0"/>
                                  <a:pt x="1171" y="0"/>
                                  <a:pt x="1171" y="0"/>
                                </a:cubicBezTo>
                                <a:cubicBezTo>
                                  <a:pt x="1171" y="4"/>
                                  <a:pt x="1171" y="4"/>
                                  <a:pt x="1171" y="4"/>
                                </a:cubicBezTo>
                                <a:moveTo>
                                  <a:pt x="1147" y="4"/>
                                </a:moveTo>
                                <a:cubicBezTo>
                                  <a:pt x="1135" y="4"/>
                                  <a:pt x="1135" y="4"/>
                                  <a:pt x="1135" y="4"/>
                                </a:cubicBezTo>
                                <a:cubicBezTo>
                                  <a:pt x="1135" y="0"/>
                                  <a:pt x="1135" y="0"/>
                                  <a:pt x="1135" y="0"/>
                                </a:cubicBezTo>
                                <a:cubicBezTo>
                                  <a:pt x="1147" y="0"/>
                                  <a:pt x="1147" y="0"/>
                                  <a:pt x="1147" y="0"/>
                                </a:cubicBezTo>
                                <a:cubicBezTo>
                                  <a:pt x="1147" y="4"/>
                                  <a:pt x="1147" y="4"/>
                                  <a:pt x="1147" y="4"/>
                                </a:cubicBezTo>
                                <a:moveTo>
                                  <a:pt x="1123" y="4"/>
                                </a:moveTo>
                                <a:cubicBezTo>
                                  <a:pt x="1111" y="4"/>
                                  <a:pt x="1111" y="4"/>
                                  <a:pt x="1111" y="4"/>
                                </a:cubicBezTo>
                                <a:cubicBezTo>
                                  <a:pt x="1111" y="0"/>
                                  <a:pt x="1111" y="0"/>
                                  <a:pt x="1111" y="0"/>
                                </a:cubicBezTo>
                                <a:cubicBezTo>
                                  <a:pt x="1123" y="0"/>
                                  <a:pt x="1123" y="0"/>
                                  <a:pt x="1123" y="0"/>
                                </a:cubicBezTo>
                                <a:cubicBezTo>
                                  <a:pt x="1123" y="4"/>
                                  <a:pt x="1123" y="4"/>
                                  <a:pt x="1123" y="4"/>
                                </a:cubicBezTo>
                                <a:moveTo>
                                  <a:pt x="1099" y="4"/>
                                </a:moveTo>
                                <a:cubicBezTo>
                                  <a:pt x="1087" y="4"/>
                                  <a:pt x="1087" y="4"/>
                                  <a:pt x="1087" y="4"/>
                                </a:cubicBezTo>
                                <a:cubicBezTo>
                                  <a:pt x="1087" y="0"/>
                                  <a:pt x="1087" y="0"/>
                                  <a:pt x="1087" y="0"/>
                                </a:cubicBezTo>
                                <a:cubicBezTo>
                                  <a:pt x="1099" y="0"/>
                                  <a:pt x="1099" y="0"/>
                                  <a:pt x="1099" y="0"/>
                                </a:cubicBezTo>
                                <a:cubicBezTo>
                                  <a:pt x="1099" y="4"/>
                                  <a:pt x="1099" y="4"/>
                                  <a:pt x="1099" y="4"/>
                                </a:cubicBezTo>
                                <a:moveTo>
                                  <a:pt x="1075" y="4"/>
                                </a:moveTo>
                                <a:cubicBezTo>
                                  <a:pt x="1063" y="4"/>
                                  <a:pt x="1063" y="4"/>
                                  <a:pt x="1063" y="4"/>
                                </a:cubicBezTo>
                                <a:cubicBezTo>
                                  <a:pt x="1063" y="0"/>
                                  <a:pt x="1063" y="0"/>
                                  <a:pt x="1063" y="0"/>
                                </a:cubicBezTo>
                                <a:cubicBezTo>
                                  <a:pt x="1075" y="0"/>
                                  <a:pt x="1075" y="0"/>
                                  <a:pt x="1075" y="0"/>
                                </a:cubicBezTo>
                                <a:cubicBezTo>
                                  <a:pt x="1075" y="4"/>
                                  <a:pt x="1075" y="4"/>
                                  <a:pt x="1075" y="4"/>
                                </a:cubicBezTo>
                                <a:moveTo>
                                  <a:pt x="1051" y="4"/>
                                </a:moveTo>
                                <a:cubicBezTo>
                                  <a:pt x="1039" y="4"/>
                                  <a:pt x="1039" y="4"/>
                                  <a:pt x="1039" y="4"/>
                                </a:cubicBezTo>
                                <a:cubicBezTo>
                                  <a:pt x="1039" y="0"/>
                                  <a:pt x="1039" y="0"/>
                                  <a:pt x="1039" y="0"/>
                                </a:cubicBezTo>
                                <a:cubicBezTo>
                                  <a:pt x="1051" y="0"/>
                                  <a:pt x="1051" y="0"/>
                                  <a:pt x="1051" y="0"/>
                                </a:cubicBezTo>
                                <a:cubicBezTo>
                                  <a:pt x="1051" y="4"/>
                                  <a:pt x="1051" y="4"/>
                                  <a:pt x="1051" y="4"/>
                                </a:cubicBezTo>
                                <a:moveTo>
                                  <a:pt x="1027" y="4"/>
                                </a:moveTo>
                                <a:cubicBezTo>
                                  <a:pt x="1015" y="4"/>
                                  <a:pt x="1015" y="4"/>
                                  <a:pt x="1015" y="4"/>
                                </a:cubicBezTo>
                                <a:cubicBezTo>
                                  <a:pt x="1015" y="0"/>
                                  <a:pt x="1015" y="0"/>
                                  <a:pt x="1015" y="0"/>
                                </a:cubicBezTo>
                                <a:cubicBezTo>
                                  <a:pt x="1027" y="0"/>
                                  <a:pt x="1027" y="0"/>
                                  <a:pt x="1027" y="0"/>
                                </a:cubicBezTo>
                                <a:cubicBezTo>
                                  <a:pt x="1027" y="4"/>
                                  <a:pt x="1027" y="4"/>
                                  <a:pt x="1027" y="4"/>
                                </a:cubicBezTo>
                                <a:moveTo>
                                  <a:pt x="1003" y="4"/>
                                </a:moveTo>
                                <a:cubicBezTo>
                                  <a:pt x="991" y="4"/>
                                  <a:pt x="991" y="4"/>
                                  <a:pt x="991" y="4"/>
                                </a:cubicBezTo>
                                <a:cubicBezTo>
                                  <a:pt x="991" y="0"/>
                                  <a:pt x="991" y="0"/>
                                  <a:pt x="991" y="0"/>
                                </a:cubicBezTo>
                                <a:cubicBezTo>
                                  <a:pt x="1003" y="0"/>
                                  <a:pt x="1003" y="0"/>
                                  <a:pt x="1003" y="0"/>
                                </a:cubicBezTo>
                                <a:cubicBezTo>
                                  <a:pt x="1003" y="4"/>
                                  <a:pt x="1003" y="4"/>
                                  <a:pt x="1003" y="4"/>
                                </a:cubicBezTo>
                                <a:moveTo>
                                  <a:pt x="979" y="4"/>
                                </a:moveTo>
                                <a:cubicBezTo>
                                  <a:pt x="967" y="4"/>
                                  <a:pt x="967" y="4"/>
                                  <a:pt x="967" y="4"/>
                                </a:cubicBezTo>
                                <a:cubicBezTo>
                                  <a:pt x="967" y="0"/>
                                  <a:pt x="967" y="0"/>
                                  <a:pt x="967" y="0"/>
                                </a:cubicBezTo>
                                <a:cubicBezTo>
                                  <a:pt x="979" y="0"/>
                                  <a:pt x="979" y="0"/>
                                  <a:pt x="979" y="0"/>
                                </a:cubicBezTo>
                                <a:cubicBezTo>
                                  <a:pt x="979" y="4"/>
                                  <a:pt x="979" y="4"/>
                                  <a:pt x="979" y="4"/>
                                </a:cubicBezTo>
                                <a:moveTo>
                                  <a:pt x="955" y="4"/>
                                </a:moveTo>
                                <a:cubicBezTo>
                                  <a:pt x="943" y="4"/>
                                  <a:pt x="943" y="4"/>
                                  <a:pt x="943" y="4"/>
                                </a:cubicBezTo>
                                <a:cubicBezTo>
                                  <a:pt x="943" y="0"/>
                                  <a:pt x="943" y="0"/>
                                  <a:pt x="943" y="0"/>
                                </a:cubicBezTo>
                                <a:cubicBezTo>
                                  <a:pt x="955" y="0"/>
                                  <a:pt x="955" y="0"/>
                                  <a:pt x="955" y="0"/>
                                </a:cubicBezTo>
                                <a:cubicBezTo>
                                  <a:pt x="955" y="4"/>
                                  <a:pt x="955" y="4"/>
                                  <a:pt x="955" y="4"/>
                                </a:cubicBezTo>
                                <a:moveTo>
                                  <a:pt x="931" y="4"/>
                                </a:moveTo>
                                <a:cubicBezTo>
                                  <a:pt x="919" y="4"/>
                                  <a:pt x="919" y="4"/>
                                  <a:pt x="919" y="4"/>
                                </a:cubicBezTo>
                                <a:cubicBezTo>
                                  <a:pt x="919" y="0"/>
                                  <a:pt x="919" y="0"/>
                                  <a:pt x="919" y="0"/>
                                </a:cubicBezTo>
                                <a:cubicBezTo>
                                  <a:pt x="931" y="0"/>
                                  <a:pt x="931" y="0"/>
                                  <a:pt x="931" y="0"/>
                                </a:cubicBezTo>
                                <a:cubicBezTo>
                                  <a:pt x="931" y="4"/>
                                  <a:pt x="931" y="4"/>
                                  <a:pt x="931" y="4"/>
                                </a:cubicBezTo>
                                <a:moveTo>
                                  <a:pt x="907" y="4"/>
                                </a:moveTo>
                                <a:cubicBezTo>
                                  <a:pt x="895" y="4"/>
                                  <a:pt x="895" y="4"/>
                                  <a:pt x="895" y="4"/>
                                </a:cubicBezTo>
                                <a:cubicBezTo>
                                  <a:pt x="895" y="0"/>
                                  <a:pt x="895" y="0"/>
                                  <a:pt x="895" y="0"/>
                                </a:cubicBezTo>
                                <a:cubicBezTo>
                                  <a:pt x="907" y="0"/>
                                  <a:pt x="907" y="0"/>
                                  <a:pt x="907" y="0"/>
                                </a:cubicBezTo>
                                <a:cubicBezTo>
                                  <a:pt x="907" y="4"/>
                                  <a:pt x="907" y="4"/>
                                  <a:pt x="907" y="4"/>
                                </a:cubicBezTo>
                                <a:moveTo>
                                  <a:pt x="883" y="4"/>
                                </a:moveTo>
                                <a:cubicBezTo>
                                  <a:pt x="871" y="4"/>
                                  <a:pt x="871" y="4"/>
                                  <a:pt x="871" y="4"/>
                                </a:cubicBezTo>
                                <a:cubicBezTo>
                                  <a:pt x="871" y="0"/>
                                  <a:pt x="871" y="0"/>
                                  <a:pt x="871" y="0"/>
                                </a:cubicBezTo>
                                <a:cubicBezTo>
                                  <a:pt x="883" y="0"/>
                                  <a:pt x="883" y="0"/>
                                  <a:pt x="883" y="0"/>
                                </a:cubicBezTo>
                                <a:cubicBezTo>
                                  <a:pt x="883" y="4"/>
                                  <a:pt x="883" y="4"/>
                                  <a:pt x="883" y="4"/>
                                </a:cubicBezTo>
                                <a:moveTo>
                                  <a:pt x="859" y="4"/>
                                </a:moveTo>
                                <a:cubicBezTo>
                                  <a:pt x="847" y="4"/>
                                  <a:pt x="847" y="4"/>
                                  <a:pt x="847" y="4"/>
                                </a:cubicBezTo>
                                <a:cubicBezTo>
                                  <a:pt x="847" y="0"/>
                                  <a:pt x="847" y="0"/>
                                  <a:pt x="847" y="0"/>
                                </a:cubicBezTo>
                                <a:cubicBezTo>
                                  <a:pt x="859" y="0"/>
                                  <a:pt x="859" y="0"/>
                                  <a:pt x="859" y="0"/>
                                </a:cubicBezTo>
                                <a:cubicBezTo>
                                  <a:pt x="859" y="4"/>
                                  <a:pt x="859" y="4"/>
                                  <a:pt x="859" y="4"/>
                                </a:cubicBezTo>
                                <a:moveTo>
                                  <a:pt x="835" y="4"/>
                                </a:moveTo>
                                <a:cubicBezTo>
                                  <a:pt x="823" y="4"/>
                                  <a:pt x="823" y="4"/>
                                  <a:pt x="823" y="4"/>
                                </a:cubicBezTo>
                                <a:cubicBezTo>
                                  <a:pt x="823" y="0"/>
                                  <a:pt x="823" y="0"/>
                                  <a:pt x="823" y="0"/>
                                </a:cubicBezTo>
                                <a:cubicBezTo>
                                  <a:pt x="835" y="0"/>
                                  <a:pt x="835" y="0"/>
                                  <a:pt x="835" y="0"/>
                                </a:cubicBezTo>
                                <a:cubicBezTo>
                                  <a:pt x="835" y="4"/>
                                  <a:pt x="835" y="4"/>
                                  <a:pt x="835" y="4"/>
                                </a:cubicBezTo>
                                <a:moveTo>
                                  <a:pt x="812" y="4"/>
                                </a:moveTo>
                                <a:cubicBezTo>
                                  <a:pt x="800" y="4"/>
                                  <a:pt x="800" y="4"/>
                                  <a:pt x="800" y="4"/>
                                </a:cubicBezTo>
                                <a:cubicBezTo>
                                  <a:pt x="800" y="0"/>
                                  <a:pt x="800" y="0"/>
                                  <a:pt x="800" y="0"/>
                                </a:cubicBezTo>
                                <a:cubicBezTo>
                                  <a:pt x="812" y="0"/>
                                  <a:pt x="812" y="0"/>
                                  <a:pt x="812" y="0"/>
                                </a:cubicBezTo>
                                <a:cubicBezTo>
                                  <a:pt x="812" y="4"/>
                                  <a:pt x="812" y="4"/>
                                  <a:pt x="812" y="4"/>
                                </a:cubicBezTo>
                                <a:moveTo>
                                  <a:pt x="788" y="4"/>
                                </a:moveTo>
                                <a:cubicBezTo>
                                  <a:pt x="776" y="4"/>
                                  <a:pt x="776" y="4"/>
                                  <a:pt x="776" y="4"/>
                                </a:cubicBezTo>
                                <a:cubicBezTo>
                                  <a:pt x="776" y="0"/>
                                  <a:pt x="776" y="0"/>
                                  <a:pt x="776" y="0"/>
                                </a:cubicBezTo>
                                <a:cubicBezTo>
                                  <a:pt x="788" y="0"/>
                                  <a:pt x="788" y="0"/>
                                  <a:pt x="788" y="0"/>
                                </a:cubicBezTo>
                                <a:cubicBezTo>
                                  <a:pt x="788" y="4"/>
                                  <a:pt x="788" y="4"/>
                                  <a:pt x="788" y="4"/>
                                </a:cubicBezTo>
                                <a:moveTo>
                                  <a:pt x="764" y="4"/>
                                </a:moveTo>
                                <a:cubicBezTo>
                                  <a:pt x="752" y="4"/>
                                  <a:pt x="752" y="4"/>
                                  <a:pt x="752" y="4"/>
                                </a:cubicBezTo>
                                <a:cubicBezTo>
                                  <a:pt x="752" y="0"/>
                                  <a:pt x="752" y="0"/>
                                  <a:pt x="752" y="0"/>
                                </a:cubicBezTo>
                                <a:cubicBezTo>
                                  <a:pt x="764" y="0"/>
                                  <a:pt x="764" y="0"/>
                                  <a:pt x="764" y="0"/>
                                </a:cubicBezTo>
                                <a:cubicBezTo>
                                  <a:pt x="764" y="4"/>
                                  <a:pt x="764" y="4"/>
                                  <a:pt x="764" y="4"/>
                                </a:cubicBezTo>
                                <a:moveTo>
                                  <a:pt x="740" y="4"/>
                                </a:moveTo>
                                <a:cubicBezTo>
                                  <a:pt x="728" y="4"/>
                                  <a:pt x="728" y="4"/>
                                  <a:pt x="728" y="4"/>
                                </a:cubicBezTo>
                                <a:cubicBezTo>
                                  <a:pt x="728" y="0"/>
                                  <a:pt x="728" y="0"/>
                                  <a:pt x="728" y="0"/>
                                </a:cubicBezTo>
                                <a:cubicBezTo>
                                  <a:pt x="740" y="0"/>
                                  <a:pt x="740" y="0"/>
                                  <a:pt x="740" y="0"/>
                                </a:cubicBezTo>
                                <a:cubicBezTo>
                                  <a:pt x="740" y="4"/>
                                  <a:pt x="740" y="4"/>
                                  <a:pt x="740" y="4"/>
                                </a:cubicBezTo>
                                <a:moveTo>
                                  <a:pt x="716" y="4"/>
                                </a:moveTo>
                                <a:cubicBezTo>
                                  <a:pt x="704" y="4"/>
                                  <a:pt x="704" y="4"/>
                                  <a:pt x="704" y="4"/>
                                </a:cubicBezTo>
                                <a:cubicBezTo>
                                  <a:pt x="704" y="0"/>
                                  <a:pt x="704" y="0"/>
                                  <a:pt x="704" y="0"/>
                                </a:cubicBezTo>
                                <a:cubicBezTo>
                                  <a:pt x="716" y="0"/>
                                  <a:pt x="716" y="0"/>
                                  <a:pt x="716" y="0"/>
                                </a:cubicBezTo>
                                <a:cubicBezTo>
                                  <a:pt x="716" y="4"/>
                                  <a:pt x="716" y="4"/>
                                  <a:pt x="716" y="4"/>
                                </a:cubicBezTo>
                                <a:moveTo>
                                  <a:pt x="692" y="4"/>
                                </a:moveTo>
                                <a:cubicBezTo>
                                  <a:pt x="680" y="4"/>
                                  <a:pt x="680" y="4"/>
                                  <a:pt x="680" y="4"/>
                                </a:cubicBezTo>
                                <a:cubicBezTo>
                                  <a:pt x="680" y="0"/>
                                  <a:pt x="680" y="0"/>
                                  <a:pt x="680" y="0"/>
                                </a:cubicBezTo>
                                <a:cubicBezTo>
                                  <a:pt x="692" y="0"/>
                                  <a:pt x="692" y="0"/>
                                  <a:pt x="692" y="0"/>
                                </a:cubicBezTo>
                                <a:cubicBezTo>
                                  <a:pt x="692" y="4"/>
                                  <a:pt x="692" y="4"/>
                                  <a:pt x="692" y="4"/>
                                </a:cubicBezTo>
                                <a:moveTo>
                                  <a:pt x="668" y="4"/>
                                </a:moveTo>
                                <a:cubicBezTo>
                                  <a:pt x="656" y="4"/>
                                  <a:pt x="656" y="4"/>
                                  <a:pt x="656" y="4"/>
                                </a:cubicBezTo>
                                <a:cubicBezTo>
                                  <a:pt x="656" y="0"/>
                                  <a:pt x="656" y="0"/>
                                  <a:pt x="656" y="0"/>
                                </a:cubicBezTo>
                                <a:cubicBezTo>
                                  <a:pt x="668" y="0"/>
                                  <a:pt x="668" y="0"/>
                                  <a:pt x="668" y="0"/>
                                </a:cubicBezTo>
                                <a:cubicBezTo>
                                  <a:pt x="668" y="4"/>
                                  <a:pt x="668" y="4"/>
                                  <a:pt x="668" y="4"/>
                                </a:cubicBezTo>
                                <a:moveTo>
                                  <a:pt x="644" y="4"/>
                                </a:moveTo>
                                <a:cubicBezTo>
                                  <a:pt x="632" y="4"/>
                                  <a:pt x="632" y="4"/>
                                  <a:pt x="632" y="4"/>
                                </a:cubicBezTo>
                                <a:cubicBezTo>
                                  <a:pt x="632" y="0"/>
                                  <a:pt x="632" y="0"/>
                                  <a:pt x="632" y="0"/>
                                </a:cubicBezTo>
                                <a:cubicBezTo>
                                  <a:pt x="644" y="0"/>
                                  <a:pt x="644" y="0"/>
                                  <a:pt x="644" y="0"/>
                                </a:cubicBezTo>
                                <a:cubicBezTo>
                                  <a:pt x="644" y="4"/>
                                  <a:pt x="644" y="4"/>
                                  <a:pt x="644" y="4"/>
                                </a:cubicBezTo>
                                <a:moveTo>
                                  <a:pt x="620" y="4"/>
                                </a:moveTo>
                                <a:cubicBezTo>
                                  <a:pt x="608" y="4"/>
                                  <a:pt x="608" y="4"/>
                                  <a:pt x="608" y="4"/>
                                </a:cubicBezTo>
                                <a:cubicBezTo>
                                  <a:pt x="608" y="0"/>
                                  <a:pt x="608" y="0"/>
                                  <a:pt x="608" y="0"/>
                                </a:cubicBezTo>
                                <a:cubicBezTo>
                                  <a:pt x="620" y="0"/>
                                  <a:pt x="620" y="0"/>
                                  <a:pt x="620" y="0"/>
                                </a:cubicBezTo>
                                <a:cubicBezTo>
                                  <a:pt x="620" y="4"/>
                                  <a:pt x="620" y="4"/>
                                  <a:pt x="620" y="4"/>
                                </a:cubicBezTo>
                                <a:moveTo>
                                  <a:pt x="596" y="4"/>
                                </a:moveTo>
                                <a:cubicBezTo>
                                  <a:pt x="584" y="4"/>
                                  <a:pt x="584" y="4"/>
                                  <a:pt x="584" y="4"/>
                                </a:cubicBezTo>
                                <a:cubicBezTo>
                                  <a:pt x="584" y="0"/>
                                  <a:pt x="584" y="0"/>
                                  <a:pt x="584" y="0"/>
                                </a:cubicBezTo>
                                <a:cubicBezTo>
                                  <a:pt x="596" y="0"/>
                                  <a:pt x="596" y="0"/>
                                  <a:pt x="596" y="0"/>
                                </a:cubicBezTo>
                                <a:cubicBezTo>
                                  <a:pt x="596" y="4"/>
                                  <a:pt x="596" y="4"/>
                                  <a:pt x="596" y="4"/>
                                </a:cubicBezTo>
                                <a:moveTo>
                                  <a:pt x="572" y="4"/>
                                </a:moveTo>
                                <a:cubicBezTo>
                                  <a:pt x="560" y="4"/>
                                  <a:pt x="560" y="4"/>
                                  <a:pt x="560" y="4"/>
                                </a:cubicBezTo>
                                <a:cubicBezTo>
                                  <a:pt x="560" y="0"/>
                                  <a:pt x="560" y="0"/>
                                  <a:pt x="560" y="0"/>
                                </a:cubicBezTo>
                                <a:cubicBezTo>
                                  <a:pt x="572" y="0"/>
                                  <a:pt x="572" y="0"/>
                                  <a:pt x="572" y="0"/>
                                </a:cubicBezTo>
                                <a:cubicBezTo>
                                  <a:pt x="572" y="4"/>
                                  <a:pt x="572" y="4"/>
                                  <a:pt x="572" y="4"/>
                                </a:cubicBezTo>
                                <a:moveTo>
                                  <a:pt x="548" y="4"/>
                                </a:moveTo>
                                <a:cubicBezTo>
                                  <a:pt x="536" y="4"/>
                                  <a:pt x="536" y="4"/>
                                  <a:pt x="536" y="4"/>
                                </a:cubicBezTo>
                                <a:cubicBezTo>
                                  <a:pt x="536" y="0"/>
                                  <a:pt x="536" y="0"/>
                                  <a:pt x="536" y="0"/>
                                </a:cubicBezTo>
                                <a:cubicBezTo>
                                  <a:pt x="548" y="0"/>
                                  <a:pt x="548" y="0"/>
                                  <a:pt x="548" y="0"/>
                                </a:cubicBezTo>
                                <a:cubicBezTo>
                                  <a:pt x="548" y="4"/>
                                  <a:pt x="548" y="4"/>
                                  <a:pt x="548" y="4"/>
                                </a:cubicBezTo>
                                <a:moveTo>
                                  <a:pt x="524" y="4"/>
                                </a:moveTo>
                                <a:cubicBezTo>
                                  <a:pt x="512" y="4"/>
                                  <a:pt x="512" y="4"/>
                                  <a:pt x="512" y="4"/>
                                </a:cubicBezTo>
                                <a:cubicBezTo>
                                  <a:pt x="512" y="0"/>
                                  <a:pt x="512" y="0"/>
                                  <a:pt x="512" y="0"/>
                                </a:cubicBezTo>
                                <a:cubicBezTo>
                                  <a:pt x="524" y="0"/>
                                  <a:pt x="524" y="0"/>
                                  <a:pt x="524" y="0"/>
                                </a:cubicBezTo>
                                <a:cubicBezTo>
                                  <a:pt x="524" y="4"/>
                                  <a:pt x="524" y="4"/>
                                  <a:pt x="524" y="4"/>
                                </a:cubicBezTo>
                                <a:moveTo>
                                  <a:pt x="500" y="4"/>
                                </a:moveTo>
                                <a:cubicBezTo>
                                  <a:pt x="488" y="4"/>
                                  <a:pt x="488" y="4"/>
                                  <a:pt x="488" y="4"/>
                                </a:cubicBezTo>
                                <a:cubicBezTo>
                                  <a:pt x="488" y="0"/>
                                  <a:pt x="488" y="0"/>
                                  <a:pt x="488" y="0"/>
                                </a:cubicBezTo>
                                <a:cubicBezTo>
                                  <a:pt x="500" y="0"/>
                                  <a:pt x="500" y="0"/>
                                  <a:pt x="500" y="0"/>
                                </a:cubicBezTo>
                                <a:cubicBezTo>
                                  <a:pt x="500" y="4"/>
                                  <a:pt x="500" y="4"/>
                                  <a:pt x="500" y="4"/>
                                </a:cubicBezTo>
                                <a:moveTo>
                                  <a:pt x="476" y="4"/>
                                </a:moveTo>
                                <a:cubicBezTo>
                                  <a:pt x="464" y="4"/>
                                  <a:pt x="464" y="4"/>
                                  <a:pt x="464" y="4"/>
                                </a:cubicBezTo>
                                <a:cubicBezTo>
                                  <a:pt x="464" y="0"/>
                                  <a:pt x="464" y="0"/>
                                  <a:pt x="464" y="0"/>
                                </a:cubicBezTo>
                                <a:cubicBezTo>
                                  <a:pt x="476" y="0"/>
                                  <a:pt x="476" y="0"/>
                                  <a:pt x="476" y="0"/>
                                </a:cubicBezTo>
                                <a:cubicBezTo>
                                  <a:pt x="476" y="4"/>
                                  <a:pt x="476" y="4"/>
                                  <a:pt x="476" y="4"/>
                                </a:cubicBezTo>
                                <a:moveTo>
                                  <a:pt x="452" y="4"/>
                                </a:moveTo>
                                <a:cubicBezTo>
                                  <a:pt x="440" y="4"/>
                                  <a:pt x="440" y="4"/>
                                  <a:pt x="440" y="4"/>
                                </a:cubicBezTo>
                                <a:cubicBezTo>
                                  <a:pt x="440" y="0"/>
                                  <a:pt x="440" y="0"/>
                                  <a:pt x="440" y="0"/>
                                </a:cubicBezTo>
                                <a:cubicBezTo>
                                  <a:pt x="452" y="0"/>
                                  <a:pt x="452" y="0"/>
                                  <a:pt x="452" y="0"/>
                                </a:cubicBezTo>
                                <a:cubicBezTo>
                                  <a:pt x="452" y="4"/>
                                  <a:pt x="452" y="4"/>
                                  <a:pt x="452" y="4"/>
                                </a:cubicBezTo>
                                <a:moveTo>
                                  <a:pt x="428" y="4"/>
                                </a:moveTo>
                                <a:cubicBezTo>
                                  <a:pt x="416" y="4"/>
                                  <a:pt x="416" y="4"/>
                                  <a:pt x="416" y="4"/>
                                </a:cubicBezTo>
                                <a:cubicBezTo>
                                  <a:pt x="416" y="0"/>
                                  <a:pt x="416" y="0"/>
                                  <a:pt x="416" y="0"/>
                                </a:cubicBezTo>
                                <a:cubicBezTo>
                                  <a:pt x="428" y="0"/>
                                  <a:pt x="428" y="0"/>
                                  <a:pt x="428" y="0"/>
                                </a:cubicBezTo>
                                <a:cubicBezTo>
                                  <a:pt x="428" y="4"/>
                                  <a:pt x="428" y="4"/>
                                  <a:pt x="428" y="4"/>
                                </a:cubicBezTo>
                                <a:moveTo>
                                  <a:pt x="404" y="4"/>
                                </a:moveTo>
                                <a:cubicBezTo>
                                  <a:pt x="392" y="4"/>
                                  <a:pt x="392" y="4"/>
                                  <a:pt x="392" y="4"/>
                                </a:cubicBezTo>
                                <a:cubicBezTo>
                                  <a:pt x="392" y="0"/>
                                  <a:pt x="392" y="0"/>
                                  <a:pt x="392" y="0"/>
                                </a:cubicBezTo>
                                <a:cubicBezTo>
                                  <a:pt x="404" y="0"/>
                                  <a:pt x="404" y="0"/>
                                  <a:pt x="404" y="0"/>
                                </a:cubicBezTo>
                                <a:cubicBezTo>
                                  <a:pt x="404" y="4"/>
                                  <a:pt x="404" y="4"/>
                                  <a:pt x="404" y="4"/>
                                </a:cubicBezTo>
                                <a:moveTo>
                                  <a:pt x="380" y="4"/>
                                </a:moveTo>
                                <a:cubicBezTo>
                                  <a:pt x="368" y="4"/>
                                  <a:pt x="368" y="4"/>
                                  <a:pt x="368" y="4"/>
                                </a:cubicBezTo>
                                <a:cubicBezTo>
                                  <a:pt x="368" y="0"/>
                                  <a:pt x="368" y="0"/>
                                  <a:pt x="368" y="0"/>
                                </a:cubicBezTo>
                                <a:cubicBezTo>
                                  <a:pt x="380" y="0"/>
                                  <a:pt x="380" y="0"/>
                                  <a:pt x="380" y="0"/>
                                </a:cubicBezTo>
                                <a:cubicBezTo>
                                  <a:pt x="380" y="4"/>
                                  <a:pt x="380" y="4"/>
                                  <a:pt x="380" y="4"/>
                                </a:cubicBezTo>
                                <a:moveTo>
                                  <a:pt x="356" y="4"/>
                                </a:moveTo>
                                <a:cubicBezTo>
                                  <a:pt x="344" y="4"/>
                                  <a:pt x="344" y="4"/>
                                  <a:pt x="344" y="4"/>
                                </a:cubicBezTo>
                                <a:cubicBezTo>
                                  <a:pt x="344" y="0"/>
                                  <a:pt x="344" y="0"/>
                                  <a:pt x="344" y="0"/>
                                </a:cubicBezTo>
                                <a:cubicBezTo>
                                  <a:pt x="356" y="0"/>
                                  <a:pt x="356" y="0"/>
                                  <a:pt x="356" y="0"/>
                                </a:cubicBezTo>
                                <a:cubicBezTo>
                                  <a:pt x="356" y="4"/>
                                  <a:pt x="356" y="4"/>
                                  <a:pt x="356" y="4"/>
                                </a:cubicBezTo>
                                <a:moveTo>
                                  <a:pt x="332" y="4"/>
                                </a:moveTo>
                                <a:cubicBezTo>
                                  <a:pt x="320" y="4"/>
                                  <a:pt x="320" y="4"/>
                                  <a:pt x="320" y="4"/>
                                </a:cubicBezTo>
                                <a:cubicBezTo>
                                  <a:pt x="320" y="0"/>
                                  <a:pt x="320" y="0"/>
                                  <a:pt x="320" y="0"/>
                                </a:cubicBezTo>
                                <a:cubicBezTo>
                                  <a:pt x="332" y="0"/>
                                  <a:pt x="332" y="0"/>
                                  <a:pt x="332" y="0"/>
                                </a:cubicBezTo>
                                <a:cubicBezTo>
                                  <a:pt x="332" y="4"/>
                                  <a:pt x="332" y="4"/>
                                  <a:pt x="332" y="4"/>
                                </a:cubicBezTo>
                                <a:moveTo>
                                  <a:pt x="308" y="4"/>
                                </a:moveTo>
                                <a:cubicBezTo>
                                  <a:pt x="296" y="4"/>
                                  <a:pt x="296" y="4"/>
                                  <a:pt x="296" y="4"/>
                                </a:cubicBezTo>
                                <a:cubicBezTo>
                                  <a:pt x="296" y="0"/>
                                  <a:pt x="296" y="0"/>
                                  <a:pt x="296" y="0"/>
                                </a:cubicBezTo>
                                <a:cubicBezTo>
                                  <a:pt x="308" y="0"/>
                                  <a:pt x="308" y="0"/>
                                  <a:pt x="308" y="0"/>
                                </a:cubicBezTo>
                                <a:cubicBezTo>
                                  <a:pt x="308" y="4"/>
                                  <a:pt x="308" y="4"/>
                                  <a:pt x="308" y="4"/>
                                </a:cubicBezTo>
                                <a:moveTo>
                                  <a:pt x="284" y="4"/>
                                </a:moveTo>
                                <a:cubicBezTo>
                                  <a:pt x="272" y="4"/>
                                  <a:pt x="272" y="4"/>
                                  <a:pt x="272" y="4"/>
                                </a:cubicBezTo>
                                <a:cubicBezTo>
                                  <a:pt x="272" y="0"/>
                                  <a:pt x="272" y="0"/>
                                  <a:pt x="272" y="0"/>
                                </a:cubicBezTo>
                                <a:cubicBezTo>
                                  <a:pt x="284" y="0"/>
                                  <a:pt x="284" y="0"/>
                                  <a:pt x="284" y="0"/>
                                </a:cubicBezTo>
                                <a:cubicBezTo>
                                  <a:pt x="284" y="4"/>
                                  <a:pt x="284" y="4"/>
                                  <a:pt x="284" y="4"/>
                                </a:cubicBezTo>
                                <a:moveTo>
                                  <a:pt x="260" y="4"/>
                                </a:moveTo>
                                <a:cubicBezTo>
                                  <a:pt x="248" y="4"/>
                                  <a:pt x="248" y="4"/>
                                  <a:pt x="248" y="4"/>
                                </a:cubicBezTo>
                                <a:cubicBezTo>
                                  <a:pt x="248" y="0"/>
                                  <a:pt x="248" y="0"/>
                                  <a:pt x="248" y="0"/>
                                </a:cubicBezTo>
                                <a:cubicBezTo>
                                  <a:pt x="260" y="0"/>
                                  <a:pt x="260" y="0"/>
                                  <a:pt x="260" y="0"/>
                                </a:cubicBezTo>
                                <a:cubicBezTo>
                                  <a:pt x="260" y="4"/>
                                  <a:pt x="260" y="4"/>
                                  <a:pt x="260" y="4"/>
                                </a:cubicBezTo>
                                <a:moveTo>
                                  <a:pt x="237" y="4"/>
                                </a:moveTo>
                                <a:cubicBezTo>
                                  <a:pt x="225" y="4"/>
                                  <a:pt x="225" y="4"/>
                                  <a:pt x="225" y="4"/>
                                </a:cubicBezTo>
                                <a:cubicBezTo>
                                  <a:pt x="225" y="0"/>
                                  <a:pt x="225" y="0"/>
                                  <a:pt x="225" y="0"/>
                                </a:cubicBezTo>
                                <a:cubicBezTo>
                                  <a:pt x="237" y="0"/>
                                  <a:pt x="237" y="0"/>
                                  <a:pt x="237" y="0"/>
                                </a:cubicBezTo>
                                <a:cubicBezTo>
                                  <a:pt x="237" y="4"/>
                                  <a:pt x="237" y="4"/>
                                  <a:pt x="237" y="4"/>
                                </a:cubicBezTo>
                                <a:moveTo>
                                  <a:pt x="213" y="4"/>
                                </a:moveTo>
                                <a:cubicBezTo>
                                  <a:pt x="201" y="4"/>
                                  <a:pt x="201" y="4"/>
                                  <a:pt x="201" y="4"/>
                                </a:cubicBezTo>
                                <a:cubicBezTo>
                                  <a:pt x="201" y="0"/>
                                  <a:pt x="201" y="0"/>
                                  <a:pt x="201" y="0"/>
                                </a:cubicBezTo>
                                <a:cubicBezTo>
                                  <a:pt x="213" y="0"/>
                                  <a:pt x="213" y="0"/>
                                  <a:pt x="213" y="0"/>
                                </a:cubicBezTo>
                                <a:cubicBezTo>
                                  <a:pt x="213" y="4"/>
                                  <a:pt x="213" y="4"/>
                                  <a:pt x="213" y="4"/>
                                </a:cubicBezTo>
                                <a:moveTo>
                                  <a:pt x="189" y="4"/>
                                </a:moveTo>
                                <a:cubicBezTo>
                                  <a:pt x="177" y="4"/>
                                  <a:pt x="177" y="4"/>
                                  <a:pt x="177" y="4"/>
                                </a:cubicBezTo>
                                <a:cubicBezTo>
                                  <a:pt x="177" y="0"/>
                                  <a:pt x="177" y="0"/>
                                  <a:pt x="177" y="0"/>
                                </a:cubicBezTo>
                                <a:cubicBezTo>
                                  <a:pt x="189" y="0"/>
                                  <a:pt x="189" y="0"/>
                                  <a:pt x="189" y="0"/>
                                </a:cubicBezTo>
                                <a:cubicBezTo>
                                  <a:pt x="189" y="4"/>
                                  <a:pt x="189" y="4"/>
                                  <a:pt x="189" y="4"/>
                                </a:cubicBezTo>
                                <a:moveTo>
                                  <a:pt x="165" y="4"/>
                                </a:moveTo>
                                <a:cubicBezTo>
                                  <a:pt x="153" y="4"/>
                                  <a:pt x="153" y="4"/>
                                  <a:pt x="153" y="4"/>
                                </a:cubicBezTo>
                                <a:cubicBezTo>
                                  <a:pt x="153" y="0"/>
                                  <a:pt x="153" y="0"/>
                                  <a:pt x="153" y="0"/>
                                </a:cubicBezTo>
                                <a:cubicBezTo>
                                  <a:pt x="165" y="0"/>
                                  <a:pt x="165" y="0"/>
                                  <a:pt x="165" y="0"/>
                                </a:cubicBezTo>
                                <a:cubicBezTo>
                                  <a:pt x="165" y="4"/>
                                  <a:pt x="165" y="4"/>
                                  <a:pt x="165" y="4"/>
                                </a:cubicBezTo>
                                <a:moveTo>
                                  <a:pt x="141" y="4"/>
                                </a:moveTo>
                                <a:cubicBezTo>
                                  <a:pt x="129" y="4"/>
                                  <a:pt x="129" y="4"/>
                                  <a:pt x="129" y="4"/>
                                </a:cubicBezTo>
                                <a:cubicBezTo>
                                  <a:pt x="129" y="0"/>
                                  <a:pt x="129" y="0"/>
                                  <a:pt x="129" y="0"/>
                                </a:cubicBezTo>
                                <a:cubicBezTo>
                                  <a:pt x="141" y="0"/>
                                  <a:pt x="141" y="0"/>
                                  <a:pt x="141" y="0"/>
                                </a:cubicBezTo>
                                <a:cubicBezTo>
                                  <a:pt x="141" y="4"/>
                                  <a:pt x="141" y="4"/>
                                  <a:pt x="141" y="4"/>
                                </a:cubicBezTo>
                                <a:moveTo>
                                  <a:pt x="117" y="4"/>
                                </a:moveTo>
                                <a:cubicBezTo>
                                  <a:pt x="105" y="4"/>
                                  <a:pt x="105" y="4"/>
                                  <a:pt x="105" y="4"/>
                                </a:cubicBezTo>
                                <a:cubicBezTo>
                                  <a:pt x="105" y="0"/>
                                  <a:pt x="105" y="0"/>
                                  <a:pt x="105" y="0"/>
                                </a:cubicBezTo>
                                <a:cubicBezTo>
                                  <a:pt x="117" y="0"/>
                                  <a:pt x="117" y="0"/>
                                  <a:pt x="117" y="0"/>
                                </a:cubicBezTo>
                                <a:cubicBezTo>
                                  <a:pt x="117" y="4"/>
                                  <a:pt x="117" y="4"/>
                                  <a:pt x="117" y="4"/>
                                </a:cubicBezTo>
                                <a:moveTo>
                                  <a:pt x="93" y="4"/>
                                </a:moveTo>
                                <a:cubicBezTo>
                                  <a:pt x="81" y="4"/>
                                  <a:pt x="81" y="4"/>
                                  <a:pt x="81" y="4"/>
                                </a:cubicBezTo>
                                <a:cubicBezTo>
                                  <a:pt x="81" y="0"/>
                                  <a:pt x="81" y="0"/>
                                  <a:pt x="81" y="0"/>
                                </a:cubicBezTo>
                                <a:cubicBezTo>
                                  <a:pt x="93" y="0"/>
                                  <a:pt x="93" y="0"/>
                                  <a:pt x="93" y="0"/>
                                </a:cubicBezTo>
                                <a:cubicBezTo>
                                  <a:pt x="93" y="4"/>
                                  <a:pt x="93" y="4"/>
                                  <a:pt x="93" y="4"/>
                                </a:cubicBezTo>
                                <a:moveTo>
                                  <a:pt x="69" y="4"/>
                                </a:moveTo>
                                <a:cubicBezTo>
                                  <a:pt x="57" y="4"/>
                                  <a:pt x="57" y="4"/>
                                  <a:pt x="57" y="4"/>
                                </a:cubicBezTo>
                                <a:cubicBezTo>
                                  <a:pt x="57" y="0"/>
                                  <a:pt x="57" y="0"/>
                                  <a:pt x="57" y="0"/>
                                </a:cubicBezTo>
                                <a:cubicBezTo>
                                  <a:pt x="69" y="0"/>
                                  <a:pt x="69" y="0"/>
                                  <a:pt x="69" y="0"/>
                                </a:cubicBezTo>
                                <a:cubicBezTo>
                                  <a:pt x="69" y="4"/>
                                  <a:pt x="69" y="4"/>
                                  <a:pt x="69" y="4"/>
                                </a:cubicBezTo>
                              </a:path>
                            </a:pathLst>
                          </a:custGeom>
                          <a:solidFill>
                            <a:srgbClr val="FFCD00"/>
                          </a:solidFill>
                          <a:ln>
                            <a:noFill/>
                          </a:ln>
                        </wps:spPr>
                        <wps:bodyPr/>
                      </wps:wsp>
                      <wps:wsp>
                        <wps:cNvPr id="471" name="Freeform 7"/>
                        <wps:cNvSpPr/>
                        <wps:spPr bwMode="auto">
                          <a:xfrm>
                            <a:off x="5825" y="4125"/>
                            <a:ext cx="75" cy="82"/>
                          </a:xfrm>
                          <a:custGeom>
                            <a:avLst/>
                            <a:gdLst>
                              <a:gd name="T0" fmla="*/ 4 w 12"/>
                              <a:gd name="T1" fmla="*/ 1 h 13"/>
                              <a:gd name="T2" fmla="*/ 1 w 12"/>
                              <a:gd name="T3" fmla="*/ 9 h 13"/>
                              <a:gd name="T4" fmla="*/ 8 w 12"/>
                              <a:gd name="T5" fmla="*/ 11 h 13"/>
                              <a:gd name="T6" fmla="*/ 11 w 12"/>
                              <a:gd name="T7" fmla="*/ 4 h 13"/>
                              <a:gd name="T8" fmla="*/ 4 w 12"/>
                              <a:gd name="T9" fmla="*/ 1 h 13"/>
                            </a:gdLst>
                            <a:ahLst/>
                            <a:cxnLst>
                              <a:cxn ang="0">
                                <a:pos x="T0" y="T1"/>
                              </a:cxn>
                              <a:cxn ang="0">
                                <a:pos x="T2" y="T3"/>
                              </a:cxn>
                              <a:cxn ang="0">
                                <a:pos x="T4" y="T5"/>
                              </a:cxn>
                              <a:cxn ang="0">
                                <a:pos x="T6" y="T7"/>
                              </a:cxn>
                              <a:cxn ang="0">
                                <a:pos x="T8" y="T9"/>
                              </a:cxn>
                            </a:cxnLst>
                            <a:rect l="0" t="0" r="r" b="b"/>
                            <a:pathLst>
                              <a:path w="12" h="13">
                                <a:moveTo>
                                  <a:pt x="4" y="1"/>
                                </a:moveTo>
                                <a:cubicBezTo>
                                  <a:pt x="1" y="3"/>
                                  <a:pt x="0" y="6"/>
                                  <a:pt x="1" y="9"/>
                                </a:cubicBezTo>
                                <a:cubicBezTo>
                                  <a:pt x="3" y="11"/>
                                  <a:pt x="6" y="13"/>
                                  <a:pt x="8" y="11"/>
                                </a:cubicBezTo>
                                <a:cubicBezTo>
                                  <a:pt x="11" y="10"/>
                                  <a:pt x="12" y="7"/>
                                  <a:pt x="11" y="4"/>
                                </a:cubicBezTo>
                                <a:cubicBezTo>
                                  <a:pt x="9" y="1"/>
                                  <a:pt x="6" y="0"/>
                                  <a:pt x="4" y="1"/>
                                </a:cubicBezTo>
                                <a:close/>
                              </a:path>
                            </a:pathLst>
                          </a:custGeom>
                          <a:solidFill>
                            <a:srgbClr val="FFCD00"/>
                          </a:solidFill>
                          <a:ln>
                            <a:noFill/>
                          </a:ln>
                        </wps:spPr>
                        <wps:bodyPr/>
                      </wps:wsp>
                      <wps:wsp>
                        <wps:cNvPr id="472" name="Freeform 8"/>
                        <wps:cNvSpPr/>
                        <wps:spPr bwMode="auto">
                          <a:xfrm>
                            <a:off x="5741" y="3940"/>
                            <a:ext cx="52" cy="70"/>
                          </a:xfrm>
                          <a:custGeom>
                            <a:avLst/>
                            <a:gdLst>
                              <a:gd name="T0" fmla="*/ 2 w 8"/>
                              <a:gd name="T1" fmla="*/ 0 h 11"/>
                              <a:gd name="T2" fmla="*/ 2 w 8"/>
                              <a:gd name="T3" fmla="*/ 7 h 11"/>
                              <a:gd name="T4" fmla="*/ 7 w 8"/>
                              <a:gd name="T5" fmla="*/ 10 h 11"/>
                              <a:gd name="T6" fmla="*/ 7 w 8"/>
                              <a:gd name="T7" fmla="*/ 4 h 11"/>
                              <a:gd name="T8" fmla="*/ 2 w 8"/>
                              <a:gd name="T9" fmla="*/ 0 h 11"/>
                            </a:gdLst>
                            <a:ahLst/>
                            <a:cxnLst>
                              <a:cxn ang="0">
                                <a:pos x="T0" y="T1"/>
                              </a:cxn>
                              <a:cxn ang="0">
                                <a:pos x="T2" y="T3"/>
                              </a:cxn>
                              <a:cxn ang="0">
                                <a:pos x="T4" y="T5"/>
                              </a:cxn>
                              <a:cxn ang="0">
                                <a:pos x="T6" y="T7"/>
                              </a:cxn>
                              <a:cxn ang="0">
                                <a:pos x="T8" y="T9"/>
                              </a:cxn>
                            </a:cxnLst>
                            <a:rect l="0" t="0" r="r" b="b"/>
                            <a:pathLst>
                              <a:path w="8" h="11">
                                <a:moveTo>
                                  <a:pt x="2" y="0"/>
                                </a:moveTo>
                                <a:cubicBezTo>
                                  <a:pt x="0" y="1"/>
                                  <a:pt x="0" y="4"/>
                                  <a:pt x="2" y="7"/>
                                </a:cubicBezTo>
                                <a:cubicBezTo>
                                  <a:pt x="3" y="9"/>
                                  <a:pt x="5" y="11"/>
                                  <a:pt x="7" y="10"/>
                                </a:cubicBezTo>
                                <a:cubicBezTo>
                                  <a:pt x="8" y="10"/>
                                  <a:pt x="8" y="7"/>
                                  <a:pt x="7" y="4"/>
                                </a:cubicBezTo>
                                <a:cubicBezTo>
                                  <a:pt x="6" y="1"/>
                                  <a:pt x="3" y="0"/>
                                  <a:pt x="2" y="0"/>
                                </a:cubicBezTo>
                                <a:close/>
                              </a:path>
                            </a:pathLst>
                          </a:custGeom>
                          <a:solidFill>
                            <a:srgbClr val="FFCD00"/>
                          </a:solidFill>
                          <a:ln>
                            <a:noFill/>
                          </a:ln>
                        </wps:spPr>
                        <wps:bodyPr/>
                      </wps:wsp>
                      <wps:wsp>
                        <wps:cNvPr id="473" name="Freeform 9"/>
                        <wps:cNvSpPr/>
                        <wps:spPr bwMode="auto">
                          <a:xfrm>
                            <a:off x="5723" y="3971"/>
                            <a:ext cx="227" cy="217"/>
                          </a:xfrm>
                          <a:custGeom>
                            <a:avLst/>
                            <a:gdLst>
                              <a:gd name="T0" fmla="*/ 36 w 36"/>
                              <a:gd name="T1" fmla="*/ 18 h 34"/>
                              <a:gd name="T2" fmla="*/ 3 w 36"/>
                              <a:gd name="T3" fmla="*/ 34 h 34"/>
                              <a:gd name="T4" fmla="*/ 2 w 36"/>
                              <a:gd name="T5" fmla="*/ 19 h 34"/>
                              <a:gd name="T6" fmla="*/ 9 w 36"/>
                              <a:gd name="T7" fmla="*/ 3 h 34"/>
                              <a:gd name="T8" fmla="*/ 25 w 36"/>
                              <a:gd name="T9" fmla="*/ 8 h 34"/>
                              <a:gd name="T10" fmla="*/ 36 w 36"/>
                              <a:gd name="T11" fmla="*/ 18 h 34"/>
                            </a:gdLst>
                            <a:ahLst/>
                            <a:cxnLst>
                              <a:cxn ang="0">
                                <a:pos x="T0" y="T1"/>
                              </a:cxn>
                              <a:cxn ang="0">
                                <a:pos x="T2" y="T3"/>
                              </a:cxn>
                              <a:cxn ang="0">
                                <a:pos x="T4" y="T5"/>
                              </a:cxn>
                              <a:cxn ang="0">
                                <a:pos x="T6" y="T7"/>
                              </a:cxn>
                              <a:cxn ang="0">
                                <a:pos x="T8" y="T9"/>
                              </a:cxn>
                              <a:cxn ang="0">
                                <a:pos x="T10" y="T11"/>
                              </a:cxn>
                            </a:cxnLst>
                            <a:rect l="0" t="0" r="r" b="b"/>
                            <a:pathLst>
                              <a:path w="36" h="34">
                                <a:moveTo>
                                  <a:pt x="36" y="18"/>
                                </a:moveTo>
                                <a:cubicBezTo>
                                  <a:pt x="3" y="34"/>
                                  <a:pt x="3" y="34"/>
                                  <a:pt x="3" y="34"/>
                                </a:cubicBezTo>
                                <a:cubicBezTo>
                                  <a:pt x="4" y="30"/>
                                  <a:pt x="5" y="27"/>
                                  <a:pt x="2" y="19"/>
                                </a:cubicBezTo>
                                <a:cubicBezTo>
                                  <a:pt x="0" y="11"/>
                                  <a:pt x="3" y="6"/>
                                  <a:pt x="9" y="3"/>
                                </a:cubicBezTo>
                                <a:cubicBezTo>
                                  <a:pt x="14" y="0"/>
                                  <a:pt x="21" y="1"/>
                                  <a:pt x="25" y="8"/>
                                </a:cubicBezTo>
                                <a:cubicBezTo>
                                  <a:pt x="29" y="14"/>
                                  <a:pt x="32" y="16"/>
                                  <a:pt x="36" y="18"/>
                                </a:cubicBezTo>
                                <a:close/>
                              </a:path>
                            </a:pathLst>
                          </a:custGeom>
                          <a:solidFill>
                            <a:srgbClr val="FFCD00"/>
                          </a:solidFill>
                          <a:ln>
                            <a:noFill/>
                          </a:ln>
                        </wps:spPr>
                        <wps:bodyPr/>
                      </wps:wsp>
                      <wps:wsp>
                        <wps:cNvPr id="474" name="Freeform 10"/>
                        <wps:cNvSpPr/>
                        <wps:spPr bwMode="auto">
                          <a:xfrm>
                            <a:off x="5737" y="4068"/>
                            <a:ext cx="231" cy="151"/>
                          </a:xfrm>
                          <a:custGeom>
                            <a:avLst/>
                            <a:gdLst>
                              <a:gd name="T0" fmla="*/ 31 w 37"/>
                              <a:gd name="T1" fmla="*/ 1 h 24"/>
                              <a:gd name="T2" fmla="*/ 2 w 37"/>
                              <a:gd name="T3" fmla="*/ 15 h 24"/>
                              <a:gd name="T4" fmla="*/ 1 w 37"/>
                              <a:gd name="T5" fmla="*/ 19 h 24"/>
                              <a:gd name="T6" fmla="*/ 2 w 37"/>
                              <a:gd name="T7" fmla="*/ 21 h 24"/>
                              <a:gd name="T8" fmla="*/ 6 w 37"/>
                              <a:gd name="T9" fmla="*/ 23 h 24"/>
                              <a:gd name="T10" fmla="*/ 35 w 37"/>
                              <a:gd name="T11" fmla="*/ 9 h 24"/>
                              <a:gd name="T12" fmla="*/ 36 w 37"/>
                              <a:gd name="T13" fmla="*/ 5 h 24"/>
                              <a:gd name="T14" fmla="*/ 35 w 37"/>
                              <a:gd name="T15" fmla="*/ 2 h 24"/>
                              <a:gd name="T16" fmla="*/ 31 w 37"/>
                              <a:gd name="T17" fmla="*/ 1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7" h="24">
                                <a:moveTo>
                                  <a:pt x="31" y="1"/>
                                </a:moveTo>
                                <a:cubicBezTo>
                                  <a:pt x="2" y="15"/>
                                  <a:pt x="2" y="15"/>
                                  <a:pt x="2" y="15"/>
                                </a:cubicBezTo>
                                <a:cubicBezTo>
                                  <a:pt x="0" y="16"/>
                                  <a:pt x="0" y="18"/>
                                  <a:pt x="1" y="19"/>
                                </a:cubicBezTo>
                                <a:cubicBezTo>
                                  <a:pt x="2" y="21"/>
                                  <a:pt x="2" y="21"/>
                                  <a:pt x="2" y="21"/>
                                </a:cubicBezTo>
                                <a:cubicBezTo>
                                  <a:pt x="2" y="23"/>
                                  <a:pt x="4" y="24"/>
                                  <a:pt x="6" y="23"/>
                                </a:cubicBezTo>
                                <a:cubicBezTo>
                                  <a:pt x="35" y="9"/>
                                  <a:pt x="35" y="9"/>
                                  <a:pt x="35" y="9"/>
                                </a:cubicBezTo>
                                <a:cubicBezTo>
                                  <a:pt x="36" y="8"/>
                                  <a:pt x="37" y="6"/>
                                  <a:pt x="36" y="5"/>
                                </a:cubicBezTo>
                                <a:cubicBezTo>
                                  <a:pt x="35" y="2"/>
                                  <a:pt x="35" y="2"/>
                                  <a:pt x="35" y="2"/>
                                </a:cubicBezTo>
                                <a:cubicBezTo>
                                  <a:pt x="34" y="1"/>
                                  <a:pt x="32" y="0"/>
                                  <a:pt x="31" y="1"/>
                                </a:cubicBezTo>
                                <a:close/>
                              </a:path>
                            </a:pathLst>
                          </a:custGeom>
                          <a:solidFill>
                            <a:srgbClr val="FFCD00"/>
                          </a:solidFill>
                          <a:ln>
                            <a:noFill/>
                          </a:ln>
                        </wps:spPr>
                        <wps:bodyPr/>
                      </wps:wsp>
                      <wps:wsp>
                        <wps:cNvPr id="475" name="Freeform 11"/>
                        <wps:cNvSpPr/>
                        <wps:spPr bwMode="auto">
                          <a:xfrm>
                            <a:off x="5376" y="3839"/>
                            <a:ext cx="335" cy="279"/>
                          </a:xfrm>
                          <a:custGeom>
                            <a:avLst/>
                            <a:gdLst>
                              <a:gd name="T0" fmla="*/ 51 w 53"/>
                              <a:gd name="T1" fmla="*/ 31 h 44"/>
                              <a:gd name="T2" fmla="*/ 41 w 53"/>
                              <a:gd name="T3" fmla="*/ 41 h 44"/>
                              <a:gd name="T4" fmla="*/ 36 w 53"/>
                              <a:gd name="T5" fmla="*/ 39 h 44"/>
                              <a:gd name="T6" fmla="*/ 28 w 53"/>
                              <a:gd name="T7" fmla="*/ 44 h 44"/>
                              <a:gd name="T8" fmla="*/ 26 w 53"/>
                              <a:gd name="T9" fmla="*/ 41 h 44"/>
                              <a:gd name="T10" fmla="*/ 19 w 53"/>
                              <a:gd name="T11" fmla="*/ 38 h 44"/>
                              <a:gd name="T12" fmla="*/ 13 w 53"/>
                              <a:gd name="T13" fmla="*/ 39 h 44"/>
                              <a:gd name="T14" fmla="*/ 0 w 53"/>
                              <a:gd name="T15" fmla="*/ 31 h 44"/>
                              <a:gd name="T16" fmla="*/ 0 w 53"/>
                              <a:gd name="T17" fmla="*/ 31 h 44"/>
                              <a:gd name="T18" fmla="*/ 6 w 53"/>
                              <a:gd name="T19" fmla="*/ 16 h 44"/>
                              <a:gd name="T20" fmla="*/ 12 w 53"/>
                              <a:gd name="T21" fmla="*/ 14 h 44"/>
                              <a:gd name="T22" fmla="*/ 15 w 53"/>
                              <a:gd name="T23" fmla="*/ 8 h 44"/>
                              <a:gd name="T24" fmla="*/ 16 w 53"/>
                              <a:gd name="T25" fmla="*/ 5 h 44"/>
                              <a:gd name="T26" fmla="*/ 25 w 53"/>
                              <a:gd name="T27" fmla="*/ 4 h 44"/>
                              <a:gd name="T28" fmla="*/ 29 w 53"/>
                              <a:gd name="T29" fmla="*/ 0 h 44"/>
                              <a:gd name="T30" fmla="*/ 42 w 53"/>
                              <a:gd name="T31" fmla="*/ 2 h 44"/>
                              <a:gd name="T32" fmla="*/ 52 w 53"/>
                              <a:gd name="T33" fmla="*/ 15 h 44"/>
                              <a:gd name="T34" fmla="*/ 53 w 53"/>
                              <a:gd name="T35" fmla="*/ 15 h 44"/>
                              <a:gd name="T36" fmla="*/ 51 w 53"/>
                              <a:gd name="T37" fmla="*/ 31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53" h="44">
                                <a:moveTo>
                                  <a:pt x="51" y="31"/>
                                </a:moveTo>
                                <a:cubicBezTo>
                                  <a:pt x="42" y="32"/>
                                  <a:pt x="41" y="41"/>
                                  <a:pt x="41" y="41"/>
                                </a:cubicBezTo>
                                <a:cubicBezTo>
                                  <a:pt x="39" y="39"/>
                                  <a:pt x="38" y="39"/>
                                  <a:pt x="36" y="39"/>
                                </a:cubicBezTo>
                                <a:cubicBezTo>
                                  <a:pt x="31" y="39"/>
                                  <a:pt x="28" y="44"/>
                                  <a:pt x="28" y="44"/>
                                </a:cubicBezTo>
                                <a:cubicBezTo>
                                  <a:pt x="27" y="43"/>
                                  <a:pt x="26" y="42"/>
                                  <a:pt x="26" y="41"/>
                                </a:cubicBezTo>
                                <a:cubicBezTo>
                                  <a:pt x="24" y="39"/>
                                  <a:pt x="21" y="38"/>
                                  <a:pt x="19" y="38"/>
                                </a:cubicBezTo>
                                <a:cubicBezTo>
                                  <a:pt x="16" y="38"/>
                                  <a:pt x="13" y="39"/>
                                  <a:pt x="13" y="39"/>
                                </a:cubicBezTo>
                                <a:cubicBezTo>
                                  <a:pt x="11" y="30"/>
                                  <a:pt x="0" y="31"/>
                                  <a:pt x="0" y="31"/>
                                </a:cubicBezTo>
                                <a:cubicBezTo>
                                  <a:pt x="0" y="31"/>
                                  <a:pt x="0" y="31"/>
                                  <a:pt x="0" y="31"/>
                                </a:cubicBezTo>
                                <a:cubicBezTo>
                                  <a:pt x="0" y="31"/>
                                  <a:pt x="9" y="26"/>
                                  <a:pt x="6" y="16"/>
                                </a:cubicBezTo>
                                <a:cubicBezTo>
                                  <a:pt x="6" y="16"/>
                                  <a:pt x="9" y="16"/>
                                  <a:pt x="12" y="14"/>
                                </a:cubicBezTo>
                                <a:cubicBezTo>
                                  <a:pt x="14" y="13"/>
                                  <a:pt x="15" y="11"/>
                                  <a:pt x="15" y="8"/>
                                </a:cubicBezTo>
                                <a:cubicBezTo>
                                  <a:pt x="16" y="7"/>
                                  <a:pt x="16" y="6"/>
                                  <a:pt x="16" y="5"/>
                                </a:cubicBezTo>
                                <a:cubicBezTo>
                                  <a:pt x="16" y="5"/>
                                  <a:pt x="21" y="6"/>
                                  <a:pt x="25" y="4"/>
                                </a:cubicBezTo>
                                <a:cubicBezTo>
                                  <a:pt x="27" y="3"/>
                                  <a:pt x="28" y="2"/>
                                  <a:pt x="29" y="0"/>
                                </a:cubicBezTo>
                                <a:cubicBezTo>
                                  <a:pt x="29" y="0"/>
                                  <a:pt x="34" y="7"/>
                                  <a:pt x="42" y="2"/>
                                </a:cubicBezTo>
                                <a:cubicBezTo>
                                  <a:pt x="42" y="2"/>
                                  <a:pt x="46" y="14"/>
                                  <a:pt x="52" y="15"/>
                                </a:cubicBezTo>
                                <a:cubicBezTo>
                                  <a:pt x="53" y="15"/>
                                  <a:pt x="53" y="15"/>
                                  <a:pt x="53" y="15"/>
                                </a:cubicBezTo>
                                <a:cubicBezTo>
                                  <a:pt x="47" y="19"/>
                                  <a:pt x="51" y="31"/>
                                  <a:pt x="51" y="31"/>
                                </a:cubicBezTo>
                              </a:path>
                            </a:pathLst>
                          </a:custGeom>
                          <a:solidFill>
                            <a:srgbClr val="338F65"/>
                          </a:solidFill>
                          <a:ln>
                            <a:noFill/>
                          </a:ln>
                        </wps:spPr>
                        <wps:bodyPr/>
                      </wps:wsp>
                      <wps:wsp>
                        <wps:cNvPr id="476" name="Freeform 12"/>
                        <wps:cNvSpPr/>
                        <wps:spPr bwMode="auto">
                          <a:xfrm>
                            <a:off x="5737" y="3673"/>
                            <a:ext cx="302" cy="279"/>
                          </a:xfrm>
                          <a:custGeom>
                            <a:avLst/>
                            <a:gdLst>
                              <a:gd name="T0" fmla="*/ 18 w 48"/>
                              <a:gd name="T1" fmla="*/ 44 h 44"/>
                              <a:gd name="T2" fmla="*/ 32 w 48"/>
                              <a:gd name="T3" fmla="*/ 42 h 44"/>
                              <a:gd name="T4" fmla="*/ 33 w 48"/>
                              <a:gd name="T5" fmla="*/ 37 h 44"/>
                              <a:gd name="T6" fmla="*/ 42 w 48"/>
                              <a:gd name="T7" fmla="*/ 33 h 44"/>
                              <a:gd name="T8" fmla="*/ 41 w 48"/>
                              <a:gd name="T9" fmla="*/ 29 h 44"/>
                              <a:gd name="T10" fmla="*/ 42 w 48"/>
                              <a:gd name="T11" fmla="*/ 23 h 44"/>
                              <a:gd name="T12" fmla="*/ 47 w 48"/>
                              <a:gd name="T13" fmla="*/ 19 h 44"/>
                              <a:gd name="T14" fmla="*/ 48 w 48"/>
                              <a:gd name="T15" fmla="*/ 3 h 44"/>
                              <a:gd name="T16" fmla="*/ 48 w 48"/>
                              <a:gd name="T17" fmla="*/ 3 h 44"/>
                              <a:gd name="T18" fmla="*/ 32 w 48"/>
                              <a:gd name="T19" fmla="*/ 0 h 44"/>
                              <a:gd name="T20" fmla="*/ 27 w 48"/>
                              <a:gd name="T21" fmla="*/ 3 h 44"/>
                              <a:gd name="T22" fmla="*/ 20 w 48"/>
                              <a:gd name="T23" fmla="*/ 2 h 44"/>
                              <a:gd name="T24" fmla="*/ 17 w 48"/>
                              <a:gd name="T25" fmla="*/ 0 h 44"/>
                              <a:gd name="T26" fmla="*/ 11 w 48"/>
                              <a:gd name="T27" fmla="*/ 8 h 44"/>
                              <a:gd name="T28" fmla="*/ 6 w 48"/>
                              <a:gd name="T29" fmla="*/ 8 h 44"/>
                              <a:gd name="T30" fmla="*/ 0 w 48"/>
                              <a:gd name="T31" fmla="*/ 21 h 44"/>
                              <a:gd name="T32" fmla="*/ 4 w 48"/>
                              <a:gd name="T33" fmla="*/ 36 h 44"/>
                              <a:gd name="T34" fmla="*/ 4 w 48"/>
                              <a:gd name="T35" fmla="*/ 36 h 44"/>
                              <a:gd name="T36" fmla="*/ 18 w 48"/>
                              <a:gd name="T37" fmla="*/ 44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8" h="44">
                                <a:moveTo>
                                  <a:pt x="18" y="44"/>
                                </a:moveTo>
                                <a:cubicBezTo>
                                  <a:pt x="24" y="37"/>
                                  <a:pt x="32" y="42"/>
                                  <a:pt x="32" y="42"/>
                                </a:cubicBezTo>
                                <a:cubicBezTo>
                                  <a:pt x="32" y="40"/>
                                  <a:pt x="32" y="38"/>
                                  <a:pt x="33" y="37"/>
                                </a:cubicBezTo>
                                <a:cubicBezTo>
                                  <a:pt x="36" y="33"/>
                                  <a:pt x="42" y="33"/>
                                  <a:pt x="42" y="33"/>
                                </a:cubicBezTo>
                                <a:cubicBezTo>
                                  <a:pt x="42" y="32"/>
                                  <a:pt x="41" y="30"/>
                                  <a:pt x="41" y="29"/>
                                </a:cubicBezTo>
                                <a:cubicBezTo>
                                  <a:pt x="41" y="27"/>
                                  <a:pt x="41" y="25"/>
                                  <a:pt x="42" y="23"/>
                                </a:cubicBezTo>
                                <a:cubicBezTo>
                                  <a:pt x="44" y="20"/>
                                  <a:pt x="47" y="19"/>
                                  <a:pt x="47" y="19"/>
                                </a:cubicBezTo>
                                <a:cubicBezTo>
                                  <a:pt x="40" y="11"/>
                                  <a:pt x="48" y="3"/>
                                  <a:pt x="48" y="3"/>
                                </a:cubicBezTo>
                                <a:cubicBezTo>
                                  <a:pt x="48" y="3"/>
                                  <a:pt x="48" y="3"/>
                                  <a:pt x="48" y="3"/>
                                </a:cubicBezTo>
                                <a:cubicBezTo>
                                  <a:pt x="47" y="3"/>
                                  <a:pt x="38" y="7"/>
                                  <a:pt x="32" y="0"/>
                                </a:cubicBezTo>
                                <a:cubicBezTo>
                                  <a:pt x="32" y="0"/>
                                  <a:pt x="30" y="2"/>
                                  <a:pt x="27" y="3"/>
                                </a:cubicBezTo>
                                <a:cubicBezTo>
                                  <a:pt x="25" y="3"/>
                                  <a:pt x="23" y="3"/>
                                  <a:pt x="20" y="2"/>
                                </a:cubicBezTo>
                                <a:cubicBezTo>
                                  <a:pt x="19" y="2"/>
                                  <a:pt x="18" y="1"/>
                                  <a:pt x="17" y="0"/>
                                </a:cubicBezTo>
                                <a:cubicBezTo>
                                  <a:pt x="17" y="0"/>
                                  <a:pt x="15" y="6"/>
                                  <a:pt x="11" y="8"/>
                                </a:cubicBezTo>
                                <a:cubicBezTo>
                                  <a:pt x="9" y="9"/>
                                  <a:pt x="8" y="9"/>
                                  <a:pt x="6" y="8"/>
                                </a:cubicBezTo>
                                <a:cubicBezTo>
                                  <a:pt x="6" y="8"/>
                                  <a:pt x="8" y="17"/>
                                  <a:pt x="0" y="21"/>
                                </a:cubicBezTo>
                                <a:cubicBezTo>
                                  <a:pt x="0" y="21"/>
                                  <a:pt x="7" y="30"/>
                                  <a:pt x="4" y="36"/>
                                </a:cubicBezTo>
                                <a:cubicBezTo>
                                  <a:pt x="4" y="36"/>
                                  <a:pt x="4" y="36"/>
                                  <a:pt x="4" y="36"/>
                                </a:cubicBezTo>
                                <a:cubicBezTo>
                                  <a:pt x="10" y="34"/>
                                  <a:pt x="18" y="44"/>
                                  <a:pt x="18" y="44"/>
                                </a:cubicBezTo>
                              </a:path>
                            </a:pathLst>
                          </a:custGeom>
                          <a:solidFill>
                            <a:srgbClr val="338F65"/>
                          </a:solidFill>
                          <a:ln>
                            <a:noFill/>
                          </a:ln>
                        </wps:spPr>
                        <wps:bodyPr/>
                      </wps:wsp>
                      <wps:wsp>
                        <wps:cNvPr id="477" name="Freeform 13"/>
                        <wps:cNvSpPr/>
                        <wps:spPr bwMode="auto">
                          <a:xfrm>
                            <a:off x="5526" y="3605"/>
                            <a:ext cx="272" cy="316"/>
                          </a:xfrm>
                          <a:custGeom>
                            <a:avLst/>
                            <a:gdLst>
                              <a:gd name="T0" fmla="*/ 16 w 43"/>
                              <a:gd name="T1" fmla="*/ 50 h 50"/>
                              <a:gd name="T2" fmla="*/ 5 w 43"/>
                              <a:gd name="T3" fmla="*/ 42 h 50"/>
                              <a:gd name="T4" fmla="*/ 6 w 43"/>
                              <a:gd name="T5" fmla="*/ 37 h 50"/>
                              <a:gd name="T6" fmla="*/ 0 w 43"/>
                              <a:gd name="T7" fmla="*/ 30 h 50"/>
                              <a:gd name="T8" fmla="*/ 2 w 43"/>
                              <a:gd name="T9" fmla="*/ 27 h 50"/>
                              <a:gd name="T10" fmla="*/ 4 w 43"/>
                              <a:gd name="T11" fmla="*/ 21 h 50"/>
                              <a:gd name="T12" fmla="*/ 1 w 43"/>
                              <a:gd name="T13" fmla="*/ 15 h 50"/>
                              <a:gd name="T14" fmla="*/ 7 w 43"/>
                              <a:gd name="T15" fmla="*/ 0 h 50"/>
                              <a:gd name="T16" fmla="*/ 7 w 43"/>
                              <a:gd name="T17" fmla="*/ 0 h 50"/>
                              <a:gd name="T18" fmla="*/ 23 w 43"/>
                              <a:gd name="T19" fmla="*/ 4 h 50"/>
                              <a:gd name="T20" fmla="*/ 26 w 43"/>
                              <a:gd name="T21" fmla="*/ 9 h 50"/>
                              <a:gd name="T22" fmla="*/ 32 w 43"/>
                              <a:gd name="T23" fmla="*/ 11 h 50"/>
                              <a:gd name="T24" fmla="*/ 36 w 43"/>
                              <a:gd name="T25" fmla="*/ 11 h 50"/>
                              <a:gd name="T26" fmla="*/ 38 w 43"/>
                              <a:gd name="T27" fmla="*/ 20 h 50"/>
                              <a:gd name="T28" fmla="*/ 43 w 43"/>
                              <a:gd name="T29" fmla="*/ 23 h 50"/>
                              <a:gd name="T30" fmla="*/ 43 w 43"/>
                              <a:gd name="T31" fmla="*/ 36 h 50"/>
                              <a:gd name="T32" fmla="*/ 33 w 43"/>
                              <a:gd name="T33" fmla="*/ 49 h 50"/>
                              <a:gd name="T34" fmla="*/ 33 w 43"/>
                              <a:gd name="T35" fmla="*/ 49 h 50"/>
                              <a:gd name="T36" fmla="*/ 16 w 43"/>
                              <a:gd name="T37" fmla="*/ 5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3" h="50">
                                <a:moveTo>
                                  <a:pt x="16" y="50"/>
                                </a:moveTo>
                                <a:cubicBezTo>
                                  <a:pt x="14" y="42"/>
                                  <a:pt x="5" y="42"/>
                                  <a:pt x="5" y="42"/>
                                </a:cubicBezTo>
                                <a:cubicBezTo>
                                  <a:pt x="6" y="41"/>
                                  <a:pt x="6" y="39"/>
                                  <a:pt x="6" y="37"/>
                                </a:cubicBezTo>
                                <a:cubicBezTo>
                                  <a:pt x="5" y="33"/>
                                  <a:pt x="0" y="30"/>
                                  <a:pt x="0" y="30"/>
                                </a:cubicBezTo>
                                <a:cubicBezTo>
                                  <a:pt x="1" y="29"/>
                                  <a:pt x="1" y="28"/>
                                  <a:pt x="2" y="27"/>
                                </a:cubicBezTo>
                                <a:cubicBezTo>
                                  <a:pt x="3" y="25"/>
                                  <a:pt x="4" y="23"/>
                                  <a:pt x="4" y="21"/>
                                </a:cubicBezTo>
                                <a:cubicBezTo>
                                  <a:pt x="3" y="17"/>
                                  <a:pt x="1" y="15"/>
                                  <a:pt x="1" y="15"/>
                                </a:cubicBezTo>
                                <a:cubicBezTo>
                                  <a:pt x="10" y="10"/>
                                  <a:pt x="7" y="0"/>
                                  <a:pt x="7" y="0"/>
                                </a:cubicBezTo>
                                <a:cubicBezTo>
                                  <a:pt x="7" y="0"/>
                                  <a:pt x="7" y="0"/>
                                  <a:pt x="7" y="0"/>
                                </a:cubicBezTo>
                                <a:cubicBezTo>
                                  <a:pt x="7" y="0"/>
                                  <a:pt x="14" y="9"/>
                                  <a:pt x="23" y="4"/>
                                </a:cubicBezTo>
                                <a:cubicBezTo>
                                  <a:pt x="23" y="4"/>
                                  <a:pt x="24" y="7"/>
                                  <a:pt x="26" y="9"/>
                                </a:cubicBezTo>
                                <a:cubicBezTo>
                                  <a:pt x="28" y="10"/>
                                  <a:pt x="30" y="11"/>
                                  <a:pt x="32" y="11"/>
                                </a:cubicBezTo>
                                <a:cubicBezTo>
                                  <a:pt x="33" y="11"/>
                                  <a:pt x="35" y="11"/>
                                  <a:pt x="36" y="11"/>
                                </a:cubicBezTo>
                                <a:cubicBezTo>
                                  <a:pt x="36" y="11"/>
                                  <a:pt x="35" y="17"/>
                                  <a:pt x="38" y="20"/>
                                </a:cubicBezTo>
                                <a:cubicBezTo>
                                  <a:pt x="39" y="22"/>
                                  <a:pt x="41" y="23"/>
                                  <a:pt x="43" y="23"/>
                                </a:cubicBezTo>
                                <a:cubicBezTo>
                                  <a:pt x="43" y="23"/>
                                  <a:pt x="37" y="30"/>
                                  <a:pt x="43" y="36"/>
                                </a:cubicBezTo>
                                <a:cubicBezTo>
                                  <a:pt x="43" y="36"/>
                                  <a:pt x="32" y="42"/>
                                  <a:pt x="33" y="49"/>
                                </a:cubicBezTo>
                                <a:cubicBezTo>
                                  <a:pt x="33" y="49"/>
                                  <a:pt x="33" y="49"/>
                                  <a:pt x="33" y="49"/>
                                </a:cubicBezTo>
                                <a:cubicBezTo>
                                  <a:pt x="28" y="45"/>
                                  <a:pt x="16" y="50"/>
                                  <a:pt x="16" y="50"/>
                                </a:cubicBezTo>
                              </a:path>
                            </a:pathLst>
                          </a:custGeom>
                          <a:solidFill>
                            <a:srgbClr val="338F65"/>
                          </a:solidFill>
                          <a:ln>
                            <a:noFill/>
                          </a:ln>
                        </wps:spPr>
                        <wps:bodyPr/>
                      </wps:wsp>
                      <wps:wsp>
                        <wps:cNvPr id="478" name="Freeform 14"/>
                        <wps:cNvSpPr/>
                        <wps:spPr bwMode="auto">
                          <a:xfrm>
                            <a:off x="5420" y="3858"/>
                            <a:ext cx="272" cy="248"/>
                          </a:xfrm>
                          <a:custGeom>
                            <a:avLst/>
                            <a:gdLst>
                              <a:gd name="T0" fmla="*/ 25 w 43"/>
                              <a:gd name="T1" fmla="*/ 17 h 39"/>
                              <a:gd name="T2" fmla="*/ 10 w 43"/>
                              <a:gd name="T3" fmla="*/ 3 h 39"/>
                              <a:gd name="T4" fmla="*/ 23 w 43"/>
                              <a:gd name="T5" fmla="*/ 18 h 39"/>
                              <a:gd name="T6" fmla="*/ 15 w 43"/>
                              <a:gd name="T7" fmla="*/ 20 h 39"/>
                              <a:gd name="T8" fmla="*/ 2 w 43"/>
                              <a:gd name="T9" fmla="*/ 15 h 39"/>
                              <a:gd name="T10" fmla="*/ 13 w 43"/>
                              <a:gd name="T11" fmla="*/ 21 h 39"/>
                              <a:gd name="T12" fmla="*/ 0 w 43"/>
                              <a:gd name="T13" fmla="*/ 26 h 39"/>
                              <a:gd name="T14" fmla="*/ 0 w 43"/>
                              <a:gd name="T15" fmla="*/ 26 h 39"/>
                              <a:gd name="T16" fmla="*/ 13 w 43"/>
                              <a:gd name="T17" fmla="*/ 22 h 39"/>
                              <a:gd name="T18" fmla="*/ 8 w 43"/>
                              <a:gd name="T19" fmla="*/ 34 h 39"/>
                              <a:gd name="T20" fmla="*/ 16 w 43"/>
                              <a:gd name="T21" fmla="*/ 21 h 39"/>
                              <a:gd name="T22" fmla="*/ 24 w 43"/>
                              <a:gd name="T23" fmla="*/ 19 h 39"/>
                              <a:gd name="T24" fmla="*/ 21 w 43"/>
                              <a:gd name="T25" fmla="*/ 39 h 39"/>
                              <a:gd name="T26" fmla="*/ 26 w 43"/>
                              <a:gd name="T27" fmla="*/ 19 h 39"/>
                              <a:gd name="T28" fmla="*/ 34 w 43"/>
                              <a:gd name="T29" fmla="*/ 16 h 39"/>
                              <a:gd name="T30" fmla="*/ 33 w 43"/>
                              <a:gd name="T31" fmla="*/ 35 h 39"/>
                              <a:gd name="T32" fmla="*/ 37 w 43"/>
                              <a:gd name="T33" fmla="*/ 16 h 39"/>
                              <a:gd name="T34" fmla="*/ 43 w 43"/>
                              <a:gd name="T35" fmla="*/ 14 h 39"/>
                              <a:gd name="T36" fmla="*/ 42 w 43"/>
                              <a:gd name="T37" fmla="*/ 12 h 39"/>
                              <a:gd name="T38" fmla="*/ 36 w 43"/>
                              <a:gd name="T39" fmla="*/ 14 h 39"/>
                              <a:gd name="T40" fmla="*/ 22 w 43"/>
                              <a:gd name="T41" fmla="*/ 0 h 39"/>
                              <a:gd name="T42" fmla="*/ 34 w 43"/>
                              <a:gd name="T43" fmla="*/ 14 h 39"/>
                              <a:gd name="T44" fmla="*/ 25 w 43"/>
                              <a:gd name="T45" fmla="*/ 17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43" h="39">
                                <a:moveTo>
                                  <a:pt x="25" y="17"/>
                                </a:moveTo>
                                <a:cubicBezTo>
                                  <a:pt x="22" y="16"/>
                                  <a:pt x="16" y="13"/>
                                  <a:pt x="10" y="3"/>
                                </a:cubicBezTo>
                                <a:cubicBezTo>
                                  <a:pt x="10" y="3"/>
                                  <a:pt x="16" y="15"/>
                                  <a:pt x="23" y="18"/>
                                </a:cubicBezTo>
                                <a:cubicBezTo>
                                  <a:pt x="15" y="20"/>
                                  <a:pt x="15" y="20"/>
                                  <a:pt x="15" y="20"/>
                                </a:cubicBezTo>
                                <a:cubicBezTo>
                                  <a:pt x="13" y="20"/>
                                  <a:pt x="8" y="19"/>
                                  <a:pt x="2" y="15"/>
                                </a:cubicBezTo>
                                <a:cubicBezTo>
                                  <a:pt x="2" y="15"/>
                                  <a:pt x="6" y="20"/>
                                  <a:pt x="13" y="21"/>
                                </a:cubicBezTo>
                                <a:cubicBezTo>
                                  <a:pt x="0" y="26"/>
                                  <a:pt x="0" y="26"/>
                                  <a:pt x="0" y="26"/>
                                </a:cubicBezTo>
                                <a:cubicBezTo>
                                  <a:pt x="0" y="26"/>
                                  <a:pt x="0" y="26"/>
                                  <a:pt x="0" y="26"/>
                                </a:cubicBezTo>
                                <a:cubicBezTo>
                                  <a:pt x="13" y="22"/>
                                  <a:pt x="13" y="22"/>
                                  <a:pt x="13" y="22"/>
                                </a:cubicBezTo>
                                <a:cubicBezTo>
                                  <a:pt x="9" y="27"/>
                                  <a:pt x="8" y="34"/>
                                  <a:pt x="8" y="34"/>
                                </a:cubicBezTo>
                                <a:cubicBezTo>
                                  <a:pt x="10" y="27"/>
                                  <a:pt x="14" y="23"/>
                                  <a:pt x="16" y="21"/>
                                </a:cubicBezTo>
                                <a:cubicBezTo>
                                  <a:pt x="24" y="19"/>
                                  <a:pt x="24" y="19"/>
                                  <a:pt x="24" y="19"/>
                                </a:cubicBezTo>
                                <a:cubicBezTo>
                                  <a:pt x="19" y="25"/>
                                  <a:pt x="21" y="39"/>
                                  <a:pt x="21" y="39"/>
                                </a:cubicBezTo>
                                <a:cubicBezTo>
                                  <a:pt x="21" y="27"/>
                                  <a:pt x="24" y="21"/>
                                  <a:pt x="26" y="19"/>
                                </a:cubicBezTo>
                                <a:cubicBezTo>
                                  <a:pt x="34" y="16"/>
                                  <a:pt x="34" y="16"/>
                                  <a:pt x="34" y="16"/>
                                </a:cubicBezTo>
                                <a:cubicBezTo>
                                  <a:pt x="31" y="22"/>
                                  <a:pt x="33" y="35"/>
                                  <a:pt x="33" y="35"/>
                                </a:cubicBezTo>
                                <a:cubicBezTo>
                                  <a:pt x="33" y="24"/>
                                  <a:pt x="35" y="18"/>
                                  <a:pt x="37" y="16"/>
                                </a:cubicBezTo>
                                <a:cubicBezTo>
                                  <a:pt x="43" y="14"/>
                                  <a:pt x="43" y="14"/>
                                  <a:pt x="43" y="14"/>
                                </a:cubicBezTo>
                                <a:cubicBezTo>
                                  <a:pt x="42" y="12"/>
                                  <a:pt x="42" y="12"/>
                                  <a:pt x="42" y="12"/>
                                </a:cubicBezTo>
                                <a:cubicBezTo>
                                  <a:pt x="36" y="14"/>
                                  <a:pt x="36" y="14"/>
                                  <a:pt x="36" y="14"/>
                                </a:cubicBezTo>
                                <a:cubicBezTo>
                                  <a:pt x="33" y="12"/>
                                  <a:pt x="28" y="9"/>
                                  <a:pt x="22" y="0"/>
                                </a:cubicBezTo>
                                <a:cubicBezTo>
                                  <a:pt x="22" y="0"/>
                                  <a:pt x="28" y="11"/>
                                  <a:pt x="34" y="14"/>
                                </a:cubicBezTo>
                                <a:lnTo>
                                  <a:pt x="25" y="17"/>
                                </a:lnTo>
                                <a:close/>
                              </a:path>
                            </a:pathLst>
                          </a:custGeom>
                          <a:solidFill>
                            <a:srgbClr val="6BC59C"/>
                          </a:solidFill>
                          <a:ln>
                            <a:noFill/>
                          </a:ln>
                        </wps:spPr>
                        <wps:bodyPr/>
                      </wps:wsp>
                      <wps:wsp>
                        <wps:cNvPr id="479" name="Freeform 15"/>
                        <wps:cNvSpPr/>
                        <wps:spPr bwMode="auto">
                          <a:xfrm>
                            <a:off x="5774" y="3687"/>
                            <a:ext cx="239" cy="234"/>
                          </a:xfrm>
                          <a:custGeom>
                            <a:avLst/>
                            <a:gdLst>
                              <a:gd name="T0" fmla="*/ 14 w 38"/>
                              <a:gd name="T1" fmla="*/ 21 h 37"/>
                              <a:gd name="T2" fmla="*/ 12 w 38"/>
                              <a:gd name="T3" fmla="*/ 0 h 37"/>
                              <a:gd name="T4" fmla="*/ 16 w 38"/>
                              <a:gd name="T5" fmla="*/ 20 h 37"/>
                              <a:gd name="T6" fmla="*/ 23 w 38"/>
                              <a:gd name="T7" fmla="*/ 15 h 37"/>
                              <a:gd name="T8" fmla="*/ 26 w 38"/>
                              <a:gd name="T9" fmla="*/ 0 h 37"/>
                              <a:gd name="T10" fmla="*/ 25 w 38"/>
                              <a:gd name="T11" fmla="*/ 13 h 37"/>
                              <a:gd name="T12" fmla="*/ 36 w 38"/>
                              <a:gd name="T13" fmla="*/ 5 h 37"/>
                              <a:gd name="T14" fmla="*/ 36 w 38"/>
                              <a:gd name="T15" fmla="*/ 5 h 37"/>
                              <a:gd name="T16" fmla="*/ 25 w 38"/>
                              <a:gd name="T17" fmla="*/ 14 h 37"/>
                              <a:gd name="T18" fmla="*/ 38 w 38"/>
                              <a:gd name="T19" fmla="*/ 16 h 37"/>
                              <a:gd name="T20" fmla="*/ 23 w 38"/>
                              <a:gd name="T21" fmla="*/ 15 h 37"/>
                              <a:gd name="T22" fmla="*/ 17 w 38"/>
                              <a:gd name="T23" fmla="*/ 21 h 37"/>
                              <a:gd name="T24" fmla="*/ 35 w 38"/>
                              <a:gd name="T25" fmla="*/ 30 h 37"/>
                              <a:gd name="T26" fmla="*/ 15 w 38"/>
                              <a:gd name="T27" fmla="*/ 22 h 37"/>
                              <a:gd name="T28" fmla="*/ 8 w 38"/>
                              <a:gd name="T29" fmla="*/ 28 h 37"/>
                              <a:gd name="T30" fmla="*/ 25 w 38"/>
                              <a:gd name="T31" fmla="*/ 37 h 37"/>
                              <a:gd name="T32" fmla="*/ 6 w 38"/>
                              <a:gd name="T33" fmla="*/ 29 h 37"/>
                              <a:gd name="T34" fmla="*/ 1 w 38"/>
                              <a:gd name="T35" fmla="*/ 33 h 37"/>
                              <a:gd name="T36" fmla="*/ 0 w 38"/>
                              <a:gd name="T37" fmla="*/ 31 h 37"/>
                              <a:gd name="T38" fmla="*/ 5 w 38"/>
                              <a:gd name="T39" fmla="*/ 28 h 37"/>
                              <a:gd name="T40" fmla="*/ 2 w 38"/>
                              <a:gd name="T41" fmla="*/ 8 h 37"/>
                              <a:gd name="T42" fmla="*/ 7 w 38"/>
                              <a:gd name="T43" fmla="*/ 26 h 37"/>
                              <a:gd name="T44" fmla="*/ 14 w 38"/>
                              <a:gd name="T45" fmla="*/ 21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8" h="37">
                                <a:moveTo>
                                  <a:pt x="14" y="21"/>
                                </a:moveTo>
                                <a:cubicBezTo>
                                  <a:pt x="15" y="18"/>
                                  <a:pt x="16" y="11"/>
                                  <a:pt x="12" y="0"/>
                                </a:cubicBezTo>
                                <a:cubicBezTo>
                                  <a:pt x="12" y="0"/>
                                  <a:pt x="18" y="12"/>
                                  <a:pt x="16" y="20"/>
                                </a:cubicBezTo>
                                <a:cubicBezTo>
                                  <a:pt x="23" y="15"/>
                                  <a:pt x="23" y="15"/>
                                  <a:pt x="23" y="15"/>
                                </a:cubicBezTo>
                                <a:cubicBezTo>
                                  <a:pt x="24" y="12"/>
                                  <a:pt x="26" y="7"/>
                                  <a:pt x="26" y="0"/>
                                </a:cubicBezTo>
                                <a:cubicBezTo>
                                  <a:pt x="26" y="0"/>
                                  <a:pt x="27" y="7"/>
                                  <a:pt x="25" y="13"/>
                                </a:cubicBezTo>
                                <a:cubicBezTo>
                                  <a:pt x="36" y="5"/>
                                  <a:pt x="36" y="5"/>
                                  <a:pt x="36" y="5"/>
                                </a:cubicBezTo>
                                <a:cubicBezTo>
                                  <a:pt x="36" y="5"/>
                                  <a:pt x="36" y="5"/>
                                  <a:pt x="36" y="5"/>
                                </a:cubicBezTo>
                                <a:cubicBezTo>
                                  <a:pt x="25" y="14"/>
                                  <a:pt x="25" y="14"/>
                                  <a:pt x="25" y="14"/>
                                </a:cubicBezTo>
                                <a:cubicBezTo>
                                  <a:pt x="32" y="13"/>
                                  <a:pt x="38" y="16"/>
                                  <a:pt x="38" y="16"/>
                                </a:cubicBezTo>
                                <a:cubicBezTo>
                                  <a:pt x="31" y="14"/>
                                  <a:pt x="26" y="15"/>
                                  <a:pt x="23" y="15"/>
                                </a:cubicBezTo>
                                <a:cubicBezTo>
                                  <a:pt x="17" y="21"/>
                                  <a:pt x="17" y="21"/>
                                  <a:pt x="17" y="21"/>
                                </a:cubicBezTo>
                                <a:cubicBezTo>
                                  <a:pt x="24" y="21"/>
                                  <a:pt x="35" y="30"/>
                                  <a:pt x="35" y="30"/>
                                </a:cubicBezTo>
                                <a:cubicBezTo>
                                  <a:pt x="25" y="23"/>
                                  <a:pt x="18" y="22"/>
                                  <a:pt x="15" y="22"/>
                                </a:cubicBezTo>
                                <a:cubicBezTo>
                                  <a:pt x="8" y="28"/>
                                  <a:pt x="8" y="28"/>
                                  <a:pt x="8" y="28"/>
                                </a:cubicBezTo>
                                <a:cubicBezTo>
                                  <a:pt x="15" y="29"/>
                                  <a:pt x="25" y="37"/>
                                  <a:pt x="25" y="37"/>
                                </a:cubicBezTo>
                                <a:cubicBezTo>
                                  <a:pt x="15" y="31"/>
                                  <a:pt x="9" y="29"/>
                                  <a:pt x="6" y="29"/>
                                </a:cubicBezTo>
                                <a:cubicBezTo>
                                  <a:pt x="1" y="33"/>
                                  <a:pt x="1" y="33"/>
                                  <a:pt x="1" y="33"/>
                                </a:cubicBezTo>
                                <a:cubicBezTo>
                                  <a:pt x="0" y="31"/>
                                  <a:pt x="0" y="31"/>
                                  <a:pt x="0" y="31"/>
                                </a:cubicBezTo>
                                <a:cubicBezTo>
                                  <a:pt x="5" y="28"/>
                                  <a:pt x="5" y="28"/>
                                  <a:pt x="5" y="28"/>
                                </a:cubicBezTo>
                                <a:cubicBezTo>
                                  <a:pt x="6" y="25"/>
                                  <a:pt x="6" y="18"/>
                                  <a:pt x="2" y="8"/>
                                </a:cubicBezTo>
                                <a:cubicBezTo>
                                  <a:pt x="2" y="8"/>
                                  <a:pt x="8" y="20"/>
                                  <a:pt x="7" y="26"/>
                                </a:cubicBezTo>
                                <a:cubicBezTo>
                                  <a:pt x="14" y="21"/>
                                  <a:pt x="14" y="21"/>
                                  <a:pt x="14" y="21"/>
                                </a:cubicBezTo>
                              </a:path>
                            </a:pathLst>
                          </a:custGeom>
                          <a:solidFill>
                            <a:srgbClr val="6BC59C"/>
                          </a:solidFill>
                          <a:ln>
                            <a:noFill/>
                          </a:ln>
                        </wps:spPr>
                        <wps:bodyPr/>
                      </wps:wsp>
                      <wps:wsp>
                        <wps:cNvPr id="480" name="Freeform 16"/>
                        <wps:cNvSpPr/>
                        <wps:spPr bwMode="auto">
                          <a:xfrm>
                            <a:off x="5534" y="3643"/>
                            <a:ext cx="246" cy="260"/>
                          </a:xfrm>
                          <a:custGeom>
                            <a:avLst/>
                            <a:gdLst>
                              <a:gd name="T0" fmla="*/ 23 w 39"/>
                              <a:gd name="T1" fmla="*/ 24 h 41"/>
                              <a:gd name="T2" fmla="*/ 33 w 39"/>
                              <a:gd name="T3" fmla="*/ 6 h 41"/>
                              <a:gd name="T4" fmla="*/ 22 w 39"/>
                              <a:gd name="T5" fmla="*/ 22 h 41"/>
                              <a:gd name="T6" fmla="*/ 17 w 39"/>
                              <a:gd name="T7" fmla="*/ 15 h 41"/>
                              <a:gd name="T8" fmla="*/ 21 w 39"/>
                              <a:gd name="T9" fmla="*/ 0 h 41"/>
                              <a:gd name="T10" fmla="*/ 16 w 39"/>
                              <a:gd name="T11" fmla="*/ 13 h 41"/>
                              <a:gd name="T12" fmla="*/ 10 w 39"/>
                              <a:gd name="T13" fmla="*/ 1 h 41"/>
                              <a:gd name="T14" fmla="*/ 10 w 39"/>
                              <a:gd name="T15" fmla="*/ 1 h 41"/>
                              <a:gd name="T16" fmla="*/ 16 w 39"/>
                              <a:gd name="T17" fmla="*/ 13 h 41"/>
                              <a:gd name="T18" fmla="*/ 3 w 39"/>
                              <a:gd name="T19" fmla="*/ 10 h 41"/>
                              <a:gd name="T20" fmla="*/ 17 w 39"/>
                              <a:gd name="T21" fmla="*/ 15 h 41"/>
                              <a:gd name="T22" fmla="*/ 20 w 39"/>
                              <a:gd name="T23" fmla="*/ 23 h 41"/>
                              <a:gd name="T24" fmla="*/ 0 w 39"/>
                              <a:gd name="T25" fmla="*/ 23 h 41"/>
                              <a:gd name="T26" fmla="*/ 21 w 39"/>
                              <a:gd name="T27" fmla="*/ 25 h 41"/>
                              <a:gd name="T28" fmla="*/ 25 w 39"/>
                              <a:gd name="T29" fmla="*/ 33 h 41"/>
                              <a:gd name="T30" fmla="*/ 6 w 39"/>
                              <a:gd name="T31" fmla="*/ 35 h 41"/>
                              <a:gd name="T32" fmla="*/ 26 w 39"/>
                              <a:gd name="T33" fmla="*/ 35 h 41"/>
                              <a:gd name="T34" fmla="*/ 29 w 39"/>
                              <a:gd name="T35" fmla="*/ 41 h 41"/>
                              <a:gd name="T36" fmla="*/ 31 w 39"/>
                              <a:gd name="T37" fmla="*/ 40 h 41"/>
                              <a:gd name="T38" fmla="*/ 28 w 39"/>
                              <a:gd name="T39" fmla="*/ 34 h 41"/>
                              <a:gd name="T40" fmla="*/ 39 w 39"/>
                              <a:gd name="T41" fmla="*/ 17 h 41"/>
                              <a:gd name="T42" fmla="*/ 27 w 39"/>
                              <a:gd name="T43" fmla="*/ 32 h 41"/>
                              <a:gd name="T44" fmla="*/ 23 w 39"/>
                              <a:gd name="T45" fmla="*/ 24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9" h="41">
                                <a:moveTo>
                                  <a:pt x="23" y="24"/>
                                </a:moveTo>
                                <a:cubicBezTo>
                                  <a:pt x="23" y="21"/>
                                  <a:pt x="25" y="14"/>
                                  <a:pt x="33" y="6"/>
                                </a:cubicBezTo>
                                <a:cubicBezTo>
                                  <a:pt x="33" y="6"/>
                                  <a:pt x="23" y="15"/>
                                  <a:pt x="22" y="22"/>
                                </a:cubicBezTo>
                                <a:cubicBezTo>
                                  <a:pt x="17" y="15"/>
                                  <a:pt x="17" y="15"/>
                                  <a:pt x="17" y="15"/>
                                </a:cubicBezTo>
                                <a:cubicBezTo>
                                  <a:pt x="17" y="12"/>
                                  <a:pt x="18" y="7"/>
                                  <a:pt x="21" y="0"/>
                                </a:cubicBezTo>
                                <a:cubicBezTo>
                                  <a:pt x="21" y="0"/>
                                  <a:pt x="17" y="6"/>
                                  <a:pt x="16" y="13"/>
                                </a:cubicBezTo>
                                <a:cubicBezTo>
                                  <a:pt x="10" y="1"/>
                                  <a:pt x="10" y="1"/>
                                  <a:pt x="10" y="1"/>
                                </a:cubicBezTo>
                                <a:cubicBezTo>
                                  <a:pt x="10" y="1"/>
                                  <a:pt x="10" y="1"/>
                                  <a:pt x="10" y="1"/>
                                </a:cubicBezTo>
                                <a:cubicBezTo>
                                  <a:pt x="16" y="13"/>
                                  <a:pt x="16" y="13"/>
                                  <a:pt x="16" y="13"/>
                                </a:cubicBezTo>
                                <a:cubicBezTo>
                                  <a:pt x="10" y="9"/>
                                  <a:pt x="3" y="10"/>
                                  <a:pt x="3" y="10"/>
                                </a:cubicBezTo>
                                <a:cubicBezTo>
                                  <a:pt x="10" y="11"/>
                                  <a:pt x="14" y="14"/>
                                  <a:pt x="17" y="15"/>
                                </a:cubicBezTo>
                                <a:cubicBezTo>
                                  <a:pt x="20" y="23"/>
                                  <a:pt x="20" y="23"/>
                                  <a:pt x="20" y="23"/>
                                </a:cubicBezTo>
                                <a:cubicBezTo>
                                  <a:pt x="14" y="19"/>
                                  <a:pt x="0" y="23"/>
                                  <a:pt x="0" y="23"/>
                                </a:cubicBezTo>
                                <a:cubicBezTo>
                                  <a:pt x="12" y="21"/>
                                  <a:pt x="18" y="23"/>
                                  <a:pt x="21" y="25"/>
                                </a:cubicBezTo>
                                <a:cubicBezTo>
                                  <a:pt x="25" y="33"/>
                                  <a:pt x="25" y="33"/>
                                  <a:pt x="25" y="33"/>
                                </a:cubicBezTo>
                                <a:cubicBezTo>
                                  <a:pt x="19" y="31"/>
                                  <a:pt x="6" y="35"/>
                                  <a:pt x="6" y="35"/>
                                </a:cubicBezTo>
                                <a:cubicBezTo>
                                  <a:pt x="17" y="33"/>
                                  <a:pt x="23" y="34"/>
                                  <a:pt x="26" y="35"/>
                                </a:cubicBezTo>
                                <a:cubicBezTo>
                                  <a:pt x="29" y="41"/>
                                  <a:pt x="29" y="41"/>
                                  <a:pt x="29" y="41"/>
                                </a:cubicBezTo>
                                <a:cubicBezTo>
                                  <a:pt x="31" y="40"/>
                                  <a:pt x="31" y="40"/>
                                  <a:pt x="31" y="40"/>
                                </a:cubicBezTo>
                                <a:cubicBezTo>
                                  <a:pt x="28" y="34"/>
                                  <a:pt x="28" y="34"/>
                                  <a:pt x="28" y="34"/>
                                </a:cubicBezTo>
                                <a:cubicBezTo>
                                  <a:pt x="29" y="31"/>
                                  <a:pt x="31" y="25"/>
                                  <a:pt x="39" y="17"/>
                                </a:cubicBezTo>
                                <a:cubicBezTo>
                                  <a:pt x="39" y="17"/>
                                  <a:pt x="29" y="26"/>
                                  <a:pt x="27" y="32"/>
                                </a:cubicBezTo>
                                <a:cubicBezTo>
                                  <a:pt x="23" y="24"/>
                                  <a:pt x="23" y="24"/>
                                  <a:pt x="23" y="24"/>
                                </a:cubicBezTo>
                              </a:path>
                            </a:pathLst>
                          </a:custGeom>
                          <a:solidFill>
                            <a:srgbClr val="6BC59C"/>
                          </a:solidFill>
                          <a:ln>
                            <a:noFill/>
                          </a:ln>
                        </wps:spPr>
                        <wps:bodyPr/>
                      </wps:wsp>
                      <wps:wsp>
                        <wps:cNvPr id="481" name="Freeform 17"/>
                        <wps:cNvSpPr/>
                        <wps:spPr bwMode="auto">
                          <a:xfrm>
                            <a:off x="5640" y="3808"/>
                            <a:ext cx="154" cy="151"/>
                          </a:xfrm>
                          <a:custGeom>
                            <a:avLst/>
                            <a:gdLst>
                              <a:gd name="T0" fmla="*/ 2 w 24"/>
                              <a:gd name="T1" fmla="*/ 17 h 24"/>
                              <a:gd name="T2" fmla="*/ 17 w 24"/>
                              <a:gd name="T3" fmla="*/ 21 h 24"/>
                              <a:gd name="T4" fmla="*/ 21 w 24"/>
                              <a:gd name="T5" fmla="*/ 7 h 24"/>
                              <a:gd name="T6" fmla="*/ 7 w 24"/>
                              <a:gd name="T7" fmla="*/ 2 h 24"/>
                              <a:gd name="T8" fmla="*/ 2 w 24"/>
                              <a:gd name="T9" fmla="*/ 17 h 24"/>
                            </a:gdLst>
                            <a:ahLst/>
                            <a:cxnLst>
                              <a:cxn ang="0">
                                <a:pos x="T0" y="T1"/>
                              </a:cxn>
                              <a:cxn ang="0">
                                <a:pos x="T2" y="T3"/>
                              </a:cxn>
                              <a:cxn ang="0">
                                <a:pos x="T4" y="T5"/>
                              </a:cxn>
                              <a:cxn ang="0">
                                <a:pos x="T6" y="T7"/>
                              </a:cxn>
                              <a:cxn ang="0">
                                <a:pos x="T8" y="T9"/>
                              </a:cxn>
                            </a:cxnLst>
                            <a:rect l="0" t="0" r="r" b="b"/>
                            <a:pathLst>
                              <a:path w="24" h="24">
                                <a:moveTo>
                                  <a:pt x="2" y="17"/>
                                </a:moveTo>
                                <a:cubicBezTo>
                                  <a:pt x="5" y="22"/>
                                  <a:pt x="11" y="24"/>
                                  <a:pt x="17" y="21"/>
                                </a:cubicBezTo>
                                <a:cubicBezTo>
                                  <a:pt x="22" y="18"/>
                                  <a:pt x="24" y="12"/>
                                  <a:pt x="21" y="7"/>
                                </a:cubicBezTo>
                                <a:cubicBezTo>
                                  <a:pt x="19" y="2"/>
                                  <a:pt x="12" y="0"/>
                                  <a:pt x="7" y="2"/>
                                </a:cubicBezTo>
                                <a:cubicBezTo>
                                  <a:pt x="2" y="5"/>
                                  <a:pt x="0" y="11"/>
                                  <a:pt x="2" y="17"/>
                                </a:cubicBezTo>
                              </a:path>
                            </a:pathLst>
                          </a:custGeom>
                          <a:solidFill>
                            <a:srgbClr val="E54453"/>
                          </a:solidFill>
                          <a:ln>
                            <a:noFill/>
                          </a:ln>
                        </wps:spPr>
                        <wps:bodyPr/>
                      </wps:wsp>
                      <wps:wsp>
                        <wps:cNvPr id="482" name="Freeform 18"/>
                        <wps:cNvSpPr/>
                        <wps:spPr bwMode="auto">
                          <a:xfrm>
                            <a:off x="5666" y="3853"/>
                            <a:ext cx="31" cy="24"/>
                          </a:xfrm>
                          <a:custGeom>
                            <a:avLst/>
                            <a:gdLst>
                              <a:gd name="T0" fmla="*/ 3 w 5"/>
                              <a:gd name="T1" fmla="*/ 0 h 4"/>
                              <a:gd name="T2" fmla="*/ 2 w 5"/>
                              <a:gd name="T3" fmla="*/ 0 h 4"/>
                              <a:gd name="T4" fmla="*/ 1 w 5"/>
                              <a:gd name="T5" fmla="*/ 3 h 4"/>
                              <a:gd name="T6" fmla="*/ 3 w 5"/>
                              <a:gd name="T7" fmla="*/ 4 h 4"/>
                              <a:gd name="T8" fmla="*/ 4 w 5"/>
                              <a:gd name="T9" fmla="*/ 4 h 4"/>
                              <a:gd name="T10" fmla="*/ 5 w 5"/>
                              <a:gd name="T11" fmla="*/ 1 h 4"/>
                              <a:gd name="T12" fmla="*/ 3 w 5"/>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5" h="4">
                                <a:moveTo>
                                  <a:pt x="3" y="0"/>
                                </a:moveTo>
                                <a:cubicBezTo>
                                  <a:pt x="3" y="0"/>
                                  <a:pt x="2" y="0"/>
                                  <a:pt x="2" y="0"/>
                                </a:cubicBezTo>
                                <a:cubicBezTo>
                                  <a:pt x="1" y="1"/>
                                  <a:pt x="0" y="2"/>
                                  <a:pt x="1" y="3"/>
                                </a:cubicBezTo>
                                <a:cubicBezTo>
                                  <a:pt x="1" y="4"/>
                                  <a:pt x="2" y="4"/>
                                  <a:pt x="3" y="4"/>
                                </a:cubicBezTo>
                                <a:cubicBezTo>
                                  <a:pt x="3" y="4"/>
                                  <a:pt x="4" y="4"/>
                                  <a:pt x="4" y="4"/>
                                </a:cubicBezTo>
                                <a:cubicBezTo>
                                  <a:pt x="5" y="4"/>
                                  <a:pt x="5" y="2"/>
                                  <a:pt x="5" y="1"/>
                                </a:cubicBezTo>
                                <a:cubicBezTo>
                                  <a:pt x="4" y="1"/>
                                  <a:pt x="4" y="0"/>
                                  <a:pt x="3" y="0"/>
                                </a:cubicBezTo>
                              </a:path>
                            </a:pathLst>
                          </a:custGeom>
                          <a:solidFill>
                            <a:srgbClr val="FADADD"/>
                          </a:solidFill>
                          <a:ln>
                            <a:noFill/>
                          </a:ln>
                        </wps:spPr>
                        <wps:bodyPr/>
                      </wps:wsp>
                      <wps:wsp>
                        <wps:cNvPr id="483" name="Freeform 19"/>
                        <wps:cNvSpPr/>
                        <wps:spPr bwMode="auto">
                          <a:xfrm>
                            <a:off x="5741" y="3858"/>
                            <a:ext cx="151" cy="154"/>
                          </a:xfrm>
                          <a:custGeom>
                            <a:avLst/>
                            <a:gdLst>
                              <a:gd name="T0" fmla="*/ 3 w 24"/>
                              <a:gd name="T1" fmla="*/ 17 h 24"/>
                              <a:gd name="T2" fmla="*/ 17 w 24"/>
                              <a:gd name="T3" fmla="*/ 22 h 24"/>
                              <a:gd name="T4" fmla="*/ 22 w 24"/>
                              <a:gd name="T5" fmla="*/ 7 h 24"/>
                              <a:gd name="T6" fmla="*/ 7 w 24"/>
                              <a:gd name="T7" fmla="*/ 3 h 24"/>
                              <a:gd name="T8" fmla="*/ 3 w 24"/>
                              <a:gd name="T9" fmla="*/ 17 h 24"/>
                            </a:gdLst>
                            <a:ahLst/>
                            <a:cxnLst>
                              <a:cxn ang="0">
                                <a:pos x="T0" y="T1"/>
                              </a:cxn>
                              <a:cxn ang="0">
                                <a:pos x="T2" y="T3"/>
                              </a:cxn>
                              <a:cxn ang="0">
                                <a:pos x="T4" y="T5"/>
                              </a:cxn>
                              <a:cxn ang="0">
                                <a:pos x="T6" y="T7"/>
                              </a:cxn>
                              <a:cxn ang="0">
                                <a:pos x="T8" y="T9"/>
                              </a:cxn>
                            </a:cxnLst>
                            <a:rect l="0" t="0" r="r" b="b"/>
                            <a:pathLst>
                              <a:path w="24" h="24">
                                <a:moveTo>
                                  <a:pt x="3" y="17"/>
                                </a:moveTo>
                                <a:cubicBezTo>
                                  <a:pt x="5" y="22"/>
                                  <a:pt x="12" y="24"/>
                                  <a:pt x="17" y="22"/>
                                </a:cubicBezTo>
                                <a:cubicBezTo>
                                  <a:pt x="22" y="19"/>
                                  <a:pt x="24" y="13"/>
                                  <a:pt x="22" y="7"/>
                                </a:cubicBezTo>
                                <a:cubicBezTo>
                                  <a:pt x="19" y="2"/>
                                  <a:pt x="13" y="0"/>
                                  <a:pt x="7" y="3"/>
                                </a:cubicBezTo>
                                <a:cubicBezTo>
                                  <a:pt x="2" y="6"/>
                                  <a:pt x="0" y="12"/>
                                  <a:pt x="3" y="17"/>
                                </a:cubicBezTo>
                              </a:path>
                            </a:pathLst>
                          </a:custGeom>
                          <a:solidFill>
                            <a:srgbClr val="E54453"/>
                          </a:solidFill>
                          <a:ln>
                            <a:noFill/>
                          </a:ln>
                        </wps:spPr>
                        <wps:bodyPr/>
                      </wps:wsp>
                      <wps:wsp>
                        <wps:cNvPr id="484" name="Freeform 20"/>
                        <wps:cNvSpPr/>
                        <wps:spPr bwMode="auto">
                          <a:xfrm>
                            <a:off x="5774" y="3909"/>
                            <a:ext cx="31" cy="24"/>
                          </a:xfrm>
                          <a:custGeom>
                            <a:avLst/>
                            <a:gdLst>
                              <a:gd name="T0" fmla="*/ 2 w 5"/>
                              <a:gd name="T1" fmla="*/ 0 h 4"/>
                              <a:gd name="T2" fmla="*/ 1 w 5"/>
                              <a:gd name="T3" fmla="*/ 0 h 4"/>
                              <a:gd name="T4" fmla="*/ 0 w 5"/>
                              <a:gd name="T5" fmla="*/ 3 h 4"/>
                              <a:gd name="T6" fmla="*/ 2 w 5"/>
                              <a:gd name="T7" fmla="*/ 4 h 4"/>
                              <a:gd name="T8" fmla="*/ 3 w 5"/>
                              <a:gd name="T9" fmla="*/ 4 h 4"/>
                              <a:gd name="T10" fmla="*/ 4 w 5"/>
                              <a:gd name="T11" fmla="*/ 1 h 4"/>
                              <a:gd name="T12" fmla="*/ 2 w 5"/>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5" h="4">
                                <a:moveTo>
                                  <a:pt x="2" y="0"/>
                                </a:moveTo>
                                <a:cubicBezTo>
                                  <a:pt x="2" y="0"/>
                                  <a:pt x="2" y="0"/>
                                  <a:pt x="1" y="0"/>
                                </a:cubicBezTo>
                                <a:cubicBezTo>
                                  <a:pt x="0" y="1"/>
                                  <a:pt x="0" y="2"/>
                                  <a:pt x="0" y="3"/>
                                </a:cubicBezTo>
                                <a:cubicBezTo>
                                  <a:pt x="1" y="4"/>
                                  <a:pt x="2" y="4"/>
                                  <a:pt x="2" y="4"/>
                                </a:cubicBezTo>
                                <a:cubicBezTo>
                                  <a:pt x="3" y="4"/>
                                  <a:pt x="3" y="4"/>
                                  <a:pt x="3" y="4"/>
                                </a:cubicBezTo>
                                <a:cubicBezTo>
                                  <a:pt x="4" y="3"/>
                                  <a:pt x="5" y="2"/>
                                  <a:pt x="4" y="1"/>
                                </a:cubicBezTo>
                                <a:cubicBezTo>
                                  <a:pt x="4" y="0"/>
                                  <a:pt x="3" y="0"/>
                                  <a:pt x="2" y="0"/>
                                </a:cubicBezTo>
                              </a:path>
                            </a:pathLst>
                          </a:custGeom>
                          <a:solidFill>
                            <a:srgbClr val="FADADD"/>
                          </a:solidFill>
                          <a:ln>
                            <a:noFill/>
                          </a:ln>
                        </wps:spPr>
                        <wps:bodyPr/>
                      </wps:wsp>
                      <wps:wsp>
                        <wps:cNvPr id="485" name="Freeform 21"/>
                        <wps:cNvSpPr/>
                        <wps:spPr bwMode="auto">
                          <a:xfrm>
                            <a:off x="5628" y="3928"/>
                            <a:ext cx="151" cy="151"/>
                          </a:xfrm>
                          <a:custGeom>
                            <a:avLst/>
                            <a:gdLst>
                              <a:gd name="T0" fmla="*/ 2 w 24"/>
                              <a:gd name="T1" fmla="*/ 17 h 24"/>
                              <a:gd name="T2" fmla="*/ 17 w 24"/>
                              <a:gd name="T3" fmla="*/ 21 h 24"/>
                              <a:gd name="T4" fmla="*/ 21 w 24"/>
                              <a:gd name="T5" fmla="*/ 7 h 24"/>
                              <a:gd name="T6" fmla="*/ 7 w 24"/>
                              <a:gd name="T7" fmla="*/ 2 h 24"/>
                              <a:gd name="T8" fmla="*/ 2 w 24"/>
                              <a:gd name="T9" fmla="*/ 17 h 24"/>
                            </a:gdLst>
                            <a:ahLst/>
                            <a:cxnLst>
                              <a:cxn ang="0">
                                <a:pos x="T0" y="T1"/>
                              </a:cxn>
                              <a:cxn ang="0">
                                <a:pos x="T2" y="T3"/>
                              </a:cxn>
                              <a:cxn ang="0">
                                <a:pos x="T4" y="T5"/>
                              </a:cxn>
                              <a:cxn ang="0">
                                <a:pos x="T6" y="T7"/>
                              </a:cxn>
                              <a:cxn ang="0">
                                <a:pos x="T8" y="T9"/>
                              </a:cxn>
                            </a:cxnLst>
                            <a:rect l="0" t="0" r="r" b="b"/>
                            <a:pathLst>
                              <a:path w="24" h="24">
                                <a:moveTo>
                                  <a:pt x="2" y="17"/>
                                </a:moveTo>
                                <a:cubicBezTo>
                                  <a:pt x="5" y="22"/>
                                  <a:pt x="11" y="24"/>
                                  <a:pt x="17" y="21"/>
                                </a:cubicBezTo>
                                <a:cubicBezTo>
                                  <a:pt x="22" y="19"/>
                                  <a:pt x="24" y="12"/>
                                  <a:pt x="21" y="7"/>
                                </a:cubicBezTo>
                                <a:cubicBezTo>
                                  <a:pt x="19" y="2"/>
                                  <a:pt x="12" y="0"/>
                                  <a:pt x="7" y="2"/>
                                </a:cubicBezTo>
                                <a:cubicBezTo>
                                  <a:pt x="2" y="5"/>
                                  <a:pt x="0" y="12"/>
                                  <a:pt x="2" y="17"/>
                                </a:cubicBezTo>
                              </a:path>
                            </a:pathLst>
                          </a:custGeom>
                          <a:solidFill>
                            <a:srgbClr val="E54453"/>
                          </a:solidFill>
                          <a:ln>
                            <a:noFill/>
                          </a:ln>
                        </wps:spPr>
                        <wps:bodyPr/>
                      </wps:wsp>
                      <wps:wsp>
                        <wps:cNvPr id="486" name="Freeform 22"/>
                        <wps:cNvSpPr/>
                        <wps:spPr bwMode="auto">
                          <a:xfrm>
                            <a:off x="5654" y="3971"/>
                            <a:ext cx="31" cy="33"/>
                          </a:xfrm>
                          <a:custGeom>
                            <a:avLst/>
                            <a:gdLst>
                              <a:gd name="T0" fmla="*/ 3 w 5"/>
                              <a:gd name="T1" fmla="*/ 0 h 5"/>
                              <a:gd name="T2" fmla="*/ 2 w 5"/>
                              <a:gd name="T3" fmla="*/ 1 h 5"/>
                              <a:gd name="T4" fmla="*/ 1 w 5"/>
                              <a:gd name="T5" fmla="*/ 4 h 5"/>
                              <a:gd name="T6" fmla="*/ 3 w 5"/>
                              <a:gd name="T7" fmla="*/ 5 h 5"/>
                              <a:gd name="T8" fmla="*/ 4 w 5"/>
                              <a:gd name="T9" fmla="*/ 5 h 5"/>
                              <a:gd name="T10" fmla="*/ 5 w 5"/>
                              <a:gd name="T11" fmla="*/ 2 h 5"/>
                              <a:gd name="T12" fmla="*/ 3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3" y="0"/>
                                </a:moveTo>
                                <a:cubicBezTo>
                                  <a:pt x="3" y="0"/>
                                  <a:pt x="2" y="1"/>
                                  <a:pt x="2" y="1"/>
                                </a:cubicBezTo>
                                <a:cubicBezTo>
                                  <a:pt x="1" y="1"/>
                                  <a:pt x="0" y="3"/>
                                  <a:pt x="1" y="4"/>
                                </a:cubicBezTo>
                                <a:cubicBezTo>
                                  <a:pt x="1" y="4"/>
                                  <a:pt x="2" y="5"/>
                                  <a:pt x="3" y="5"/>
                                </a:cubicBezTo>
                                <a:cubicBezTo>
                                  <a:pt x="3" y="5"/>
                                  <a:pt x="4" y="5"/>
                                  <a:pt x="4" y="5"/>
                                </a:cubicBezTo>
                                <a:cubicBezTo>
                                  <a:pt x="5" y="4"/>
                                  <a:pt x="5" y="3"/>
                                  <a:pt x="5" y="2"/>
                                </a:cubicBezTo>
                                <a:cubicBezTo>
                                  <a:pt x="4" y="1"/>
                                  <a:pt x="4" y="0"/>
                                  <a:pt x="3" y="0"/>
                                </a:cubicBezTo>
                              </a:path>
                            </a:pathLst>
                          </a:custGeom>
                          <a:solidFill>
                            <a:srgbClr val="FADADD"/>
                          </a:solidFill>
                          <a:ln>
                            <a:noFill/>
                          </a:ln>
                        </wps:spPr>
                        <wps:bodyPr/>
                      </wps:wsp>
                      <wpg:grpSp>
                        <wpg:cNvPr id="192" name="组合 3"/>
                        <wpg:cNvGrpSpPr/>
                        <wpg:grpSpPr>
                          <a:xfrm>
                            <a:off x="12970" y="6692"/>
                            <a:ext cx="534" cy="385"/>
                            <a:chOff x="12658" y="6683"/>
                            <a:chExt cx="627" cy="452"/>
                          </a:xfrm>
                        </wpg:grpSpPr>
                        <wpg:grpSp>
                          <wpg:cNvPr id="196" name="组合 38"/>
                          <wpg:cNvGrpSpPr/>
                          <wpg:grpSpPr>
                            <a:xfrm>
                              <a:off x="12965" y="6683"/>
                              <a:ext cx="320" cy="452"/>
                              <a:chOff x="5854700" y="3087688"/>
                              <a:chExt cx="482600" cy="682625"/>
                            </a:xfrm>
                          </wpg:grpSpPr>
                          <wps:wsp>
                            <wps:cNvPr id="489" name="Freeform 34"/>
                            <wps:cNvSpPr/>
                            <wps:spPr bwMode="auto">
                              <a:xfrm>
                                <a:off x="5854700" y="3087688"/>
                                <a:ext cx="482600" cy="509588"/>
                              </a:xfrm>
                              <a:custGeom>
                                <a:avLst/>
                                <a:gdLst>
                                  <a:gd name="T0" fmla="*/ 82 w 111"/>
                                  <a:gd name="T1" fmla="*/ 53 h 118"/>
                                  <a:gd name="T2" fmla="*/ 81 w 111"/>
                                  <a:gd name="T3" fmla="*/ 53 h 118"/>
                                  <a:gd name="T4" fmla="*/ 90 w 111"/>
                                  <a:gd name="T5" fmla="*/ 52 h 118"/>
                                  <a:gd name="T6" fmla="*/ 91 w 111"/>
                                  <a:gd name="T7" fmla="*/ 52 h 118"/>
                                  <a:gd name="T8" fmla="*/ 95 w 111"/>
                                  <a:gd name="T9" fmla="*/ 45 h 118"/>
                                  <a:gd name="T10" fmla="*/ 61 w 111"/>
                                  <a:gd name="T11" fmla="*/ 4 h 118"/>
                                  <a:gd name="T12" fmla="*/ 49 w 111"/>
                                  <a:gd name="T13" fmla="*/ 4 h 118"/>
                                  <a:gd name="T14" fmla="*/ 16 w 111"/>
                                  <a:gd name="T15" fmla="*/ 45 h 118"/>
                                  <a:gd name="T16" fmla="*/ 19 w 111"/>
                                  <a:gd name="T17" fmla="*/ 52 h 118"/>
                                  <a:gd name="T18" fmla="*/ 30 w 111"/>
                                  <a:gd name="T19" fmla="*/ 52 h 118"/>
                                  <a:gd name="T20" fmla="*/ 8 w 111"/>
                                  <a:gd name="T21" fmla="*/ 78 h 118"/>
                                  <a:gd name="T22" fmla="*/ 12 w 111"/>
                                  <a:gd name="T23" fmla="*/ 85 h 118"/>
                                  <a:gd name="T24" fmla="*/ 23 w 111"/>
                                  <a:gd name="T25" fmla="*/ 85 h 118"/>
                                  <a:gd name="T26" fmla="*/ 3 w 111"/>
                                  <a:gd name="T27" fmla="*/ 110 h 118"/>
                                  <a:gd name="T28" fmla="*/ 6 w 111"/>
                                  <a:gd name="T29" fmla="*/ 118 h 118"/>
                                  <a:gd name="T30" fmla="*/ 46 w 111"/>
                                  <a:gd name="T31" fmla="*/ 118 h 118"/>
                                  <a:gd name="T32" fmla="*/ 65 w 111"/>
                                  <a:gd name="T33" fmla="*/ 118 h 118"/>
                                  <a:gd name="T34" fmla="*/ 104 w 111"/>
                                  <a:gd name="T35" fmla="*/ 118 h 118"/>
                                  <a:gd name="T36" fmla="*/ 108 w 111"/>
                                  <a:gd name="T37" fmla="*/ 110 h 118"/>
                                  <a:gd name="T38" fmla="*/ 93 w 111"/>
                                  <a:gd name="T39" fmla="*/ 93 h 118"/>
                                  <a:gd name="T40" fmla="*/ 89 w 111"/>
                                  <a:gd name="T41" fmla="*/ 85 h 118"/>
                                  <a:gd name="T42" fmla="*/ 90 w 111"/>
                                  <a:gd name="T43" fmla="*/ 85 h 118"/>
                                  <a:gd name="T44" fmla="*/ 99 w 111"/>
                                  <a:gd name="T45" fmla="*/ 85 h 118"/>
                                  <a:gd name="T46" fmla="*/ 102 w 111"/>
                                  <a:gd name="T47" fmla="*/ 78 h 118"/>
                                  <a:gd name="T48" fmla="*/ 82 w 111"/>
                                  <a:gd name="T49" fmla="*/ 53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11" h="118">
                                    <a:moveTo>
                                      <a:pt x="82" y="53"/>
                                    </a:moveTo>
                                    <a:cubicBezTo>
                                      <a:pt x="82" y="53"/>
                                      <a:pt x="82" y="53"/>
                                      <a:pt x="81" y="53"/>
                                    </a:cubicBezTo>
                                    <a:cubicBezTo>
                                      <a:pt x="81" y="52"/>
                                      <a:pt x="85" y="52"/>
                                      <a:pt x="90" y="52"/>
                                    </a:cubicBezTo>
                                    <a:cubicBezTo>
                                      <a:pt x="91" y="52"/>
                                      <a:pt x="91" y="52"/>
                                      <a:pt x="91" y="52"/>
                                    </a:cubicBezTo>
                                    <a:cubicBezTo>
                                      <a:pt x="97" y="52"/>
                                      <a:pt x="98" y="49"/>
                                      <a:pt x="95" y="45"/>
                                    </a:cubicBezTo>
                                    <a:cubicBezTo>
                                      <a:pt x="61" y="4"/>
                                      <a:pt x="61" y="4"/>
                                      <a:pt x="61" y="4"/>
                                    </a:cubicBezTo>
                                    <a:cubicBezTo>
                                      <a:pt x="58" y="0"/>
                                      <a:pt x="53" y="0"/>
                                      <a:pt x="49" y="4"/>
                                    </a:cubicBezTo>
                                    <a:cubicBezTo>
                                      <a:pt x="16" y="45"/>
                                      <a:pt x="16" y="45"/>
                                      <a:pt x="16" y="45"/>
                                    </a:cubicBezTo>
                                    <a:cubicBezTo>
                                      <a:pt x="13" y="49"/>
                                      <a:pt x="14" y="52"/>
                                      <a:pt x="19" y="52"/>
                                    </a:cubicBezTo>
                                    <a:cubicBezTo>
                                      <a:pt x="30" y="52"/>
                                      <a:pt x="30" y="52"/>
                                      <a:pt x="30" y="52"/>
                                    </a:cubicBezTo>
                                    <a:cubicBezTo>
                                      <a:pt x="8" y="78"/>
                                      <a:pt x="8" y="78"/>
                                      <a:pt x="8" y="78"/>
                                    </a:cubicBezTo>
                                    <a:cubicBezTo>
                                      <a:pt x="5" y="82"/>
                                      <a:pt x="6" y="85"/>
                                      <a:pt x="12" y="85"/>
                                    </a:cubicBezTo>
                                    <a:cubicBezTo>
                                      <a:pt x="23" y="85"/>
                                      <a:pt x="23" y="85"/>
                                      <a:pt x="23" y="85"/>
                                    </a:cubicBezTo>
                                    <a:cubicBezTo>
                                      <a:pt x="3" y="110"/>
                                      <a:pt x="3" y="110"/>
                                      <a:pt x="3" y="110"/>
                                    </a:cubicBezTo>
                                    <a:cubicBezTo>
                                      <a:pt x="0" y="114"/>
                                      <a:pt x="1" y="118"/>
                                      <a:pt x="6" y="118"/>
                                    </a:cubicBezTo>
                                    <a:cubicBezTo>
                                      <a:pt x="46" y="118"/>
                                      <a:pt x="46" y="118"/>
                                      <a:pt x="46" y="118"/>
                                    </a:cubicBezTo>
                                    <a:cubicBezTo>
                                      <a:pt x="51" y="118"/>
                                      <a:pt x="59" y="118"/>
                                      <a:pt x="65" y="118"/>
                                    </a:cubicBezTo>
                                    <a:cubicBezTo>
                                      <a:pt x="104" y="118"/>
                                      <a:pt x="104" y="118"/>
                                      <a:pt x="104" y="118"/>
                                    </a:cubicBezTo>
                                    <a:cubicBezTo>
                                      <a:pt x="110" y="118"/>
                                      <a:pt x="111" y="114"/>
                                      <a:pt x="108" y="110"/>
                                    </a:cubicBezTo>
                                    <a:cubicBezTo>
                                      <a:pt x="93" y="93"/>
                                      <a:pt x="93" y="93"/>
                                      <a:pt x="93" y="93"/>
                                    </a:cubicBezTo>
                                    <a:cubicBezTo>
                                      <a:pt x="90" y="89"/>
                                      <a:pt x="88" y="85"/>
                                      <a:pt x="89" y="85"/>
                                    </a:cubicBezTo>
                                    <a:cubicBezTo>
                                      <a:pt x="89" y="85"/>
                                      <a:pt x="90" y="85"/>
                                      <a:pt x="90" y="85"/>
                                    </a:cubicBezTo>
                                    <a:cubicBezTo>
                                      <a:pt x="99" y="85"/>
                                      <a:pt x="99" y="85"/>
                                      <a:pt x="99" y="85"/>
                                    </a:cubicBezTo>
                                    <a:cubicBezTo>
                                      <a:pt x="104" y="85"/>
                                      <a:pt x="106" y="82"/>
                                      <a:pt x="102" y="78"/>
                                    </a:cubicBezTo>
                                    <a:lnTo>
                                      <a:pt x="82" y="53"/>
                                    </a:lnTo>
                                    <a:close/>
                                  </a:path>
                                </a:pathLst>
                              </a:custGeom>
                              <a:solidFill>
                                <a:srgbClr val="41B580"/>
                              </a:solidFill>
                              <a:ln>
                                <a:noFill/>
                              </a:ln>
                            </wps:spPr>
                            <wps:bodyPr/>
                          </wps:wsp>
                          <wps:wsp>
                            <wps:cNvPr id="490" name="Rectangle 35"/>
                            <wps:cNvSpPr>
                              <a:spLocks noChangeArrowheads="1"/>
                            </wps:cNvSpPr>
                            <wps:spPr bwMode="auto">
                              <a:xfrm>
                                <a:off x="6037263" y="3597275"/>
                                <a:ext cx="117475" cy="173038"/>
                              </a:xfrm>
                              <a:prstGeom prst="rect">
                                <a:avLst/>
                              </a:prstGeom>
                              <a:solidFill>
                                <a:srgbClr val="7A4D2E"/>
                              </a:solidFill>
                              <a:ln>
                                <a:noFill/>
                              </a:ln>
                            </wps:spPr>
                            <wps:bodyPr/>
                          </wps:wsp>
                        </wpg:grpSp>
                        <wpg:grpSp>
                          <wpg:cNvPr id="197" name="组合 47"/>
                          <wpg:cNvGrpSpPr/>
                          <wpg:grpSpPr>
                            <a:xfrm>
                              <a:off x="12658" y="6725"/>
                              <a:ext cx="307" cy="410"/>
                              <a:chOff x="5808663" y="3046413"/>
                              <a:chExt cx="574675" cy="765175"/>
                            </a:xfrm>
                          </wpg:grpSpPr>
                          <wps:wsp>
                            <wps:cNvPr id="492" name="Freeform 39"/>
                            <wps:cNvSpPr/>
                            <wps:spPr bwMode="auto">
                              <a:xfrm>
                                <a:off x="5808663" y="3240088"/>
                                <a:ext cx="574675" cy="571500"/>
                              </a:xfrm>
                              <a:custGeom>
                                <a:avLst/>
                                <a:gdLst>
                                  <a:gd name="T0" fmla="*/ 132 w 133"/>
                                  <a:gd name="T1" fmla="*/ 125 h 133"/>
                                  <a:gd name="T2" fmla="*/ 124 w 133"/>
                                  <a:gd name="T3" fmla="*/ 133 h 133"/>
                                  <a:gd name="T4" fmla="*/ 8 w 133"/>
                                  <a:gd name="T5" fmla="*/ 132 h 133"/>
                                  <a:gd name="T6" fmla="*/ 0 w 133"/>
                                  <a:gd name="T7" fmla="*/ 124 h 133"/>
                                  <a:gd name="T8" fmla="*/ 0 w 133"/>
                                  <a:gd name="T9" fmla="*/ 8 h 133"/>
                                  <a:gd name="T10" fmla="*/ 9 w 133"/>
                                  <a:gd name="T11" fmla="*/ 0 h 133"/>
                                  <a:gd name="T12" fmla="*/ 125 w 133"/>
                                  <a:gd name="T13" fmla="*/ 0 h 133"/>
                                  <a:gd name="T14" fmla="*/ 133 w 133"/>
                                  <a:gd name="T15" fmla="*/ 9 h 133"/>
                                  <a:gd name="T16" fmla="*/ 132 w 133"/>
                                  <a:gd name="T17" fmla="*/ 125 h 1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3" h="133">
                                    <a:moveTo>
                                      <a:pt x="132" y="125"/>
                                    </a:moveTo>
                                    <a:cubicBezTo>
                                      <a:pt x="132" y="129"/>
                                      <a:pt x="129" y="133"/>
                                      <a:pt x="124" y="133"/>
                                    </a:cubicBezTo>
                                    <a:cubicBezTo>
                                      <a:pt x="8" y="132"/>
                                      <a:pt x="8" y="132"/>
                                      <a:pt x="8" y="132"/>
                                    </a:cubicBezTo>
                                    <a:cubicBezTo>
                                      <a:pt x="3" y="132"/>
                                      <a:pt x="0" y="129"/>
                                      <a:pt x="0" y="124"/>
                                    </a:cubicBezTo>
                                    <a:cubicBezTo>
                                      <a:pt x="0" y="8"/>
                                      <a:pt x="0" y="8"/>
                                      <a:pt x="0" y="8"/>
                                    </a:cubicBezTo>
                                    <a:cubicBezTo>
                                      <a:pt x="0" y="3"/>
                                      <a:pt x="4" y="0"/>
                                      <a:pt x="9" y="0"/>
                                    </a:cubicBezTo>
                                    <a:cubicBezTo>
                                      <a:pt x="125" y="0"/>
                                      <a:pt x="125" y="0"/>
                                      <a:pt x="125" y="0"/>
                                    </a:cubicBezTo>
                                    <a:cubicBezTo>
                                      <a:pt x="129" y="0"/>
                                      <a:pt x="133" y="4"/>
                                      <a:pt x="133" y="9"/>
                                    </a:cubicBezTo>
                                    <a:lnTo>
                                      <a:pt x="132" y="125"/>
                                    </a:lnTo>
                                    <a:close/>
                                  </a:path>
                                </a:pathLst>
                              </a:custGeom>
                              <a:solidFill>
                                <a:srgbClr val="41B580"/>
                              </a:solidFill>
                              <a:ln>
                                <a:noFill/>
                              </a:ln>
                            </wps:spPr>
                            <wps:bodyPr/>
                          </wps:wsp>
                          <wps:wsp>
                            <wps:cNvPr id="493" name="Freeform 40"/>
                            <wps:cNvSpPr/>
                            <wps:spPr bwMode="auto">
                              <a:xfrm>
                                <a:off x="5981700" y="3240088"/>
                                <a:ext cx="228600" cy="571500"/>
                              </a:xfrm>
                              <a:custGeom>
                                <a:avLst/>
                                <a:gdLst>
                                  <a:gd name="T0" fmla="*/ 141 w 144"/>
                                  <a:gd name="T1" fmla="*/ 360 h 360"/>
                                  <a:gd name="T2" fmla="*/ 0 w 144"/>
                                  <a:gd name="T3" fmla="*/ 358 h 360"/>
                                  <a:gd name="T4" fmla="*/ 3 w 144"/>
                                  <a:gd name="T5" fmla="*/ 0 h 360"/>
                                  <a:gd name="T6" fmla="*/ 144 w 144"/>
                                  <a:gd name="T7" fmla="*/ 0 h 360"/>
                                  <a:gd name="T8" fmla="*/ 141 w 144"/>
                                  <a:gd name="T9" fmla="*/ 360 h 360"/>
                                </a:gdLst>
                                <a:ahLst/>
                                <a:cxnLst>
                                  <a:cxn ang="0">
                                    <a:pos x="T0" y="T1"/>
                                  </a:cxn>
                                  <a:cxn ang="0">
                                    <a:pos x="T2" y="T3"/>
                                  </a:cxn>
                                  <a:cxn ang="0">
                                    <a:pos x="T4" y="T5"/>
                                  </a:cxn>
                                  <a:cxn ang="0">
                                    <a:pos x="T6" y="T7"/>
                                  </a:cxn>
                                  <a:cxn ang="0">
                                    <a:pos x="T8" y="T9"/>
                                  </a:cxn>
                                </a:cxnLst>
                                <a:rect l="0" t="0" r="r" b="b"/>
                                <a:pathLst>
                                  <a:path w="144" h="360">
                                    <a:moveTo>
                                      <a:pt x="141" y="360"/>
                                    </a:moveTo>
                                    <a:lnTo>
                                      <a:pt x="0" y="358"/>
                                    </a:lnTo>
                                    <a:lnTo>
                                      <a:pt x="3" y="0"/>
                                    </a:lnTo>
                                    <a:lnTo>
                                      <a:pt x="144" y="0"/>
                                    </a:lnTo>
                                    <a:lnTo>
                                      <a:pt x="141" y="360"/>
                                    </a:lnTo>
                                    <a:close/>
                                  </a:path>
                                </a:pathLst>
                              </a:custGeom>
                              <a:solidFill>
                                <a:srgbClr val="FFCD00"/>
                              </a:solidFill>
                              <a:ln>
                                <a:noFill/>
                              </a:ln>
                            </wps:spPr>
                            <wps:bodyPr/>
                          </wps:wsp>
                          <wps:wsp>
                            <wps:cNvPr id="494" name="Freeform 41"/>
                            <wps:cNvSpPr/>
                            <wps:spPr bwMode="auto">
                              <a:xfrm>
                                <a:off x="6049963" y="3240088"/>
                                <a:ext cx="92075" cy="571500"/>
                              </a:xfrm>
                              <a:custGeom>
                                <a:avLst/>
                                <a:gdLst>
                                  <a:gd name="T0" fmla="*/ 55 w 58"/>
                                  <a:gd name="T1" fmla="*/ 360 h 360"/>
                                  <a:gd name="T2" fmla="*/ 0 w 58"/>
                                  <a:gd name="T3" fmla="*/ 360 h 360"/>
                                  <a:gd name="T4" fmla="*/ 0 w 58"/>
                                  <a:gd name="T5" fmla="*/ 0 h 360"/>
                                  <a:gd name="T6" fmla="*/ 58 w 58"/>
                                  <a:gd name="T7" fmla="*/ 0 h 360"/>
                                  <a:gd name="T8" fmla="*/ 55 w 58"/>
                                  <a:gd name="T9" fmla="*/ 360 h 360"/>
                                </a:gdLst>
                                <a:ahLst/>
                                <a:cxnLst>
                                  <a:cxn ang="0">
                                    <a:pos x="T0" y="T1"/>
                                  </a:cxn>
                                  <a:cxn ang="0">
                                    <a:pos x="T2" y="T3"/>
                                  </a:cxn>
                                  <a:cxn ang="0">
                                    <a:pos x="T4" y="T5"/>
                                  </a:cxn>
                                  <a:cxn ang="0">
                                    <a:pos x="T6" y="T7"/>
                                  </a:cxn>
                                  <a:cxn ang="0">
                                    <a:pos x="T8" y="T9"/>
                                  </a:cxn>
                                </a:cxnLst>
                                <a:rect l="0" t="0" r="r" b="b"/>
                                <a:pathLst>
                                  <a:path w="58" h="360">
                                    <a:moveTo>
                                      <a:pt x="55" y="360"/>
                                    </a:moveTo>
                                    <a:lnTo>
                                      <a:pt x="0" y="360"/>
                                    </a:lnTo>
                                    <a:lnTo>
                                      <a:pt x="0" y="0"/>
                                    </a:lnTo>
                                    <a:lnTo>
                                      <a:pt x="58" y="0"/>
                                    </a:lnTo>
                                    <a:lnTo>
                                      <a:pt x="55" y="360"/>
                                    </a:lnTo>
                                    <a:close/>
                                  </a:path>
                                </a:pathLst>
                              </a:custGeom>
                              <a:solidFill>
                                <a:srgbClr val="E54453"/>
                              </a:solidFill>
                              <a:ln>
                                <a:noFill/>
                              </a:ln>
                            </wps:spPr>
                            <wps:bodyPr/>
                          </wps:wsp>
                          <wps:wsp>
                            <wps:cNvPr id="495" name="Freeform 42"/>
                            <wps:cNvSpPr/>
                            <wps:spPr bwMode="auto">
                              <a:xfrm>
                                <a:off x="5942013" y="3046413"/>
                                <a:ext cx="155575" cy="206375"/>
                              </a:xfrm>
                              <a:custGeom>
                                <a:avLst/>
                                <a:gdLst>
                                  <a:gd name="T0" fmla="*/ 98 w 98"/>
                                  <a:gd name="T1" fmla="*/ 130 h 130"/>
                                  <a:gd name="T2" fmla="*/ 63 w 98"/>
                                  <a:gd name="T3" fmla="*/ 0 h 130"/>
                                  <a:gd name="T4" fmla="*/ 0 w 98"/>
                                  <a:gd name="T5" fmla="*/ 32 h 130"/>
                                  <a:gd name="T6" fmla="*/ 98 w 98"/>
                                  <a:gd name="T7" fmla="*/ 130 h 130"/>
                                </a:gdLst>
                                <a:ahLst/>
                                <a:cxnLst>
                                  <a:cxn ang="0">
                                    <a:pos x="T0" y="T1"/>
                                  </a:cxn>
                                  <a:cxn ang="0">
                                    <a:pos x="T2" y="T3"/>
                                  </a:cxn>
                                  <a:cxn ang="0">
                                    <a:pos x="T4" y="T5"/>
                                  </a:cxn>
                                  <a:cxn ang="0">
                                    <a:pos x="T6" y="T7"/>
                                  </a:cxn>
                                </a:cxnLst>
                                <a:rect l="0" t="0" r="r" b="b"/>
                                <a:pathLst>
                                  <a:path w="98" h="130">
                                    <a:moveTo>
                                      <a:pt x="98" y="130"/>
                                    </a:moveTo>
                                    <a:lnTo>
                                      <a:pt x="63" y="0"/>
                                    </a:lnTo>
                                    <a:lnTo>
                                      <a:pt x="0" y="32"/>
                                    </a:lnTo>
                                    <a:lnTo>
                                      <a:pt x="98" y="130"/>
                                    </a:lnTo>
                                    <a:close/>
                                  </a:path>
                                </a:pathLst>
                              </a:custGeom>
                              <a:solidFill>
                                <a:srgbClr val="E54453"/>
                              </a:solidFill>
                              <a:ln>
                                <a:noFill/>
                              </a:ln>
                            </wps:spPr>
                            <wps:bodyPr/>
                          </wps:wsp>
                          <wps:wsp>
                            <wps:cNvPr id="496" name="Freeform 43"/>
                            <wps:cNvSpPr/>
                            <wps:spPr bwMode="auto">
                              <a:xfrm>
                                <a:off x="6097588" y="3046413"/>
                                <a:ext cx="155575" cy="206375"/>
                              </a:xfrm>
                              <a:custGeom>
                                <a:avLst/>
                                <a:gdLst>
                                  <a:gd name="T0" fmla="*/ 0 w 98"/>
                                  <a:gd name="T1" fmla="*/ 130 h 130"/>
                                  <a:gd name="T2" fmla="*/ 36 w 98"/>
                                  <a:gd name="T3" fmla="*/ 0 h 130"/>
                                  <a:gd name="T4" fmla="*/ 98 w 98"/>
                                  <a:gd name="T5" fmla="*/ 32 h 130"/>
                                  <a:gd name="T6" fmla="*/ 0 w 98"/>
                                  <a:gd name="T7" fmla="*/ 130 h 130"/>
                                </a:gdLst>
                                <a:ahLst/>
                                <a:cxnLst>
                                  <a:cxn ang="0">
                                    <a:pos x="T0" y="T1"/>
                                  </a:cxn>
                                  <a:cxn ang="0">
                                    <a:pos x="T2" y="T3"/>
                                  </a:cxn>
                                  <a:cxn ang="0">
                                    <a:pos x="T4" y="T5"/>
                                  </a:cxn>
                                  <a:cxn ang="0">
                                    <a:pos x="T6" y="T7"/>
                                  </a:cxn>
                                </a:cxnLst>
                                <a:rect l="0" t="0" r="r" b="b"/>
                                <a:pathLst>
                                  <a:path w="98" h="130">
                                    <a:moveTo>
                                      <a:pt x="0" y="130"/>
                                    </a:moveTo>
                                    <a:lnTo>
                                      <a:pt x="36" y="0"/>
                                    </a:lnTo>
                                    <a:lnTo>
                                      <a:pt x="98" y="32"/>
                                    </a:lnTo>
                                    <a:lnTo>
                                      <a:pt x="0" y="130"/>
                                    </a:lnTo>
                                    <a:close/>
                                  </a:path>
                                </a:pathLst>
                              </a:custGeom>
                              <a:solidFill>
                                <a:srgbClr val="E54453"/>
                              </a:solidFill>
                              <a:ln>
                                <a:noFill/>
                              </a:ln>
                            </wps:spPr>
                            <wps:bodyPr/>
                          </wps:wsp>
                        </wpg:grpSp>
                      </wpg:grpSp>
                    </wpg:wgp>
                  </a:graphicData>
                </a:graphic>
              </wp:anchor>
            </w:drawing>
          </mc:Choice>
          <mc:Fallback>
            <w:pict>
              <v:group id="组合 1" o:spid="_x0000_s1026" o:spt="203" style="position:absolute;left:0pt;margin-left:-52.7pt;margin-top:0.35pt;height:253.65pt;width:520.3pt;z-index:251786240;mso-width-relative:page;mso-height-relative:page;" coordorigin="5309,3605" coordsize="8515,3797" o:gfxdata="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">
                <o:lock v:ext="edit" aspectratio="f"/>
                <v:shape id="Freeform 5" o:spid="_x0000_s1026" o:spt="100" style="position:absolute;left:5309;top:3718;height:3684;width:8515;" fillcolor="#41B57F" filled="t" stroked="f" coordsize="1311,549" o:gfxdata="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JxXL4A&#10;AADcAAAADwAAAAAAAAABACAAAAAiAAAAZHJzL2Rvd25yZXYueG1sUEsBAhQAFAAAAAgAh07iQDMv&#10;BZ47AAAAOQAAABAAAAAAAAAAAQAgAAAADQEAAGRycy9zaGFwZXhtbC54bWxQSwUGAAAAAAYABgBb&#10;AQAAtwMAAAAA&#10;" path="m1246,549c65,549,65,549,65,549c29,549,0,519,0,484c0,65,0,65,0,65c0,29,29,0,65,0c1246,0,1246,0,1246,0c1282,0,1311,29,1311,65c1311,484,1311,484,1311,484c1311,519,1282,549,1246,549m65,20c40,20,20,40,20,65c20,484,20,484,20,484c20,508,40,529,65,529c1246,529,1246,529,1246,529c1271,529,1291,508,1291,484c1291,65,1291,65,1291,65c1291,40,1271,20,1246,20c65,20,65,20,65,20e">
                  <v:path o:connectlocs="8092,3684;422,3684;0,3247;0,436;422,0;8092,0;8515,436;8515,3247;8092,3684;422,134;129,436;129,3247;422,3549;8092,3549;8385,3247;8385,436;8092,134;422,134" o:connectangles="0,0,0,0,0,0,0,0,0,0,0,0,0,0,0,0,0,0"/>
                  <v:fill on="t" focussize="0,0"/>
                  <v:stroke on="f"/>
                  <v:imagedata o:title=""/>
                  <o:lock v:ext="edit" aspectratio="f"/>
                </v:shape>
                <v:shape id="Freeform 6" o:spid="_x0000_s1026" o:spt="100" style="position:absolute;left:5341;top:3771;height:3374;width:8434;" fillcolor="#FFCD00" filled="t" stroked="f" coordsize="1295,533" o:gfxdata="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TorDi8AAAA&#10;3AAAAA8AAAAAAAAAAQAgAAAAIgAAAGRycy9kb3ducmV2LnhtbFBLAQIUABQAAAAIAIdO4kAzLwWe&#10;OwAAADkAAAAQAAAAAAAAAAEAIAAAAAsBAABkcnMvc2hhcGV4bWwueG1sUEsFBgAAAAAGAAYAWwEA&#10;ALUDAAAAAA==&#10;" path="m1239,533c1227,533,1227,533,1227,533c1227,529,1227,529,1227,529c1238,529,1238,529,1238,529c1239,533,1239,533,1239,533m1215,533c1203,533,1203,533,1203,533c1203,529,1203,529,1203,529c1215,529,1215,529,1215,529c1215,533,1215,533,1215,533m1191,533c1179,533,1179,533,1179,533c1179,529,1179,529,1179,529c1191,529,1191,529,1191,529c1191,533,1191,533,1191,533m1167,533c1155,533,1155,533,1155,533c1155,529,1155,529,1155,529c1167,529,1167,529,1167,529c1167,533,1167,533,1167,533m1143,533c1131,533,1131,533,1131,533c1131,529,1131,529,1131,529c1143,529,1143,529,1143,529c1143,533,1143,533,1143,533m1119,533c1107,533,1107,533,1107,533c1107,529,1107,529,1107,529c1119,529,1119,529,1119,529c1119,533,1119,533,1119,533m1095,533c1083,533,1083,533,1083,533c1083,529,1083,529,1083,529c1095,529,1095,529,1095,529c1095,533,1095,533,1095,533m1071,533c1059,533,1059,533,1059,533c1059,529,1059,529,1059,529c1071,529,1071,529,1071,529c1071,533,1071,533,1071,533m1047,533c1035,533,1035,533,1035,533c1035,529,1035,529,1035,529c1047,529,1047,529,1047,529c1047,533,1047,533,1047,533m1023,533c1011,533,1011,533,1011,533c1011,529,1011,529,1011,529c1023,529,1023,529,1023,529c1023,533,1023,533,1023,533m999,533c987,533,987,533,987,533c987,529,987,529,987,529c999,529,999,529,999,529c999,533,999,533,999,533m975,533c963,533,963,533,963,533c963,529,963,529,963,529c975,529,975,529,975,529c975,533,975,533,975,533m951,533c939,533,939,533,939,533c939,529,939,529,939,529c951,529,951,529,951,529c951,533,951,533,951,533m927,533c915,533,915,533,915,533c915,529,915,529,915,529c927,529,927,529,927,529c927,533,927,533,927,533m903,533c891,533,891,533,891,533c891,529,891,529,891,529c903,529,903,529,903,529c903,533,903,533,903,533m879,533c867,533,867,533,867,533c867,529,867,529,867,529c879,529,879,529,879,529c879,533,879,533,879,533m855,533c843,533,843,533,843,533c843,529,843,529,843,529c855,529,855,529,855,529c855,533,855,533,855,533m831,533c819,533,819,533,819,533c819,529,819,529,819,529c831,529,831,529,831,529c831,533,831,533,831,533m807,533c795,533,795,533,795,533c795,529,795,529,795,529c807,529,807,529,807,529c807,533,807,533,807,533m783,533c771,533,771,533,771,533c771,529,771,529,771,529c783,529,783,529,783,529c783,533,783,533,783,533m759,533c747,533,747,533,747,533c747,529,747,529,747,529c759,529,759,529,759,529c759,533,759,533,759,533m735,533c723,533,723,533,723,533c723,529,723,529,723,529c735,529,735,529,735,529c735,533,735,533,735,533m711,533c699,533,699,533,699,533c699,529,699,529,699,529c711,529,711,529,711,529c711,533,711,533,711,533m687,533c675,533,675,533,675,533c675,529,675,529,675,529c687,529,687,529,687,529c687,533,687,533,687,533m663,533c652,533,652,533,652,533c652,529,652,529,652,529c663,529,663,529,663,529c663,533,663,533,663,533m640,533c628,533,628,533,628,533c628,529,628,529,628,529c640,529,640,529,640,529c640,533,640,533,640,533m616,533c604,533,604,533,604,533c604,529,604,529,604,529c616,529,616,529,616,529c616,533,616,533,616,533m592,533c580,533,580,533,580,533c580,529,580,529,580,529c592,529,592,529,592,529c592,533,592,533,592,533m568,533c556,533,556,533,556,533c556,529,556,529,556,529c568,529,568,529,568,529c568,533,568,533,568,533m544,533c532,533,532,533,532,533c532,529,532,529,532,529c544,529,544,529,544,529c544,533,544,533,544,533m520,533c508,533,508,533,508,533c508,529,508,529,508,529c520,529,520,529,520,529c520,533,520,533,520,533m496,533c484,533,484,533,484,533c484,529,484,529,484,529c496,529,496,529,496,529c496,533,496,533,496,533m472,533c460,533,460,533,460,533c460,529,460,529,460,529c472,529,472,529,472,529c472,533,472,533,472,533m448,533c436,533,436,533,436,533c436,529,436,529,436,529c448,529,448,529,448,529c448,533,448,533,448,533m424,533c412,533,412,533,412,533c412,529,412,529,412,529c424,529,424,529,424,529c424,533,424,533,424,533m400,533c388,533,388,533,388,533c388,529,388,529,388,529c400,529,400,529,400,529c400,533,400,533,400,533m376,533c364,533,364,533,364,533c364,529,364,529,364,529c376,529,376,529,376,529c376,533,376,533,376,533m352,533c340,533,340,533,340,533c340,529,340,529,340,529c352,529,352,529,352,529c352,533,352,533,352,533m328,533c316,533,316,533,316,533c316,529,316,529,316,529c328,529,328,529,328,529c328,533,328,533,328,533m304,533c292,533,292,533,292,533c292,529,292,529,292,529c304,529,304,529,304,529c304,533,304,533,304,533m280,533c268,533,268,533,268,533c268,529,268,529,268,529c280,529,280,529,280,529c280,533,280,533,280,533m256,533c244,533,244,533,244,533c244,529,244,529,244,529c256,529,256,529,256,529c256,533,256,533,256,533m232,533c220,533,220,533,220,533c220,529,220,529,220,529c232,529,232,529,232,529c232,533,232,533,232,533m208,533c196,533,196,533,196,533c196,529,196,529,196,529c208,529,208,529,208,529c208,533,208,533,208,533m184,533c172,533,172,533,172,533c172,529,172,529,172,529c184,529,184,529,184,529c184,533,184,533,184,533m160,533c148,533,148,533,148,533c148,529,148,529,148,529c160,529,160,529,160,529c160,533,160,533,160,533m136,533c124,533,124,533,124,533c124,529,124,529,124,529c136,529,136,529,136,529c136,533,136,533,136,533m112,533c100,533,100,533,100,533c100,529,100,529,100,529c112,529,112,529,112,529c112,533,112,533,112,533m88,533c77,533,77,533,77,533c77,529,77,529,77,529c88,529,88,529,88,529c88,533,88,533,88,533m65,533c57,533,57,533,57,533c55,533,54,532,52,532c53,528,53,528,53,528c54,528,56,529,57,529c65,529,65,529,65,529c65,533,65,533,65,533m1251,531c1250,527,1250,527,1250,527c1254,526,1258,525,1261,523c1263,527,1263,527,1263,527c1259,529,1255,530,1251,531m40,530c36,529,32,527,29,525c31,522,31,522,31,522c34,524,38,525,41,526c40,530,40,530,40,530m1273,521c1271,517,1271,517,1271,517c1274,515,1277,512,1279,509c1282,512,1282,512,1282,512c1280,515,1277,518,1273,521m19,518c16,515,13,512,11,509c14,506,14,506,14,506c16,509,19,512,21,515c19,518,19,518,19,518m1289,502c1286,500,1286,500,1286,500c1287,496,1289,493,1290,489c1294,490,1294,490,1294,490c1292,494,1291,498,1289,502m5,498c3,494,2,490,1,486c5,485,5,485,5,485c6,489,7,493,8,496c5,498,5,498,5,498m1295,478c1291,478,1291,478,1291,478c1291,477,1291,476,1291,476c1291,466,1291,466,1291,466c1295,466,1295,466,1295,466c1295,476,1295,476,1295,476c1295,476,1295,477,1295,478m4,474c0,474,0,474,0,474c0,462,0,462,0,462c4,462,4,462,4,462c4,474,4,474,4,474m1295,454c1291,454,1291,454,1291,454c1291,442,1291,442,1291,442c1295,442,1295,442,1295,442c1295,454,1295,454,1295,454m4,450c0,450,0,450,0,450c0,438,0,438,0,438c4,438,4,438,4,438c4,450,4,450,4,450m1295,430c1291,430,1291,430,1291,430c1291,418,1291,418,1291,418c1295,418,1295,418,1295,418c1295,430,1295,430,1295,430m4,426c0,426,0,426,0,426c0,414,0,414,0,414c4,414,4,414,4,414c4,426,4,426,4,426m1295,406c1291,406,1291,406,1291,406c1291,394,1291,394,1291,394c1295,394,1295,394,1295,394c1295,406,1295,406,1295,406m4,402c0,402,0,402,0,402c0,390,0,390,0,390c4,390,4,390,4,390c4,402,4,402,4,402m1295,382c1291,382,1291,382,1291,382c1291,370,1291,370,1291,370c1295,370,1295,370,1295,370c1295,382,1295,382,1295,382m4,378c0,378,0,378,0,378c0,366,0,366,0,366c4,366,4,366,4,366c4,378,4,378,4,378m1295,358c1291,358,1291,358,1291,358c1291,346,1291,346,1291,346c1295,346,1295,346,1295,346c1295,358,1295,358,1295,358m4,354c0,354,0,354,0,354c0,342,0,342,0,342c4,342,4,342,4,342c4,354,4,354,4,354m1295,334c1291,334,1291,334,1291,334c1291,322,1291,322,1291,322c1295,322,1295,322,1295,322c1295,334,1295,334,1295,334m4,330c0,330,0,330,0,330c0,318,0,318,0,318c4,318,4,318,4,318c4,330,4,330,4,330m1295,310c1291,310,1291,310,1291,310c1291,298,1291,298,1291,298c1295,298,1295,298,1295,298c1295,310,1295,310,1295,310m4,306c0,306,0,306,0,306c0,294,0,294,0,294c4,294,4,294,4,294c4,306,4,306,4,306m1295,286c1291,286,1291,286,1291,286c1291,274,1291,274,1291,274c1295,274,1295,274,1295,274c1295,286,1295,286,1295,286m4,282c0,282,0,282,0,282c0,270,0,270,0,270c4,270,4,270,4,270c4,282,4,282,4,282m1295,262c1291,262,1291,262,1291,262c1291,250,1291,250,1291,250c1295,250,1295,250,1295,250c1295,262,1295,262,1295,262m4,258c0,258,0,258,0,258c0,246,0,246,0,246c4,246,4,246,4,246c4,258,4,258,4,258m1295,238c1291,238,1291,238,1291,238c1291,226,1291,226,1291,226c1295,226,1295,226,1295,226c1295,238,1295,238,1295,238m4,234c0,234,0,234,0,234c0,222,0,222,0,222c4,222,4,222,4,222c4,234,4,234,4,234m1295,214c1291,214,1291,214,1291,214c1291,202,1291,202,1291,202c1295,202,1295,202,1295,202c1295,214,1295,214,1295,214m4,210c0,210,0,210,0,210c0,198,0,198,0,198c4,198,4,198,4,198c4,210,4,210,4,210m1295,190c1291,190,1291,190,1291,190c1291,178,1291,178,1291,178c1295,178,1295,178,1295,178c1295,190,1295,190,1295,190m4,186c0,186,0,186,0,186c0,174,0,174,0,174c4,174,4,174,4,174c4,186,4,186,4,186m1295,166c1291,166,1291,166,1291,166c1291,154,1291,154,1291,154c1295,154,1295,154,1295,154c1295,166,1295,166,1295,166m4,162c0,162,0,162,0,162c0,150,0,150,0,150c4,150,4,150,4,150c4,162,4,162,4,162m1295,142c1291,142,1291,142,1291,142c1291,130,1291,130,1291,130c1295,130,1295,130,1295,130c1295,142,1295,142,1295,142m4,138c0,138,0,138,0,138c0,126,0,126,0,126c4,126,4,126,4,126c4,138,4,138,4,138m1295,118c1291,118,1291,118,1291,118c1291,106,1291,106,1291,106c1295,106,1295,106,1295,106c1295,118,1295,118,1295,118m4,114c0,114,0,114,0,114c0,102,0,102,0,102c4,102,4,102,4,102c4,114,4,114,4,114m1295,94c1291,94,1291,94,1291,94c1291,82,1291,82,1291,82c1295,82,1295,82,1295,82c1295,94,1295,94,1295,94m4,90c0,90,0,90,0,90c0,78,0,78,0,78c4,78,4,78,4,78c4,90,4,90,4,90m1295,70c1291,70,1291,70,1291,70c1291,59,1291,59,1291,59c1295,59,1295,59,1295,59c1295,70,1295,70,1295,70m4,66c0,66,0,66,0,66c0,57,0,57,0,57c0,56,0,55,0,54c4,54,4,54,4,54c4,55,4,56,4,57c4,66,4,66,4,66m1291,47c1290,43,1289,39,1287,36c1291,34,1291,34,1291,34c1292,38,1294,42,1294,46c1291,47,1291,47,1291,47m6,43c2,42,2,42,2,42c3,38,4,34,6,30c10,32,10,32,10,32c8,36,7,39,6,43m1282,26c1279,23,1277,20,1274,17c1277,14,1277,14,1277,14c1280,17,1282,20,1285,24c1282,26,1282,26,1282,26m16,23c13,20,13,20,13,20c16,17,19,14,22,12c25,15,25,15,25,15c22,17,19,20,16,23m1265,11c1261,9,1258,7,1254,6c1255,2,1255,2,1255,2c1259,3,1263,5,1266,7c1265,11,1265,11,1265,11m34,9c33,5,33,5,33,5c37,3,40,2,45,1c45,5,45,5,45,5c42,6,38,7,34,9m1243,4c1241,4,1240,4,1238,4c1231,4,1231,4,1231,4c1231,0,1231,0,1231,0c1238,0,1238,0,1238,0c1240,0,1241,0,1243,0c1243,4,1243,4,1243,4m1219,4c1207,4,1207,4,1207,4c1207,0,1207,0,1207,0c1219,0,1219,0,1219,0c1219,4,1219,4,1219,4m1195,4c1183,4,1183,4,1183,4c1183,0,1183,0,1183,0c1195,0,1195,0,1195,0c1195,4,1195,4,1195,4m1171,4c1159,4,1159,4,1159,4c1159,0,1159,0,1159,0c1171,0,1171,0,1171,0c1171,4,1171,4,1171,4m1147,4c1135,4,1135,4,1135,4c1135,0,1135,0,1135,0c1147,0,1147,0,1147,0c1147,4,1147,4,1147,4m1123,4c1111,4,1111,4,1111,4c1111,0,1111,0,1111,0c1123,0,1123,0,1123,0c1123,4,1123,4,1123,4m1099,4c1087,4,1087,4,1087,4c1087,0,1087,0,1087,0c1099,0,1099,0,1099,0c1099,4,1099,4,1099,4m1075,4c1063,4,1063,4,1063,4c1063,0,1063,0,1063,0c1075,0,1075,0,1075,0c1075,4,1075,4,1075,4m1051,4c1039,4,1039,4,1039,4c1039,0,1039,0,1039,0c1051,0,1051,0,1051,0c1051,4,1051,4,1051,4m1027,4c1015,4,1015,4,1015,4c1015,0,1015,0,1015,0c1027,0,1027,0,1027,0c1027,4,1027,4,1027,4m1003,4c991,4,991,4,991,4c991,0,991,0,991,0c1003,0,1003,0,1003,0c1003,4,1003,4,1003,4m979,4c967,4,967,4,967,4c967,0,967,0,967,0c979,0,979,0,979,0c979,4,979,4,979,4m955,4c943,4,943,4,943,4c943,0,943,0,943,0c955,0,955,0,955,0c955,4,955,4,955,4m931,4c919,4,919,4,919,4c919,0,919,0,919,0c931,0,931,0,931,0c931,4,931,4,931,4m907,4c895,4,895,4,895,4c895,0,895,0,895,0c907,0,907,0,907,0c907,4,907,4,907,4m883,4c871,4,871,4,871,4c871,0,871,0,871,0c883,0,883,0,883,0c883,4,883,4,883,4m859,4c847,4,847,4,847,4c847,0,847,0,847,0c859,0,859,0,859,0c859,4,859,4,859,4m835,4c823,4,823,4,823,4c823,0,823,0,823,0c835,0,835,0,835,0c835,4,835,4,835,4m812,4c800,4,800,4,800,4c800,0,800,0,800,0c812,0,812,0,812,0c812,4,812,4,812,4m788,4c776,4,776,4,776,4c776,0,776,0,776,0c788,0,788,0,788,0c788,4,788,4,788,4m764,4c752,4,752,4,752,4c752,0,752,0,752,0c764,0,764,0,764,0c764,4,764,4,764,4m740,4c728,4,728,4,728,4c728,0,728,0,728,0c740,0,740,0,740,0c740,4,740,4,740,4m716,4c704,4,704,4,704,4c704,0,704,0,704,0c716,0,716,0,716,0c716,4,716,4,716,4m692,4c680,4,680,4,680,4c680,0,680,0,680,0c692,0,692,0,692,0c692,4,692,4,692,4m668,4c656,4,656,4,656,4c656,0,656,0,656,0c668,0,668,0,668,0c668,4,668,4,668,4m644,4c632,4,632,4,632,4c632,0,632,0,632,0c644,0,644,0,644,0c644,4,644,4,644,4m620,4c608,4,608,4,608,4c608,0,608,0,608,0c620,0,620,0,620,0c620,4,620,4,620,4m596,4c584,4,584,4,584,4c584,0,584,0,584,0c596,0,596,0,596,0c596,4,596,4,596,4m572,4c560,4,560,4,560,4c560,0,560,0,560,0c572,0,572,0,572,0c572,4,572,4,572,4m548,4c536,4,536,4,536,4c536,0,536,0,536,0c548,0,548,0,548,0c548,4,548,4,548,4m524,4c512,4,512,4,512,4c512,0,512,0,512,0c524,0,524,0,524,0c524,4,524,4,524,4m500,4c488,4,488,4,488,4c488,0,488,0,488,0c500,0,500,0,500,0c500,4,500,4,500,4m476,4c464,4,464,4,464,4c464,0,464,0,464,0c476,0,476,0,476,0c476,4,476,4,476,4m452,4c440,4,440,4,440,4c440,0,440,0,440,0c452,0,452,0,452,0c452,4,452,4,452,4m428,4c416,4,416,4,416,4c416,0,416,0,416,0c428,0,428,0,428,0c428,4,428,4,428,4m404,4c392,4,392,4,392,4c392,0,392,0,392,0c404,0,404,0,404,0c404,4,404,4,404,4m380,4c368,4,368,4,368,4c368,0,368,0,368,0c380,0,380,0,380,0c380,4,380,4,380,4m356,4c344,4,344,4,344,4c344,0,344,0,344,0c356,0,356,0,356,0c356,4,356,4,356,4m332,4c320,4,320,4,320,4c320,0,320,0,320,0c332,0,332,0,332,0c332,4,332,4,332,4m308,4c296,4,296,4,296,4c296,0,296,0,296,0c308,0,308,0,308,0c308,4,308,4,308,4m284,4c272,4,272,4,272,4c272,0,272,0,272,0c284,0,284,0,284,0c284,4,284,4,284,4m260,4c248,4,248,4,248,4c248,0,248,0,248,0c260,0,260,0,260,0c260,4,260,4,260,4m237,4c225,4,225,4,225,4c225,0,225,0,225,0c237,0,237,0,237,0c237,4,237,4,237,4m213,4c201,4,201,4,201,4c201,0,201,0,201,0c213,0,213,0,213,0c213,4,213,4,213,4m189,4c177,4,177,4,177,4c177,0,177,0,177,0c189,0,189,0,189,0c189,4,189,4,189,4m165,4c153,4,153,4,153,4c153,0,153,0,153,0c165,0,165,0,165,0c165,4,165,4,165,4m141,4c129,4,129,4,129,4c129,0,129,0,129,0c141,0,141,0,141,0c141,4,141,4,141,4m117,4c105,4,105,4,105,4c105,0,105,0,105,0c117,0,117,0,117,0c117,4,117,4,117,4m93,4c81,4,81,4,81,4c81,0,81,0,81,0c93,0,93,0,93,0c93,4,93,4,93,4m69,4c57,4,57,4,57,4c57,0,57,0,57,0c69,0,69,0,69,0c69,4,69,4,69,4e">
                  <v:path o:connectlocs="7678,3374;7444,3348;6975,3374;6584,3348;6349,3374;5802,3374;5568,3348;5099,3374;4708,3348;4474,3374;3933,3374;3699,3348;3230,3374;2839,3348;2605,3374;2058,3374;1823,3348;1354,3374;963,3348;729,3374;423,3374;8277,3272;8427,3101;8434,3013;26,2848;0,2620;26,2544;8407,2266;8434,2038;26,1937;0,1709;26,1633;8407,1354;8434,1126;26,1025;0,797;26,721;8407,443;8381,227;8368,151;221,56;7939,25;7548,0;7313,25;6766,25;6532,0;6063,25;5672,0;5438,25;4897,25;4663,0;4194,25;3803,0;3568,25;3021,25;2787,0;2318,25;1927,0;1693,25;1152,25;918,0;449,25" o:connectangles="0,0,0,0,0,0,0,0,0,0,0,0,0,0,0,0,0,0,0,0,0,0,0,0,0,0,0,0,0,0,0,0,0,0,0,0,0,0,0,0,0,0,0,0,0,0,0,0,0,0,0,0,0,0,0,0,0,0,0,0,0,0"/>
                  <v:fill on="t" focussize="0,0"/>
                  <v:stroke on="f"/>
                  <v:imagedata o:title=""/>
                  <o:lock v:ext="edit" aspectratio="f"/>
                </v:shape>
                <v:shape id="Freeform 7" o:spid="_x0000_s1026" o:spt="100" style="position:absolute;left:5825;top:4125;height:82;width:75;" fillcolor="#FFCD00" filled="t" stroked="f" coordsize="12,13" o:gfxdata="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H37TS/&#10;AAAA3AAAAA8AAAAAAAAAAQAgAAAAIgAAAGRycy9kb3ducmV2LnhtbFBLAQIUABQAAAAIAIdO4kAz&#10;LwWeOwAAADkAAAAQAAAAAAAAAAEAIAAAAA4BAABkcnMvc2hhcGV4bWwueG1sUEsFBgAAAAAGAAYA&#10;WwEAALgDAAAAAA==&#10;" path="m4,1c1,3,0,6,1,9c3,11,6,13,8,11c11,10,12,7,11,4c9,1,6,0,4,1xe">
                  <v:path o:connectlocs="25,6;6,56;50,69;68,25;25,6" o:connectangles="0,0,0,0,0"/>
                  <v:fill on="t" focussize="0,0"/>
                  <v:stroke on="f"/>
                  <v:imagedata o:title=""/>
                  <o:lock v:ext="edit" aspectratio="f"/>
                </v:shape>
                <v:shape id="Freeform 8" o:spid="_x0000_s1026" o:spt="100" style="position:absolute;left:5741;top:3940;height:70;width:52;" fillcolor="#FFCD00" filled="t" stroked="f" coordsize="8,11" o:gfxdata="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zUlrb4A&#10;AADcAAAADwAAAAAAAAABACAAAAAiAAAAZHJzL2Rvd25yZXYueG1sUEsBAhQAFAAAAAgAh07iQDMv&#10;BZ47AAAAOQAAABAAAAAAAAAAAQAgAAAADQEAAGRycy9zaGFwZXhtbC54bWxQSwUGAAAAAAYABgBb&#10;AQAAtwMAAAAA&#10;" path="m2,0c0,1,0,4,2,7c3,9,5,11,7,10c8,10,8,7,7,4c6,1,3,0,2,0xe">
                  <v:path o:connectlocs="13,0;13,44;45,63;45,25;13,0" o:connectangles="0,0,0,0,0"/>
                  <v:fill on="t" focussize="0,0"/>
                  <v:stroke on="f"/>
                  <v:imagedata o:title=""/>
                  <o:lock v:ext="edit" aspectratio="f"/>
                </v:shape>
                <v:shape id="Freeform 9" o:spid="_x0000_s1026" o:spt="100" style="position:absolute;left:5723;top:3971;height:217;width:227;" fillcolor="#FFCD00" filled="t" stroked="f" coordsize="36,34" o:gfxdata="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eyR3a/&#10;AAAA3AAAAA8AAAAAAAAAAQAgAAAAIgAAAGRycy9kb3ducmV2LnhtbFBLAQIUABQAAAAIAIdO4kAz&#10;LwWeOwAAADkAAAAQAAAAAAAAAAEAIAAAAA4BAABkcnMvc2hhcGV4bWwueG1sUEsFBgAAAAAGAAYA&#10;WwEAALgDAAAAAA==&#10;" path="m36,18c3,34,3,34,3,34c4,30,5,27,2,19c0,11,3,6,9,3c14,0,21,1,25,8c29,14,32,16,36,18xe">
                  <v:path o:connectlocs="227,114;18,217;12,121;56,19;157,51;227,114" o:connectangles="0,0,0,0,0,0"/>
                  <v:fill on="t" focussize="0,0"/>
                  <v:stroke on="f"/>
                  <v:imagedata o:title=""/>
                  <o:lock v:ext="edit" aspectratio="f"/>
                </v:shape>
                <v:shape id="Freeform 10" o:spid="_x0000_s1026" o:spt="100" style="position:absolute;left:5737;top:4068;height:151;width:231;" fillcolor="#FFCD00" filled="t" stroked="f" coordsize="37,24" o:gfxdata="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AFGAb4A&#10;AADcAAAADwAAAAAAAAABACAAAAAiAAAAZHJzL2Rvd25yZXYueG1sUEsBAhQAFAAAAAgAh07iQDMv&#10;BZ47AAAAOQAAABAAAAAAAAAAAQAgAAAADQEAAGRycy9zaGFwZXhtbC54bWxQSwUGAAAAAAYABgBb&#10;AQAAtwMAAAAA&#10;" path="m31,1c2,15,2,15,2,15c0,16,0,18,1,19c2,21,2,21,2,21c2,23,4,24,6,23c35,9,35,9,35,9c36,8,37,6,36,5c35,2,35,2,35,2c34,1,32,0,31,1xe">
                  <v:path o:connectlocs="193,6;12,94;6,119;12,132;37,144;218,56;224,31;218,12;193,6" o:connectangles="0,0,0,0,0,0,0,0,0"/>
                  <v:fill on="t" focussize="0,0"/>
                  <v:stroke on="f"/>
                  <v:imagedata o:title=""/>
                  <o:lock v:ext="edit" aspectratio="f"/>
                </v:shape>
                <v:shape id="Freeform 11" o:spid="_x0000_s1026" o:spt="100" style="position:absolute;left:5376;top:3839;height:279;width:335;" fillcolor="#338F65" filled="t" stroked="f" coordsize="53,44" o:gfxdata="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5U3+8AAAA&#10;3AAAAA8AAAAAAAAAAQAgAAAAIgAAAGRycy9kb3ducmV2LnhtbFBLAQIUABQAAAAIAIdO4kAzLwWe&#10;OwAAADkAAAAQAAAAAAAAAAEAIAAAAAsBAABkcnMvc2hhcGV4bWwueG1sUEsFBgAAAAAGAAYAWwEA&#10;ALUDAAAAAA==&#10;" path="m51,31c42,32,41,41,41,41c39,39,38,39,36,39c31,39,28,44,28,44c27,43,26,42,26,41c24,39,21,38,19,38c16,38,13,39,13,39c11,30,0,31,0,31c0,31,0,31,0,31c0,31,9,26,6,16c6,16,9,16,12,14c14,13,15,11,15,8c16,7,16,6,16,5c16,5,21,6,25,4c27,3,28,2,29,0c29,0,34,7,42,2c42,2,46,14,52,15c53,15,53,15,53,15c47,19,51,31,51,31e">
                  <v:path o:connectlocs="322,196;259,259;227,247;176,279;164,259;120,240;82,247;0,196;0,196;37,101;75,88;94,50;101,31;158,25;183,0;265,12;328,95;335,95;322,196" o:connectangles="0,0,0,0,0,0,0,0,0,0,0,0,0,0,0,0,0,0,0"/>
                  <v:fill on="t" focussize="0,0"/>
                  <v:stroke on="f"/>
                  <v:imagedata o:title=""/>
                  <o:lock v:ext="edit" aspectratio="f"/>
                </v:shape>
                <v:shape id="Freeform 12" o:spid="_x0000_s1026" o:spt="100" style="position:absolute;left:5737;top:3673;height:279;width:302;" fillcolor="#338F65" filled="t" stroked="f" coordsize="48,44" o:gfxdata="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68WKm/&#10;AAAA3AAAAA8AAAAAAAAAAQAgAAAAIgAAAGRycy9kb3ducmV2LnhtbFBLAQIUABQAAAAIAIdO4kAz&#10;LwWeOwAAADkAAAAQAAAAAAAAAAEAIAAAAA4BAABkcnMvc2hhcGV4bWwueG1sUEsFBgAAAAAGAAYA&#10;WwEAALgDAAAAAA==&#10;" path="m18,44c24,37,32,42,32,42c32,40,32,38,33,37c36,33,42,33,42,33c42,32,41,30,41,29c41,27,41,25,42,23c44,20,47,19,47,19c40,11,48,3,48,3c48,3,48,3,48,3c47,3,38,7,32,0c32,0,30,2,27,3c25,3,23,3,20,2c19,2,18,1,17,0c17,0,15,6,11,8c9,9,8,9,6,8c6,8,8,17,0,21c0,21,7,30,4,36c4,36,4,36,4,36c10,34,18,44,18,44e">
                  <v:path o:connectlocs="113,279;201,266;207,234;264,209;257,183;264,145;295,120;302,19;302,19;201,0;169,19;125,12;106,0;69,50;37,50;0,133;25,228;25,228;113,279" o:connectangles="0,0,0,0,0,0,0,0,0,0,0,0,0,0,0,0,0,0,0"/>
                  <v:fill on="t" focussize="0,0"/>
                  <v:stroke on="f"/>
                  <v:imagedata o:title=""/>
                  <o:lock v:ext="edit" aspectratio="f"/>
                </v:shape>
                <v:shape id="Freeform 13" o:spid="_x0000_s1026" o:spt="100" style="position:absolute;left:5526;top:3605;height:316;width:272;" fillcolor="#338F65" filled="t" stroked="f" coordsize="43,50" o:gfxdata="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9WidvQAA&#10;ANwAAAAPAAAAAAAAAAEAIAAAACIAAABkcnMvZG93bnJldi54bWxQSwECFAAUAAAACACHTuJAMy8F&#10;njsAAAA5AAAAEAAAAAAAAAABACAAAAAMAQAAZHJzL3NoYXBleG1sLnhtbFBLBQYAAAAABgAGAFsB&#10;AAC2AwAAAAA=&#10;" path="m16,50c14,42,5,42,5,42c6,41,6,39,6,37c5,33,0,30,0,30c1,29,1,28,2,27c3,25,4,23,4,21c3,17,1,15,1,15c10,10,7,0,7,0c7,0,7,0,7,0c7,0,14,9,23,4c23,4,24,7,26,9c28,10,30,11,32,11c33,11,35,11,36,11c36,11,35,17,38,20c39,22,41,23,43,23c43,23,37,30,43,36c43,36,32,42,33,49c33,49,33,49,33,49c28,45,16,50,16,50e">
                  <v:path o:connectlocs="101,316;31,265;37,233;0,189;12,170;25,132;6,94;44,0;44,0;145,25;164,56;202,69;227,69;240,126;272,145;272,227;208,309;208,309;101,316" o:connectangles="0,0,0,0,0,0,0,0,0,0,0,0,0,0,0,0,0,0,0"/>
                  <v:fill on="t" focussize="0,0"/>
                  <v:stroke on="f"/>
                  <v:imagedata o:title=""/>
                  <o:lock v:ext="edit" aspectratio="f"/>
                </v:shape>
                <v:shape id="Freeform 14" o:spid="_x0000_s1026" o:spt="100" style="position:absolute;left:5420;top:3858;height:248;width:272;" fillcolor="#6BC59C" filled="t" stroked="f" coordsize="43,39" o:gfxdata="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bAWEvQAA&#10;ANwAAAAPAAAAAAAAAAEAIAAAACIAAABkcnMvZG93bnJldi54bWxQSwECFAAUAAAACACHTuJAMy8F&#10;njsAAAA5AAAAEAAAAAAAAAABACAAAAAMAQAAZHJzL3NoYXBleG1sLnhtbFBLBQYAAAAABgAGAFsB&#10;AAC2AwAAAAA=&#10;" path="m25,17c22,16,16,13,10,3c10,3,16,15,23,18c15,20,15,20,15,20c13,20,8,19,2,15c2,15,6,20,13,21c0,26,0,26,0,26c0,26,0,26,0,26c13,22,13,22,13,22c9,27,8,34,8,34c10,27,14,23,16,21c24,19,24,19,24,19c19,25,21,39,21,39c21,27,24,21,26,19c34,16,34,16,34,16c31,22,33,35,33,35c33,24,35,18,37,16c43,14,43,14,43,14c42,12,42,12,42,12c36,14,36,14,36,14c33,12,28,9,22,0c22,0,28,11,34,14l25,17xe">
                  <v:path o:connectlocs="158,108;63,19;145,114;94,127;12,95;82,133;0,165;0,165;82,139;50,216;101,133;151,120;132,248;164,120;215,101;208,222;234,101;272,89;265,76;227,89;139,0;215,89;158,108" o:connectangles="0,0,0,0,0,0,0,0,0,0,0,0,0,0,0,0,0,0,0,0,0,0,0"/>
                  <v:fill on="t" focussize="0,0"/>
                  <v:stroke on="f"/>
                  <v:imagedata o:title=""/>
                  <o:lock v:ext="edit" aspectratio="f"/>
                </v:shape>
                <v:shape id="Freeform 15" o:spid="_x0000_s1026" o:spt="100" style="position:absolute;left:5774;top:3687;height:234;width:239;" fillcolor="#6BC59C" filled="t" stroked="f" coordsize="38,37" o:gfxdata="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ayxubsAAADc&#10;AAAADwAAAAAAAAABACAAAAAiAAAAZHJzL2Rvd25yZXYueG1sUEsBAhQAFAAAAAgAh07iQDMvBZ47&#10;AAAAOQAAABAAAAAAAAAAAQAgAAAACgEAAGRycy9zaGFwZXhtbC54bWxQSwUGAAAAAAYABgBbAQAA&#10;tAMAAAAA&#10;" path="m14,21c15,18,16,11,12,0c12,0,18,12,16,20c23,15,23,15,23,15c24,12,26,7,26,0c26,0,27,7,25,13c36,5,36,5,36,5c36,5,36,5,36,5c25,14,25,14,25,14c32,13,38,16,38,16c31,14,26,15,23,15c17,21,17,21,17,21c24,21,35,30,35,30c25,23,18,22,15,22c8,28,8,28,8,28c15,29,25,37,25,37c15,31,9,29,6,29c1,33,1,33,1,33c0,31,0,31,0,31c5,28,5,28,5,28c6,25,6,18,2,8c2,8,8,20,7,26c14,21,14,21,14,21e">
                  <v:path o:connectlocs="88,132;75,0;100,126;144,94;163,0;157,82;226,31;226,31;157,88;239,101;144,94;106,132;220,189;94,139;50,177;157,234;37,183;6,208;0,196;31,177;12,50;44,164;88,132" o:connectangles="0,0,0,0,0,0,0,0,0,0,0,0,0,0,0,0,0,0,0,0,0,0,0"/>
                  <v:fill on="t" focussize="0,0"/>
                  <v:stroke on="f"/>
                  <v:imagedata o:title=""/>
                  <o:lock v:ext="edit" aspectratio="f"/>
                </v:shape>
                <v:shape id="Freeform 16" o:spid="_x0000_s1026" o:spt="100" style="position:absolute;left:5534;top:3643;height:260;width:246;" fillcolor="#6BC59C" filled="t" stroked="f" coordsize="39,41" o:gfxdata="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xcWBLsAAADc&#10;AAAADwAAAAAAAAABACAAAAAiAAAAZHJzL2Rvd25yZXYueG1sUEsBAhQAFAAAAAgAh07iQDMvBZ47&#10;AAAAOQAAABAAAAAAAAAAAQAgAAAACgEAAGRycy9zaGFwZXhtbC54bWxQSwUGAAAAAAYABgBbAQAA&#10;tAMAAAAA&#10;" path="m23,24c23,21,25,14,33,6c33,6,23,15,22,22c17,15,17,15,17,15c17,12,18,7,21,0c21,0,17,6,16,13c10,1,10,1,10,1c10,1,10,1,10,1c16,13,16,13,16,13c10,9,3,10,3,10c10,11,14,14,17,15c20,23,20,23,20,23c14,19,0,23,0,23c12,21,18,23,21,25c25,33,25,33,25,33c19,31,6,35,6,35c17,33,23,34,26,35c29,41,29,41,29,41c31,40,31,40,31,40c28,34,28,34,28,34c29,31,31,25,39,17c39,17,29,26,27,32c23,24,23,24,23,24e">
                  <v:path o:connectlocs="145,152;208,38;138,139;107,95;132,0;100,82;63,6;63,6;100,82;18,63;107,95;126,145;0,145;132,158;157,209;37,221;164,221;182,260;195,253;176,215;246,107;170,202;145,152" o:connectangles="0,0,0,0,0,0,0,0,0,0,0,0,0,0,0,0,0,0,0,0,0,0,0"/>
                  <v:fill on="t" focussize="0,0"/>
                  <v:stroke on="f"/>
                  <v:imagedata o:title=""/>
                  <o:lock v:ext="edit" aspectratio="f"/>
                </v:shape>
                <v:shape id="Freeform 17" o:spid="_x0000_s1026" o:spt="100" style="position:absolute;left:5640;top:3808;height:151;width:154;" fillcolor="#E54453" filled="t" stroked="f" coordsize="24,24" o:gfxdata="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jDcJI&#10;wAAAANwAAAAPAAAAAAAAAAEAIAAAACIAAABkcnMvZG93bnJldi54bWxQSwECFAAUAAAACACHTuJA&#10;My8FnjsAAAA5AAAAEAAAAAAAAAABACAAAAAPAQAAZHJzL3NoYXBleG1sLnhtbFBLBQYAAAAABgAG&#10;AFsBAAC5AwAAAAA=&#10;" path="m2,17c5,22,11,24,17,21c22,18,24,12,21,7c19,2,12,0,7,2c2,5,0,11,2,17e">
                  <v:path o:connectlocs="12,106;109,132;134,44;44,12;12,106" o:connectangles="0,0,0,0,0"/>
                  <v:fill on="t" focussize="0,0"/>
                  <v:stroke on="f"/>
                  <v:imagedata o:title=""/>
                  <o:lock v:ext="edit" aspectratio="f"/>
                </v:shape>
                <v:shape id="Freeform 18" o:spid="_x0000_s1026" o:spt="100" style="position:absolute;left:5666;top:3853;height:24;width:31;" fillcolor="#FADADD" filled="t" stroked="f" coordsize="5,4" o:gfxdata="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hRYoa/&#10;AAAA3AAAAA8AAAAAAAAAAQAgAAAAIgAAAGRycy9kb3ducmV2LnhtbFBLAQIUABQAAAAIAIdO4kAz&#10;LwWeOwAAADkAAAAQAAAAAAAAAAEAIAAAAA4BAABkcnMvc2hhcGV4bWwueG1sUEsFBgAAAAAGAAYA&#10;WwEAALgDAAAAAA==&#10;" path="m3,0c3,0,2,0,2,0c1,1,0,2,1,3c1,4,2,4,3,4c3,4,4,4,4,4c5,4,5,2,5,1c4,1,4,0,3,0e">
                  <v:path o:connectlocs="18,0;12,0;6,18;18,24;24,24;31,6;18,0" o:connectangles="0,0,0,0,0,0,0"/>
                  <v:fill on="t" focussize="0,0"/>
                  <v:stroke on="f"/>
                  <v:imagedata o:title=""/>
                  <o:lock v:ext="edit" aspectratio="f"/>
                </v:shape>
                <v:shape id="Freeform 19" o:spid="_x0000_s1026" o:spt="100" style="position:absolute;left:5741;top:3858;height:154;width:151;" fillcolor="#E54453" filled="t" stroked="f" coordsize="24,24" o:gfxdata="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JP5&#10;pMEAAADcAAAADwAAAAAAAAABACAAAAAiAAAAZHJzL2Rvd25yZXYueG1sUEsBAhQAFAAAAAgAh07i&#10;QDMvBZ47AAAAOQAAABAAAAAAAAAAAQAgAAAAEAEAAGRycy9zaGFwZXhtbC54bWxQSwUGAAAAAAYA&#10;BgBbAQAAugMAAAAA&#10;" path="m3,17c5,22,12,24,17,22c22,19,24,13,22,7c19,2,13,0,7,3c2,6,0,12,3,17e">
                  <v:path o:connectlocs="18,109;106,141;138,44;44,19;18,109" o:connectangles="0,0,0,0,0"/>
                  <v:fill on="t" focussize="0,0"/>
                  <v:stroke on="f"/>
                  <v:imagedata o:title=""/>
                  <o:lock v:ext="edit" aspectratio="f"/>
                </v:shape>
                <v:shape id="Freeform 20" o:spid="_x0000_s1026" o:spt="100" style="position:absolute;left:5774;top:3909;height:24;width:31;" fillcolor="#FADADD" filled="t" stroked="f" coordsize="5,4" o:gfxdata="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0X2m/&#10;AAAA3AAAAA8AAAAAAAAAAQAgAAAAIgAAAGRycy9kb3ducmV2LnhtbFBLAQIUABQAAAAIAIdO4kAz&#10;LwWeOwAAADkAAAAQAAAAAAAAAAEAIAAAAA4BAABkcnMvc2hhcGV4bWwueG1sUEsFBgAAAAAGAAYA&#10;WwEAALgDAAAAAA==&#10;" path="m2,0c2,0,2,0,1,0c0,1,0,2,0,3c1,4,2,4,2,4c3,4,3,4,3,4c4,3,5,2,4,1c4,0,3,0,2,0e">
                  <v:path o:connectlocs="12,0;6,0;0,18;12,24;18,24;24,6;12,0" o:connectangles="0,0,0,0,0,0,0"/>
                  <v:fill on="t" focussize="0,0"/>
                  <v:stroke on="f"/>
                  <v:imagedata o:title=""/>
                  <o:lock v:ext="edit" aspectratio="f"/>
                </v:shape>
                <v:shape id="Freeform 21" o:spid="_x0000_s1026" o:spt="100" style="position:absolute;left:5628;top:3928;height:151;width:151;" fillcolor="#E54453" filled="t" stroked="f" coordsize="24,24" o:gfxdata="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NsRL&#10;wAAAANwAAAAPAAAAAAAAAAEAIAAAACIAAABkcnMvZG93bnJldi54bWxQSwECFAAUAAAACACHTuJA&#10;My8FnjsAAAA5AAAAEAAAAAAAAAABACAAAAAPAQAAZHJzL3NoYXBleG1sLnhtbFBLBQYAAAAABgAG&#10;AFsBAAC5AwAAAAA=&#10;" path="m2,17c5,22,11,24,17,21c22,19,24,12,21,7c19,2,12,0,7,2c2,5,0,12,2,17e">
                  <v:path o:connectlocs="12,106;106,132;132,44;44,12;12,106" o:connectangles="0,0,0,0,0"/>
                  <v:fill on="t" focussize="0,0"/>
                  <v:stroke on="f"/>
                  <v:imagedata o:title=""/>
                  <o:lock v:ext="edit" aspectratio="f"/>
                </v:shape>
                <v:shape id="Freeform 22" o:spid="_x0000_s1026" o:spt="100" style="position:absolute;left:5654;top:3971;height:33;width:31;" fillcolor="#FADADD" filled="t" stroked="f" coordsize="5,5" o:gfxdata="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15cxvQAA&#10;ANwAAAAPAAAAAAAAAAEAIAAAACIAAABkcnMvZG93bnJldi54bWxQSwECFAAUAAAACACHTuJAMy8F&#10;njsAAAA5AAAAEAAAAAAAAAABACAAAAAMAQAAZHJzL3NoYXBleG1sLnhtbFBLBQYAAAAABgAGAFsB&#10;AAC2AwAAAAA=&#10;" path="m3,0c3,0,2,1,2,1c1,1,0,3,1,4c1,4,2,5,3,5c3,5,4,5,4,5c5,4,5,3,5,2c4,1,4,0,3,0e">
                  <v:path o:connectlocs="18,0;12,6;6,26;18,33;24,33;31,13;18,0" o:connectangles="0,0,0,0,0,0,0"/>
                  <v:fill on="t" focussize="0,0"/>
                  <v:stroke on="f"/>
                  <v:imagedata o:title=""/>
                  <o:lock v:ext="edit" aspectratio="f"/>
                </v:shape>
                <v:group id="组合 3" o:spid="_x0000_s1026" o:spt="203" style="position:absolute;left:12970;top:6692;height:385;width:534;" coordorigin="12658,6683" coordsize="627,452" o:gfxdata="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oOM7q7AAAA3AAAAA8AAAAAAAAAAQAgAAAAIgAAAGRycy9kb3ducmV2LnhtbFBL&#10;AQIUABQAAAAIAIdO4kAzLwWeOwAAADkAAAAVAAAAAAAAAAEAIAAAAAoBAABkcnMvZ3JvdXBzaGFw&#10;ZXhtbC54bWxQSwUGAAAAAAYABgBgAQAAxwMAAAAA&#10;">
                  <o:lock v:ext="edit" aspectratio="f"/>
                  <v:group id="组合 38" o:spid="_x0000_s1026" o:spt="203" style="position:absolute;left:12965;top:6683;height:452;width:320;" coordorigin="5854700,3087688" coordsize="482600,682625" o:gfxdata="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TU1ub0AAADcAAAADwAAAAAAAAABACAAAAAiAAAAZHJzL2Rvd25yZXYueG1s&#10;UEsBAhQAFAAAAAgAh07iQDMvBZ47AAAAOQAAABUAAAAAAAAAAQAgAAAADAEAAGRycy9ncm91cHNo&#10;YXBleG1sLnhtbFBLBQYAAAAABgAGAGABAADJAwAAAAA=&#10;">
                    <o:lock v:ext="edit" aspectratio="f"/>
                    <v:shape id="Freeform 34" o:spid="_x0000_s1026" o:spt="100" style="position:absolute;left:5854700;top:3087688;height:509588;width:482600;" fillcolor="#41B580" filled="t" stroked="f" coordsize="111,118" o:gfxdata="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hFX0&#10;wAAAANwAAAAPAAAAAAAAAAEAIAAAACIAAABkcnMvZG93bnJldi54bWxQSwECFAAUAAAACACHTuJA&#10;My8FnjsAAAA5AAAAEAAAAAAAAAABACAAAAAPAQAAZHJzL3NoYXBleG1sLnhtbFBLBQYAAAAABgAG&#10;AFsBAAC5AwAAAAA=&#10;" path="m82,53c82,53,82,53,81,53c81,52,85,52,90,52c91,52,91,52,91,52c97,52,98,49,95,45c61,4,61,4,61,4c58,0,53,0,49,4c16,45,16,45,16,45c13,49,14,52,19,52c30,52,30,52,30,52c8,78,8,78,8,78c5,82,6,85,12,85c23,85,23,85,23,85c3,110,3,110,3,110c0,114,1,118,6,118c46,118,46,118,46,118c51,118,59,118,65,118c104,118,104,118,104,118c110,118,111,114,108,110c93,93,93,93,93,93c90,89,88,85,89,85c89,85,90,85,90,85c99,85,99,85,99,85c104,85,106,82,102,78l82,53xe">
                      <v:path o:connectlocs="356515,228882;352167,228882;391297,224564;395645,224564;413036,194334;265212,17274;213039,17274;69563,194334;82607,224564;130432,224564;34781,336846;52172,367076;99998,367076;13043,475039;26086,509588;199996,509588;282603,509588;452165,509588;469556,475039;404340,401624;386949,367076;391297,367076;430427,367076;443470,336846;356515,228882" o:connectangles="0,0,0,0,0,0,0,0,0,0,0,0,0,0,0,0,0,0,0,0,0,0,0,0,0"/>
                      <v:fill on="t" focussize="0,0"/>
                      <v:stroke on="f"/>
                      <v:imagedata o:title=""/>
                      <o:lock v:ext="edit" aspectratio="f"/>
                    </v:shape>
                    <v:rect id="Rectangle 35" o:spid="_x0000_s1026" o:spt="1" style="position:absolute;left:6037263;top:3597275;height:173038;width:117475;" fillcolor="#7A4D2E" filled="t" stroked="f" coordsize="21600,21600" o:gfxdata="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9FOfbsAAADc&#10;AAAADwAAAAAAAAABACAAAAAiAAAAZHJzL2Rvd25yZXYueG1sUEsBAhQAFAAAAAgAh07iQDMvBZ47&#10;AAAAOQAAABAAAAAAAAAAAQAgAAAACgEAAGRycy9zaGFwZXhtbC54bWxQSwUGAAAAAAYABgBbAQAA&#10;tAMAAAAA&#10;">
                      <v:fill on="t" focussize="0,0"/>
                      <v:stroke on="f"/>
                      <v:imagedata o:title=""/>
                      <o:lock v:ext="edit" aspectratio="f"/>
                    </v:rect>
                  </v:group>
                  <v:group id="组合 47" o:spid="_x0000_s1026" o:spt="203" style="position:absolute;left:12658;top:6725;height:410;width:307;" coordorigin="5808663,3046413" coordsize="574675,765175" o:gfxdata="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p5kCK+AAAA3AAAAA8AAAAAAAAAAQAgAAAAIgAAAGRycy9kb3ducmV2Lnht&#10;bFBLAQIUABQAAAAIAIdO4kAzLwWeOwAAADkAAAAVAAAAAAAAAAEAIAAAAA0BAABkcnMvZ3JvdXBz&#10;aGFwZXhtbC54bWxQSwUGAAAAAAYABgBgAQAAygMAAAAA&#10;">
                    <o:lock v:ext="edit" aspectratio="f"/>
                    <v:shape id="Freeform 39" o:spid="_x0000_s1026" o:spt="100" style="position:absolute;left:5808663;top:3240088;height:571500;width:574675;" fillcolor="#41B580" filled="t" stroked="f" coordsize="133,133" o:gfxdata="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nbBVi/&#10;AAAA3AAAAA8AAAAAAAAAAQAgAAAAIgAAAGRycy9kb3ducmV2LnhtbFBLAQIUABQAAAAIAIdO4kAz&#10;LwWeOwAAADkAAAAQAAAAAAAAAAEAIAAAAA4BAABkcnMvc2hhcGV4bWwueG1sUEsFBgAAAAAGAAYA&#10;WwEAALgDAAAAAA==&#10;" path="m132,125c132,129,129,133,124,133c8,132,8,132,8,132c3,132,0,129,0,124c0,8,0,8,0,8c0,3,4,0,9,0c125,0,125,0,125,0c129,0,133,4,133,9l132,125xe">
                      <v:path o:connectlocs="570354,537124;535787,571500;34566,567203;0,532827;0,34375;38887,0;540108,0;574675,38672;570354,537124" o:connectangles="0,0,0,0,0,0,0,0,0"/>
                      <v:fill on="t" focussize="0,0"/>
                      <v:stroke on="f"/>
                      <v:imagedata o:title=""/>
                      <o:lock v:ext="edit" aspectratio="f"/>
                    </v:shape>
                    <v:shape id="Freeform 40" o:spid="_x0000_s1026" o:spt="100" style="position:absolute;left:5981700;top:3240088;height:571500;width:228600;" fillcolor="#FFCD00" filled="t" stroked="f" coordsize="144,360" o:gfxdata="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iAi1vQAA&#10;ANwAAAAPAAAAAAAAAAEAIAAAACIAAABkcnMvZG93bnJldi54bWxQSwECFAAUAAAACACHTuJAMy8F&#10;njsAAAA5AAAAEAAAAAAAAAABACAAAAAMAQAAZHJzL3NoYXBleG1sLnhtbFBLBQYAAAAABgAGAFsB&#10;AAC2AwAAAAA=&#10;" path="m141,360l0,358,3,0,144,0,141,360xe">
                      <v:path o:connectlocs="223837,571500;0,568325;4762,0;228600,0;223837,571500" o:connectangles="0,0,0,0,0"/>
                      <v:fill on="t" focussize="0,0"/>
                      <v:stroke on="f"/>
                      <v:imagedata o:title=""/>
                      <o:lock v:ext="edit" aspectratio="f"/>
                    </v:shape>
                    <v:shape id="Freeform 41" o:spid="_x0000_s1026" o:spt="100" style="position:absolute;left:6049963;top:3240088;height:571500;width:92075;" fillcolor="#E54453" filled="t" stroked="f" coordsize="58,360" o:gfxdata="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mLCL4A&#10;AADcAAAADwAAAAAAAAABACAAAAAiAAAAZHJzL2Rvd25yZXYueG1sUEsBAhQAFAAAAAgAh07iQDMv&#10;BZ47AAAAOQAAABAAAAAAAAAAAQAgAAAADQEAAGRycy9zaGFwZXhtbC54bWxQSwUGAAAAAAYABgBb&#10;AQAAtwMAAAAA&#10;" path="m55,360l0,360,0,0,58,0,55,360xe">
                      <v:path o:connectlocs="87312,571500;0,571500;0,0;92075,0;87312,571500" o:connectangles="0,0,0,0,0"/>
                      <v:fill on="t" focussize="0,0"/>
                      <v:stroke on="f"/>
                      <v:imagedata o:title=""/>
                      <o:lock v:ext="edit" aspectratio="f"/>
                    </v:shape>
                    <v:shape id="Freeform 42" o:spid="_x0000_s1026" o:spt="100" style="position:absolute;left:5942013;top:3046413;height:206375;width:155575;" fillcolor="#E54453" filled="t" stroked="f" coordsize="98,130" o:gfxdata="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z+Acm8AAAA&#10;3AAAAA8AAAAAAAAAAQAgAAAAIgAAAGRycy9kb3ducmV2LnhtbFBLAQIUABQAAAAIAIdO4kAzLwWe&#10;OwAAADkAAAAQAAAAAAAAAAEAIAAAAAsBAABkcnMvc2hhcGV4bWwueG1sUEsFBgAAAAAGAAYAWwEA&#10;ALUDAAAAAA==&#10;" path="m98,130l63,0,0,32,98,130xe">
                      <v:path o:connectlocs="155575,206375;100012,0;0,50800;155575,206375" o:connectangles="0,0,0,0"/>
                      <v:fill on="t" focussize="0,0"/>
                      <v:stroke on="f"/>
                      <v:imagedata o:title=""/>
                      <o:lock v:ext="edit" aspectratio="f"/>
                    </v:shape>
                    <v:shape id="Freeform 43" o:spid="_x0000_s1026" o:spt="100" style="position:absolute;left:6097588;top:3046413;height:206375;width:155575;" fillcolor="#E54453" filled="t" stroked="f" coordsize="98,130" o:gfxdata="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wsn768AAAA&#10;3AAAAA8AAAAAAAAAAQAgAAAAIgAAAGRycy9kb3ducmV2LnhtbFBLAQIUABQAAAAIAIdO4kAzLwWe&#10;OwAAADkAAAAQAAAAAAAAAAEAIAAAAAsBAABkcnMvc2hhcGV4bWwueG1sUEsFBgAAAAAGAAYAWwEA&#10;ALUDAAAAAA==&#10;" path="m0,130l36,0,98,32,0,130xe">
                      <v:path o:connectlocs="0,206375;57150,0;155575,50800;0,206375" o:connectangles="0,0,0,0"/>
                      <v:fill on="t" focussize="0,0"/>
                      <v:stroke on="f"/>
                      <v:imagedata o:title=""/>
                      <o:lock v:ext="edit" aspectratio="f"/>
                    </v:shape>
                  </v:group>
                </v:group>
              </v:group>
            </w:pict>
          </mc:Fallback>
        </mc:AlternateContent>
      </w:r>
      <w:r>
        <mc:AlternateContent>
          <mc:Choice Requires="wps">
            <w:drawing>
              <wp:anchor distT="0" distB="0" distL="114300" distR="114300" simplePos="0" relativeHeight="251787264" behindDoc="0" locked="0" layoutInCell="1" allowOverlap="1">
                <wp:simplePos x="0" y="0"/>
                <wp:positionH relativeFrom="column">
                  <wp:posOffset>-15240</wp:posOffset>
                </wp:positionH>
                <wp:positionV relativeFrom="paragraph">
                  <wp:posOffset>324485</wp:posOffset>
                </wp:positionV>
                <wp:extent cx="3676650" cy="2867660"/>
                <wp:effectExtent l="0" t="0" r="0" b="0"/>
                <wp:wrapNone/>
                <wp:docPr id="408" name="文本框 12"/>
                <wp:cNvGraphicFramePr/>
                <a:graphic xmlns:a="http://schemas.openxmlformats.org/drawingml/2006/main">
                  <a:graphicData uri="http://schemas.microsoft.com/office/word/2010/wordprocessingShape">
                    <wps:wsp>
                      <wps:cNvSpPr txBox="1"/>
                      <wps:spPr>
                        <a:xfrm>
                          <a:off x="0" y="0"/>
                          <a:ext cx="3676650" cy="2867660"/>
                        </a:xfrm>
                        <a:prstGeom prst="rect">
                          <a:avLst/>
                        </a:prstGeom>
                        <a:noFill/>
                      </wps:spPr>
                      <wps:txbx>
                        <w:txbxContent>
                          <w:p>
                            <w:pPr>
                              <w:ind w:right="-153" w:rightChars="-73"/>
                              <w:jc w:val="center"/>
                              <w:rPr>
                                <w:b/>
                                <w:bCs/>
                                <w:sz w:val="24"/>
                              </w:rPr>
                            </w:pPr>
                            <w:r>
                              <w:rPr>
                                <w:rFonts w:hint="eastAsia"/>
                                <w:b/>
                                <w:bCs/>
                                <w:sz w:val="24"/>
                              </w:rPr>
                              <w:t>魅力江西秀天下</w:t>
                            </w:r>
                          </w:p>
                          <w:p>
                            <w:pPr>
                              <w:pStyle w:val="4"/>
                              <w:spacing w:line="288" w:lineRule="auto"/>
                              <w:ind w:firstLine="420" w:firstLineChars="200"/>
                              <w:jc w:val="both"/>
                              <w:rPr>
                                <w:rFonts w:ascii="楷体" w:hAnsi="楷体" w:eastAsia="楷体" w:cs="楷体"/>
                                <w:sz w:val="21"/>
                                <w:szCs w:val="21"/>
                              </w:rPr>
                            </w:pPr>
                            <w:r>
                              <w:rPr>
                                <w:rFonts w:hint="eastAsia" w:ascii="楷体" w:hAnsi="楷体" w:eastAsia="楷体" w:cs="楷体"/>
                                <w:sz w:val="21"/>
                                <w:szCs w:val="21"/>
                              </w:rPr>
                              <w:t>“十三五”以来，我省大力发展旅游业，秀美江西，风光无限。江西已经成为了越来越多人的旅游选择！</w:t>
                            </w:r>
                          </w:p>
                          <w:tbl>
                            <w:tblPr>
                              <w:tblStyle w:val="6"/>
                              <w:tblW w:w="0" w:type="auto"/>
                              <w:tblInd w:w="9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5"/>
                              <w:gridCol w:w="1375"/>
                              <w:gridCol w:w="19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年份</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游客人数</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较上一年变化幅度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2016年</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4.7亿</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FF0000"/>
                                      <w:sz w:val="21"/>
                                      <w:szCs w:val="21"/>
                                    </w:rPr>
                                    <w:t>⬆</w:t>
                                  </w:r>
                                  <w:r>
                                    <w:rPr>
                                      <w:rFonts w:hint="eastAsia" w:ascii="楷体" w:hAnsi="楷体" w:eastAsia="楷体" w:cs="楷体"/>
                                      <w:sz w:val="21"/>
                                      <w:szCs w:val="21"/>
                                    </w:rPr>
                                    <w:t>22.1％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2017年</w:t>
                                  </w:r>
                                </w:p>
                              </w:tc>
                              <w:tc>
                                <w:tcPr>
                                  <w:tcW w:w="1375" w:type="dxa"/>
                                </w:tcPr>
                                <w:p>
                                  <w:pPr>
                                    <w:pStyle w:val="4"/>
                                    <w:spacing w:line="288" w:lineRule="auto"/>
                                    <w:jc w:val="both"/>
                                    <w:rPr>
                                      <w:rFonts w:ascii="楷体" w:hAnsi="楷体" w:eastAsia="楷体" w:cs="楷体"/>
                                      <w:sz w:val="21"/>
                                      <w:szCs w:val="21"/>
                                    </w:rPr>
                                  </w:pP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FF0000"/>
                                      <w:sz w:val="21"/>
                                      <w:szCs w:val="21"/>
                                    </w:rPr>
                                    <w:t>⬆</w:t>
                                  </w:r>
                                  <w:r>
                                    <w:rPr>
                                      <w:rFonts w:hint="eastAsia" w:ascii="楷体" w:hAnsi="楷体" w:eastAsia="楷体" w:cs="楷体"/>
                                      <w:sz w:val="21"/>
                                      <w:szCs w:val="21"/>
                                    </w:rPr>
                                    <w:t>21.6％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2018年</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6.9亿</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FF0000"/>
                                      <w:sz w:val="21"/>
                                      <w:szCs w:val="21"/>
                                    </w:rPr>
                                    <w:t>⬆</w:t>
                                  </w:r>
                                  <w:r>
                                    <w:rPr>
                                      <w:rFonts w:hint="eastAsia" w:ascii="楷体" w:hAnsi="楷体" w:eastAsia="楷体" w:cs="楷体"/>
                                      <w:sz w:val="21"/>
                                      <w:szCs w:val="21"/>
                                    </w:rPr>
                                    <w:t>19.7％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2019年</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8.0亿</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FF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2020年</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5.6亿</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70AD47" w:themeColor="accent6"/>
                                      <w:sz w:val="21"/>
                                      <w:szCs w:val="21"/>
                                      <w14:textFill>
                                        <w14:solidFill>
                                          <w14:schemeClr w14:val="accent6"/>
                                        </w14:solidFill>
                                      </w14:textFill>
                                    </w:rPr>
                                    <w:t>⬇</w:t>
                                  </w:r>
                                  <w:r>
                                    <w:rPr>
                                      <w:rFonts w:hint="eastAsia" w:ascii="楷体" w:hAnsi="楷体" w:eastAsia="楷体" w:cs="楷体"/>
                                      <w:color w:val="000000" w:themeColor="text1"/>
                                      <w:sz w:val="21"/>
                                      <w:szCs w:val="21"/>
                                      <w14:textFill>
                                        <w14:solidFill>
                                          <w14:schemeClr w14:val="tx1"/>
                                        </w14:solidFill>
                                      </w14:textFill>
                                    </w:rPr>
                                    <w:t>29.7％</w:t>
                                  </w:r>
                                </w:p>
                              </w:tc>
                            </w:tr>
                          </w:tbl>
                          <w:p>
                            <w:pPr>
                              <w:pStyle w:val="4"/>
                              <w:spacing w:line="288" w:lineRule="auto"/>
                              <w:ind w:firstLine="420" w:firstLineChars="200"/>
                              <w:jc w:val="both"/>
                              <w:rPr>
                                <w:sz w:val="21"/>
                                <w:szCs w:val="21"/>
                              </w:rPr>
                            </w:pPr>
                          </w:p>
                        </w:txbxContent>
                      </wps:txbx>
                      <wps:bodyPr wrap="square" rtlCol="0" anchor="t">
                        <a:noAutofit/>
                      </wps:bodyPr>
                    </wps:wsp>
                  </a:graphicData>
                </a:graphic>
              </wp:anchor>
            </w:drawing>
          </mc:Choice>
          <mc:Fallback>
            <w:pict>
              <v:shape id="文本框 12" o:spid="_x0000_s1026" o:spt="202" type="#_x0000_t202" style="position:absolute;left:0pt;margin-left:-1.2pt;margin-top:25.55pt;height:225.8pt;width:289.5pt;z-index:251787264;mso-width-relative:page;mso-height-relative:page;" filled="f" stroked="f" coordsize="21600,21600" o:gfxdata="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hoKfX1wAAAAkBAAAPAAAAAAAAAAEAIAAAACIAAABkcnMvZG93bnJldi54&#10;bWxQSwECFAAUAAAACACHTuJA+maQDcIBAABsAwAADgAAAAAAAAABACAAAAAmAQAAZHJzL2Uyb0Rv&#10;Yy54bWxQSwUGAAAAAAYABgBZAQAAWgUAAAAA&#10;">
                <v:fill on="f" focussize="0,0"/>
                <v:stroke on="f"/>
                <v:imagedata o:title=""/>
                <o:lock v:ext="edit" aspectratio="f"/>
                <v:textbox>
                  <w:txbxContent>
                    <w:p>
                      <w:pPr>
                        <w:ind w:right="-153" w:rightChars="-73"/>
                        <w:jc w:val="center"/>
                        <w:rPr>
                          <w:b/>
                          <w:bCs/>
                          <w:sz w:val="24"/>
                        </w:rPr>
                      </w:pPr>
                      <w:r>
                        <w:rPr>
                          <w:rFonts w:hint="eastAsia"/>
                          <w:b/>
                          <w:bCs/>
                          <w:sz w:val="24"/>
                        </w:rPr>
                        <w:t>魅力江西秀天下</w:t>
                      </w:r>
                    </w:p>
                    <w:p>
                      <w:pPr>
                        <w:pStyle w:val="4"/>
                        <w:spacing w:line="288" w:lineRule="auto"/>
                        <w:ind w:firstLine="420" w:firstLineChars="200"/>
                        <w:jc w:val="both"/>
                        <w:rPr>
                          <w:rFonts w:ascii="楷体" w:hAnsi="楷体" w:eastAsia="楷体" w:cs="楷体"/>
                          <w:sz w:val="21"/>
                          <w:szCs w:val="21"/>
                        </w:rPr>
                      </w:pPr>
                      <w:r>
                        <w:rPr>
                          <w:rFonts w:hint="eastAsia" w:ascii="楷体" w:hAnsi="楷体" w:eastAsia="楷体" w:cs="楷体"/>
                          <w:sz w:val="21"/>
                          <w:szCs w:val="21"/>
                        </w:rPr>
                        <w:t>“十三五”以来，我省大力发展旅游业，秀美江西，风光无限。江西已经成为了越来越多人的旅游选择！</w:t>
                      </w:r>
                    </w:p>
                    <w:tbl>
                      <w:tblPr>
                        <w:tblStyle w:val="6"/>
                        <w:tblW w:w="0" w:type="auto"/>
                        <w:tblInd w:w="9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5"/>
                        <w:gridCol w:w="1375"/>
                        <w:gridCol w:w="19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年份</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游客人数</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较上一年变化幅度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2016年</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4.7亿</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FF0000"/>
                                <w:sz w:val="21"/>
                                <w:szCs w:val="21"/>
                              </w:rPr>
                              <w:t>⬆</w:t>
                            </w:r>
                            <w:r>
                              <w:rPr>
                                <w:rFonts w:hint="eastAsia" w:ascii="楷体" w:hAnsi="楷体" w:eastAsia="楷体" w:cs="楷体"/>
                                <w:sz w:val="21"/>
                                <w:szCs w:val="21"/>
                              </w:rPr>
                              <w:t>22.1％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2017年</w:t>
                            </w:r>
                          </w:p>
                        </w:tc>
                        <w:tc>
                          <w:tcPr>
                            <w:tcW w:w="1375" w:type="dxa"/>
                          </w:tcPr>
                          <w:p>
                            <w:pPr>
                              <w:pStyle w:val="4"/>
                              <w:spacing w:line="288" w:lineRule="auto"/>
                              <w:jc w:val="both"/>
                              <w:rPr>
                                <w:rFonts w:ascii="楷体" w:hAnsi="楷体" w:eastAsia="楷体" w:cs="楷体"/>
                                <w:sz w:val="21"/>
                                <w:szCs w:val="21"/>
                              </w:rPr>
                            </w:pP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FF0000"/>
                                <w:sz w:val="21"/>
                                <w:szCs w:val="21"/>
                              </w:rPr>
                              <w:t>⬆</w:t>
                            </w:r>
                            <w:r>
                              <w:rPr>
                                <w:rFonts w:hint="eastAsia" w:ascii="楷体" w:hAnsi="楷体" w:eastAsia="楷体" w:cs="楷体"/>
                                <w:sz w:val="21"/>
                                <w:szCs w:val="21"/>
                              </w:rPr>
                              <w:t>21.6％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2018年</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6.9亿</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FF0000"/>
                                <w:sz w:val="21"/>
                                <w:szCs w:val="21"/>
                              </w:rPr>
                              <w:t>⬆</w:t>
                            </w:r>
                            <w:r>
                              <w:rPr>
                                <w:rFonts w:hint="eastAsia" w:ascii="楷体" w:hAnsi="楷体" w:eastAsia="楷体" w:cs="楷体"/>
                                <w:sz w:val="21"/>
                                <w:szCs w:val="21"/>
                              </w:rPr>
                              <w:t>19.7％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2019年</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8.0亿</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FF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2020年</w:t>
                            </w:r>
                          </w:p>
                        </w:tc>
                        <w:tc>
                          <w:tcPr>
                            <w:tcW w:w="1375" w:type="dxa"/>
                          </w:tcPr>
                          <w:p>
                            <w:pPr>
                              <w:pStyle w:val="4"/>
                              <w:spacing w:line="288" w:lineRule="auto"/>
                              <w:jc w:val="both"/>
                              <w:rPr>
                                <w:rFonts w:ascii="楷体" w:hAnsi="楷体" w:eastAsia="楷体" w:cs="楷体"/>
                                <w:sz w:val="21"/>
                                <w:szCs w:val="21"/>
                              </w:rPr>
                            </w:pPr>
                            <w:r>
                              <w:rPr>
                                <w:rFonts w:hint="eastAsia" w:ascii="楷体" w:hAnsi="楷体" w:eastAsia="楷体" w:cs="楷体"/>
                                <w:sz w:val="21"/>
                                <w:szCs w:val="21"/>
                              </w:rPr>
                              <w:t>5.6亿</w:t>
                            </w:r>
                          </w:p>
                        </w:tc>
                        <w:tc>
                          <w:tcPr>
                            <w:tcW w:w="1914" w:type="dxa"/>
                          </w:tcPr>
                          <w:p>
                            <w:pPr>
                              <w:pStyle w:val="4"/>
                              <w:spacing w:line="288" w:lineRule="auto"/>
                              <w:jc w:val="both"/>
                              <w:rPr>
                                <w:rFonts w:ascii="楷体" w:hAnsi="楷体" w:eastAsia="楷体" w:cs="楷体"/>
                                <w:sz w:val="21"/>
                                <w:szCs w:val="21"/>
                              </w:rPr>
                            </w:pPr>
                            <w:r>
                              <w:rPr>
                                <w:rFonts w:hint="eastAsia" w:ascii="楷体" w:hAnsi="楷体" w:eastAsia="楷体" w:cs="楷体"/>
                                <w:color w:val="70AD47" w:themeColor="accent6"/>
                                <w:sz w:val="21"/>
                                <w:szCs w:val="21"/>
                                <w14:textFill>
                                  <w14:solidFill>
                                    <w14:schemeClr w14:val="accent6"/>
                                  </w14:solidFill>
                                </w14:textFill>
                              </w:rPr>
                              <w:t>⬇</w:t>
                            </w:r>
                            <w:r>
                              <w:rPr>
                                <w:rFonts w:hint="eastAsia" w:ascii="楷体" w:hAnsi="楷体" w:eastAsia="楷体" w:cs="楷体"/>
                                <w:color w:val="000000" w:themeColor="text1"/>
                                <w:sz w:val="21"/>
                                <w:szCs w:val="21"/>
                                <w14:textFill>
                                  <w14:solidFill>
                                    <w14:schemeClr w14:val="tx1"/>
                                  </w14:solidFill>
                                </w14:textFill>
                              </w:rPr>
                              <w:t>29.7％</w:t>
                            </w:r>
                          </w:p>
                        </w:tc>
                      </w:tr>
                    </w:tbl>
                    <w:p>
                      <w:pPr>
                        <w:pStyle w:val="4"/>
                        <w:spacing w:line="288" w:lineRule="auto"/>
                        <w:ind w:firstLine="420" w:firstLineChars="200"/>
                        <w:jc w:val="both"/>
                        <w:rPr>
                          <w:sz w:val="21"/>
                          <w:szCs w:val="21"/>
                        </w:rPr>
                      </w:pPr>
                    </w:p>
                  </w:txbxContent>
                </v:textbox>
              </v:shape>
            </w:pict>
          </mc:Fallback>
        </mc:AlternateContent>
      </w:r>
    </w:p>
    <w:p>
      <w:pPr>
        <w:spacing w:line="360" w:lineRule="auto"/>
        <w:rPr>
          <w:rFonts w:ascii="宋体" w:hAnsi="宋体" w:cs="宋体"/>
          <w:b/>
          <w:bCs/>
          <w:sz w:val="28"/>
          <w:szCs w:val="28"/>
        </w:rPr>
      </w:pPr>
      <w:r>
        <w:rPr>
          <w:rFonts w:hint="eastAsia" w:ascii="宋体" w:hAnsi="宋体" w:cs="宋体"/>
          <w:b/>
          <w:bCs/>
          <w:sz w:val="24"/>
        </w:rPr>
        <w:t xml:space="preserve">                                                   </w:t>
      </w:r>
      <w:r>
        <w:rPr>
          <w:rFonts w:hint="eastAsia" w:ascii="宋体" w:hAnsi="宋体" w:cs="宋体"/>
          <w:b/>
          <w:bCs/>
          <w:sz w:val="28"/>
          <w:szCs w:val="28"/>
        </w:rPr>
        <w:t xml:space="preserve"> </w:t>
      </w:r>
    </w:p>
    <w:p>
      <w:pPr>
        <w:spacing w:line="360" w:lineRule="auto"/>
        <w:rPr>
          <w:rFonts w:ascii="宋体" w:hAnsi="宋体" w:cs="宋体"/>
          <w:b/>
          <w:bCs/>
          <w:sz w:val="28"/>
          <w:szCs w:val="28"/>
        </w:rPr>
      </w:pPr>
      <w:r>
        <w:rPr>
          <w:rFonts w:ascii="宋体" w:hAnsi="宋体" w:eastAsia="宋体" w:cs="宋体"/>
          <w:sz w:val="24"/>
        </w:rPr>
        <w:drawing>
          <wp:anchor distT="0" distB="0" distL="114300" distR="114300" simplePos="0" relativeHeight="251785216" behindDoc="0" locked="0" layoutInCell="1" allowOverlap="1">
            <wp:simplePos x="0" y="0"/>
            <wp:positionH relativeFrom="column">
              <wp:posOffset>3788410</wp:posOffset>
            </wp:positionH>
            <wp:positionV relativeFrom="paragraph">
              <wp:posOffset>122555</wp:posOffset>
            </wp:positionV>
            <wp:extent cx="1870710" cy="1576070"/>
            <wp:effectExtent l="9525" t="9525" r="9525" b="14605"/>
            <wp:wrapSquare wrapText="bothSides"/>
            <wp:docPr id="2"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descr="IMG_256"/>
                    <pic:cNvPicPr>
                      <a:picLocks noChangeAspect="1"/>
                    </pic:cNvPicPr>
                  </pic:nvPicPr>
                  <pic:blipFill>
                    <a:blip r:embed="rId68"/>
                    <a:srcRect b="6504"/>
                    <a:stretch>
                      <a:fillRect/>
                    </a:stretch>
                  </pic:blipFill>
                  <pic:spPr>
                    <a:xfrm>
                      <a:off x="0" y="0"/>
                      <a:ext cx="1870710" cy="1576070"/>
                    </a:xfrm>
                    <a:prstGeom prst="rect">
                      <a:avLst/>
                    </a:prstGeom>
                    <a:noFill/>
                    <a:ln w="9525">
                      <a:solidFill>
                        <a:srgbClr val="0000FF"/>
                      </a:solidFill>
                    </a:ln>
                  </pic:spPr>
                </pic:pic>
              </a:graphicData>
            </a:graphic>
          </wp:anchor>
        </w:drawing>
      </w:r>
    </w:p>
    <w:p>
      <w:pPr>
        <w:spacing w:line="360" w:lineRule="auto"/>
        <w:rPr>
          <w:rFonts w:ascii="宋体" w:hAnsi="宋体" w:cs="宋体"/>
          <w:b/>
          <w:bCs/>
          <w:sz w:val="28"/>
          <w:szCs w:val="28"/>
        </w:rPr>
      </w:pPr>
    </w:p>
    <w:p>
      <w:pPr>
        <w:spacing w:line="360" w:lineRule="auto"/>
        <w:rPr>
          <w:rFonts w:ascii="宋体" w:hAnsi="宋体" w:cs="宋体"/>
          <w:b/>
          <w:bCs/>
          <w:sz w:val="28"/>
          <w:szCs w:val="28"/>
        </w:rPr>
      </w:pPr>
    </w:p>
    <w:p>
      <w:pPr>
        <w:spacing w:line="360" w:lineRule="auto"/>
        <w:rPr>
          <w:rFonts w:ascii="宋体" w:hAnsi="宋体" w:cs="宋体"/>
          <w:b/>
          <w:bCs/>
          <w:sz w:val="28"/>
          <w:szCs w:val="28"/>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w:t>1、请将表格数据填写完整。（保留小数点后一位）</w:t>
      </w:r>
    </w:p>
    <w:p>
      <w:pPr>
        <w:spacing w:line="360" w:lineRule="auto"/>
        <w:rPr>
          <w:rFonts w:ascii="宋体" w:hAnsi="宋体" w:eastAsia="宋体" w:cs="宋体"/>
          <w:sz w:val="24"/>
        </w:rPr>
      </w:pPr>
      <w:r>
        <w:rPr>
          <w:sz w:val="24"/>
        </w:rPr>
        <mc:AlternateContent>
          <mc:Choice Requires="wps">
            <w:drawing>
              <wp:anchor distT="0" distB="0" distL="114300" distR="114300" simplePos="0" relativeHeight="251789312" behindDoc="0" locked="0" layoutInCell="1" allowOverlap="1">
                <wp:simplePos x="0" y="0"/>
                <wp:positionH relativeFrom="column">
                  <wp:posOffset>4077970</wp:posOffset>
                </wp:positionH>
                <wp:positionV relativeFrom="paragraph">
                  <wp:posOffset>816610</wp:posOffset>
                </wp:positionV>
                <wp:extent cx="1226820" cy="5080"/>
                <wp:effectExtent l="0" t="0" r="0" b="0"/>
                <wp:wrapNone/>
                <wp:docPr id="426" name="直接连接符 426"/>
                <wp:cNvGraphicFramePr/>
                <a:graphic xmlns:a="http://schemas.openxmlformats.org/drawingml/2006/main">
                  <a:graphicData uri="http://schemas.microsoft.com/office/word/2010/wordprocessingShape">
                    <wps:wsp>
                      <wps:cNvCnPr/>
                      <wps:spPr>
                        <a:xfrm>
                          <a:off x="4657090" y="6490970"/>
                          <a:ext cx="1226820" cy="5080"/>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21.1pt;margin-top:64.3pt;height:0.4pt;width:96.6pt;z-index:251789312;mso-width-relative:page;mso-height-relative:page;" filled="f" stroked="t" coordsize="21600,21600" o:gfxdata="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UTPD/aAAAACwEAAA8AAAAAAAAAAQAgAAAAIgAAAGRycy9kb3ducmV2LnhtbFBL&#10;AQIUABQAAAAIAIdO4kDE69x19AEAAMUDAAAOAAAAAAAAAAEAIAAAACkBAABkcnMvZTJvRG9jLnht&#10;bFBLBQYAAAAABgAGAFkBAACPBQAAAAA=&#10;">
                <v:fill on="f" focussize="0,0"/>
                <v:stroke weight="1pt" color="#000000 [3213]" miterlimit="8" joinstyle="miter"/>
                <v:imagedata o:title=""/>
                <o:lock v:ext="edit" aspectratio="f"/>
              </v:line>
            </w:pict>
          </mc:Fallback>
        </mc:AlternateContent>
      </w:r>
      <w:r>
        <w:rPr>
          <w:rFonts w:hint="eastAsia" w:ascii="宋体" w:hAnsi="宋体" w:eastAsia="宋体" w:cs="宋体"/>
          <w:sz w:val="24"/>
        </w:rPr>
        <w:t>2、2016年我省接待游客人数比上年增长了22.11％，这里是把（            ）看作单位“1”；2020年，全省接待游客数量下降29.7％，这里是把（            ）看作单位“1”，你认为2020年游客人数骤减的原因可能是：</w:t>
      </w:r>
    </w:p>
    <w:p>
      <w:pPr>
        <w:spacing w:line="360" w:lineRule="auto"/>
        <w:rPr>
          <w:rFonts w:ascii="宋体" w:hAnsi="宋体" w:eastAsia="宋体" w:cs="宋体"/>
          <w:sz w:val="24"/>
        </w:rPr>
      </w:pPr>
      <w:r>
        <w:rPr>
          <w:sz w:val="24"/>
        </w:rPr>
        <mc:AlternateContent>
          <mc:Choice Requires="wps">
            <w:drawing>
              <wp:anchor distT="0" distB="0" distL="114300" distR="114300" simplePos="0" relativeHeight="251790336" behindDoc="0" locked="0" layoutInCell="1" allowOverlap="1">
                <wp:simplePos x="0" y="0"/>
                <wp:positionH relativeFrom="column">
                  <wp:posOffset>62230</wp:posOffset>
                </wp:positionH>
                <wp:positionV relativeFrom="paragraph">
                  <wp:posOffset>318770</wp:posOffset>
                </wp:positionV>
                <wp:extent cx="5334000" cy="7620"/>
                <wp:effectExtent l="0" t="6350" r="0" b="8890"/>
                <wp:wrapNone/>
                <wp:docPr id="443" name="直接连接符 443"/>
                <wp:cNvGraphicFramePr/>
                <a:graphic xmlns:a="http://schemas.openxmlformats.org/drawingml/2006/main">
                  <a:graphicData uri="http://schemas.microsoft.com/office/word/2010/wordprocessingShape">
                    <wps:wsp>
                      <wps:cNvCnPr/>
                      <wps:spPr>
                        <a:xfrm flipV="1">
                          <a:off x="0" y="0"/>
                          <a:ext cx="5334000" cy="7620"/>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4.9pt;margin-top:25.1pt;height:0.6pt;width:420pt;z-index:251790336;mso-width-relative:page;mso-height-relative:page;" filled="f" stroked="t" coordsize="21600,21600" o:gfxdata="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zLNC/tMAAAAHAQAADwAAAAAAAAABACAAAAAiAAAAZHJzL2Rvd25yZXYueG1sUEsBAhQAFAAAAAgA&#10;h07iQFAB6/HxAQAAwwMAAA4AAAAAAAAAAQAgAAAAIgEAAGRycy9lMm9Eb2MueG1sUEsFBgAAAAAG&#10;AAYAWQEAAIUFAAAAAA==&#10;">
                <v:fill on="f" focussize="0,0"/>
                <v:stroke weight="1pt" color="#000000 [3213]" miterlimit="8" joinstyle="miter"/>
                <v:imagedata o:title=""/>
                <o:lock v:ext="edit" aspectratio="f"/>
              </v:line>
            </w:pict>
          </mc:Fallback>
        </mc:AlternateContent>
      </w:r>
    </w:p>
    <w:p>
      <w:pPr>
        <w:spacing w:line="360" w:lineRule="auto"/>
        <w:rPr>
          <w:rFonts w:ascii="宋体" w:hAnsi="宋体" w:eastAsia="宋体" w:cs="宋体"/>
          <w:sz w:val="24"/>
        </w:rPr>
      </w:pPr>
    </w:p>
    <w:p>
      <w:pPr>
        <w:numPr>
          <w:ilvl w:val="0"/>
          <w:numId w:val="8"/>
        </w:numPr>
        <w:spacing w:line="360" w:lineRule="auto"/>
        <w:rPr>
          <w:rFonts w:ascii="宋体" w:hAnsi="宋体" w:eastAsia="宋体" w:cs="宋体"/>
          <w:sz w:val="24"/>
        </w:rPr>
      </w:pPr>
      <w:r>
        <w:drawing>
          <wp:anchor distT="0" distB="0" distL="114300" distR="114300" simplePos="0" relativeHeight="251796480" behindDoc="0" locked="0" layoutInCell="1" allowOverlap="1">
            <wp:simplePos x="0" y="0"/>
            <wp:positionH relativeFrom="column">
              <wp:posOffset>4494530</wp:posOffset>
            </wp:positionH>
            <wp:positionV relativeFrom="paragraph">
              <wp:posOffset>1149350</wp:posOffset>
            </wp:positionV>
            <wp:extent cx="1803400" cy="660400"/>
            <wp:effectExtent l="0" t="0" r="0" b="10160"/>
            <wp:wrapNone/>
            <wp:docPr id="509" name="图片 2" descr="展板_画板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2" descr="展板_画板 1"/>
                    <pic:cNvPicPr>
                      <a:picLocks noChangeAspect="1"/>
                    </pic:cNvPicPr>
                  </pic:nvPicPr>
                  <pic:blipFill>
                    <a:blip r:embed="rId69">
                      <a:extLst>
                        <a:ext uri="{96DAC541-7B7A-43D3-8B79-37D633B846F1}">
                          <asvg:svgBlip xmlns:asvg="http://schemas.microsoft.com/office/drawing/2016/SVG/main" r:embed="rId70"/>
                        </a:ext>
                      </a:extLst>
                    </a:blip>
                    <a:stretch>
                      <a:fillRect/>
                    </a:stretch>
                  </pic:blipFill>
                  <pic:spPr>
                    <a:xfrm>
                      <a:off x="0" y="0"/>
                      <a:ext cx="1803400" cy="660400"/>
                    </a:xfrm>
                    <a:prstGeom prst="rect">
                      <a:avLst/>
                    </a:prstGeom>
                  </pic:spPr>
                </pic:pic>
              </a:graphicData>
            </a:graphic>
          </wp:anchor>
        </w:drawing>
      </w:r>
      <w:r>
        <w:rPr>
          <w:rFonts w:hint="eastAsia" w:ascii="宋体" w:hAnsi="宋体" w:eastAsia="宋体" w:cs="宋体"/>
          <w:sz w:val="24"/>
        </w:rPr>
        <w:t>根据材料，2016年全省接待游客人数相较于2015年增长了约22％，2017年相较于2016年游客人数又增长了约22％，所以小明推断：2017年游客人数相较于2015增长了约44％。你同意这个观点吗？用自己喜欢的方式说明理由。</w:t>
      </w:r>
    </w:p>
    <w:p>
      <w:pPr>
        <w:spacing w:line="360" w:lineRule="auto"/>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51776" behindDoc="0" locked="0" layoutInCell="1" allowOverlap="1">
                <wp:simplePos x="0" y="0"/>
                <wp:positionH relativeFrom="column">
                  <wp:posOffset>2526665</wp:posOffset>
                </wp:positionH>
                <wp:positionV relativeFrom="paragraph">
                  <wp:posOffset>788035</wp:posOffset>
                </wp:positionV>
                <wp:extent cx="365760" cy="278130"/>
                <wp:effectExtent l="0" t="0" r="0" b="0"/>
                <wp:wrapNone/>
                <wp:docPr id="324" name="文本框 324"/>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95pt;margin-top:62.05pt;height:21.9pt;width:28.8pt;z-index:251851776;mso-width-relative:page;mso-height-relative:page;" filled="f" stroked="f" coordsize="21600,21600" o:gfxdata="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e5mujbAAAACwEAAA8AAAAAAAAAAQAgAAAAIgAA&#10;AGRycy9kb3ducmV2LnhtbFBLAQIUABQAAAAIAIdO4kDZtYl3PgIAAGkEAAAOAAAAAAAAAAEAIAAA&#10;ACoBAABkcnMvZTJvRG9jLnhtbFBLBQYAAAAABgAGAFkBAADaBQAAAAA=&#10;">
                <v:fill on="f" focussize="0,0"/>
                <v:stroke on="f" weight="0.5pt"/>
                <v:imagedata o:title=""/>
                <o:lock v:ext="edit" aspectratio="f"/>
                <v:textbox>
                  <w:txbxContent>
                    <w:p>
                      <w:pPr>
                        <w:rPr>
                          <w:sz w:val="24"/>
                        </w:rPr>
                      </w:pPr>
                      <w:r>
                        <w:rPr>
                          <w:rFonts w:hint="eastAsia"/>
                          <w:sz w:val="24"/>
                        </w:rPr>
                        <w:t>23</w:t>
                      </w:r>
                    </w:p>
                  </w:txbxContent>
                </v:textbox>
              </v:shape>
            </w:pict>
          </mc:Fallback>
        </mc:AlternateContent>
      </w:r>
      <w:r>
        <w:rPr>
          <w:rFonts w:hint="eastAsia" w:ascii="宋体" w:hAnsi="宋体" w:eastAsia="宋体" w:cs="宋体"/>
          <w:sz w:val="28"/>
          <w:szCs w:val="36"/>
        </w:rPr>
        <w:drawing>
          <wp:anchor distT="0" distB="0" distL="114300" distR="114300" simplePos="0" relativeHeight="251791360" behindDoc="1" locked="0" layoutInCell="1" allowOverlap="1">
            <wp:simplePos x="0" y="0"/>
            <wp:positionH relativeFrom="column">
              <wp:posOffset>-1174750</wp:posOffset>
            </wp:positionH>
            <wp:positionV relativeFrom="page">
              <wp:posOffset>20955</wp:posOffset>
            </wp:positionV>
            <wp:extent cx="7548245" cy="10676890"/>
            <wp:effectExtent l="0" t="0" r="10795" b="6350"/>
            <wp:wrapNone/>
            <wp:docPr id="199" name="图片 9"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9"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p>
    <w:p>
      <w:pPr>
        <w:spacing w:line="360" w:lineRule="auto"/>
        <w:rPr>
          <w:rFonts w:ascii="宋体" w:hAnsi="宋体" w:eastAsia="宋体" w:cs="宋体"/>
          <w:sz w:val="24"/>
        </w:rPr>
      </w:pPr>
      <w:r>
        <w:rPr>
          <w:rFonts w:hint="eastAsia" w:ascii="宋体" w:hAnsi="宋体" w:eastAsia="宋体" w:cs="宋体"/>
          <w:sz w:val="28"/>
          <w:szCs w:val="36"/>
        </w:rPr>
        <w:drawing>
          <wp:anchor distT="0" distB="0" distL="114300" distR="114300" simplePos="0" relativeHeight="251814912" behindDoc="1" locked="0" layoutInCell="1" allowOverlap="1">
            <wp:simplePos x="0" y="0"/>
            <wp:positionH relativeFrom="column">
              <wp:posOffset>-1174750</wp:posOffset>
            </wp:positionH>
            <wp:positionV relativeFrom="page">
              <wp:posOffset>81915</wp:posOffset>
            </wp:positionV>
            <wp:extent cx="7548245" cy="10676890"/>
            <wp:effectExtent l="0" t="0" r="10795" b="6350"/>
            <wp:wrapNone/>
            <wp:docPr id="534" name="图片 9"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9"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r>
        <mc:AlternateContent>
          <mc:Choice Requires="wpg">
            <w:drawing>
              <wp:anchor distT="0" distB="0" distL="114300" distR="114300" simplePos="0" relativeHeight="251793408" behindDoc="0" locked="0" layoutInCell="1" allowOverlap="1">
                <wp:simplePos x="0" y="0"/>
                <wp:positionH relativeFrom="column">
                  <wp:posOffset>1482725</wp:posOffset>
                </wp:positionH>
                <wp:positionV relativeFrom="paragraph">
                  <wp:posOffset>-628015</wp:posOffset>
                </wp:positionV>
                <wp:extent cx="3618230" cy="779145"/>
                <wp:effectExtent l="0" t="0" r="0" b="0"/>
                <wp:wrapNone/>
                <wp:docPr id="200" name="组合 200"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3618230" cy="779145"/>
                          <a:chOff x="4645" y="2667"/>
                          <a:chExt cx="7369" cy="4526"/>
                        </a:xfrm>
                        <a:effectLst/>
                      </wpg:grpSpPr>
                      <pic:pic xmlns:pic="http://schemas.openxmlformats.org/drawingml/2006/picture">
                        <pic:nvPicPr>
                          <pic:cNvPr id="467"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645" y="2667"/>
                            <a:ext cx="7142" cy="4526"/>
                          </a:xfrm>
                          <a:prstGeom prst="rect">
                            <a:avLst/>
                          </a:prstGeom>
                          <a:noFill/>
                          <a:effectLst/>
                        </pic:spPr>
                      </pic:pic>
                      <wps:wsp>
                        <wps:cNvPr id="497" name="文本框 2"/>
                        <wps:cNvSpPr txBox="1"/>
                        <wps:spPr>
                          <a:xfrm>
                            <a:off x="4926" y="4224"/>
                            <a:ext cx="7088" cy="1881"/>
                          </a:xfrm>
                          <a:prstGeom prst="rect">
                            <a:avLst/>
                          </a:prstGeom>
                          <a:noFill/>
                          <a:ln>
                            <a:noFill/>
                          </a:ln>
                          <a:effectLst/>
                        </wps:spPr>
                        <wps:txbx>
                          <w:txbxContent>
                            <w:p>
                              <w:pPr>
                                <w:rPr>
                                  <w:rFonts w:ascii="楷体" w:hAnsi="楷体" w:eastAsia="楷体" w:cs="楷体"/>
                                  <w:b/>
                                  <w:bCs/>
                                  <w:sz w:val="24"/>
                                </w:rPr>
                              </w:pPr>
                              <w:r>
                                <w:rPr>
                                  <w:rFonts w:hint="eastAsia" w:ascii="楷体" w:hAnsi="楷体" w:eastAsia="楷体" w:cs="楷体"/>
                                  <w:b/>
                                  <w:bCs/>
                                  <w:sz w:val="24"/>
                                </w:rPr>
                                <w:t>旅游纪念品也是一个城市的移动特色名片哦</w:t>
                              </w:r>
                            </w:p>
                            <w:p/>
                          </w:txbxContent>
                        </wps:txbx>
                        <wps:bodyPr wrap="square" rtlCol="0">
                          <a:noAutofit/>
                        </wps:bodyPr>
                      </wps:wsp>
                    </wpg:wgp>
                  </a:graphicData>
                </a:graphic>
              </wp:anchor>
            </w:drawing>
          </mc:Choice>
          <mc:Fallback>
            <w:pict>
              <v:group id="_x0000_s1026" o:spid="_x0000_s1026" o:spt="203" alt="7b0a202020202274657874626f78223a20227b5c2263617465676f72795f69645c223a31303531302c5c2269645c223a32303233353138347d220a7d0a" style="position:absolute;left:0pt;margin-left:116.75pt;margin-top:-49.45pt;height:61.35pt;width:284.9pt;z-index:251793408;mso-width-relative:page;mso-height-relative:page;" coordorigin="4645,2667" coordsize="7369,4526" o:gfxdata="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">
                <o:lock v:ext="edit" aspectratio="f"/>
                <v:shape id="图片 1" o:spid="_x0000_s1026" o:spt="75" alt="气泡" type="#_x0000_t75" style="position:absolute;left:4645;top:2667;height:4526;width:7142;" filled="f" o:preferrelative="t" stroked="f" coordsize="21600,21600" o:gfxdata="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73tZG&#10;wAAAANwAAAAPAAAAAAAAAAEAIAAAACIAAABkcnMvZG93bnJldi54bWxQSwECFAAUAAAACACHTuJA&#10;My8FnjsAAAA5AAAAEAAAAAAAAAABACAAAAAPAQAAZHJzL3NoYXBleG1sLnhtbFBLBQYAAAAABgAG&#10;AFsBAAC5AwAAAAA=&#10;">
                  <v:fill on="f" focussize="0,0"/>
                  <v:stroke on="f"/>
                  <v:imagedata r:id="rId71" o:title=""/>
                  <o:lock v:ext="edit" aspectratio="t"/>
                </v:shape>
                <v:shape id="文本框 2" o:spid="_x0000_s1026" o:spt="202" type="#_x0000_t202" style="position:absolute;left:4926;top:4224;height:1881;width:7088;" filled="f" stroked="f" coordsize="21600,21600" o:gfxdata="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IO2G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rFonts w:ascii="楷体" w:hAnsi="楷体" w:eastAsia="楷体" w:cs="楷体"/>
                            <w:b/>
                            <w:bCs/>
                            <w:sz w:val="24"/>
                          </w:rPr>
                        </w:pPr>
                        <w:r>
                          <w:rPr>
                            <w:rFonts w:hint="eastAsia" w:ascii="楷体" w:hAnsi="楷体" w:eastAsia="楷体" w:cs="楷体"/>
                            <w:b/>
                            <w:bCs/>
                            <w:sz w:val="24"/>
                          </w:rPr>
                          <w:t>旅游纪念品也是一个城市的移动特色名片哦</w:t>
                        </w:r>
                      </w:p>
                      <w:p/>
                    </w:txbxContent>
                  </v:textbox>
                </v:shape>
              </v:group>
            </w:pict>
          </mc:Fallback>
        </mc:AlternateContent>
      </w:r>
      <w:r>
        <w:rPr>
          <w:rFonts w:ascii="宋体" w:hAnsi="宋体" w:eastAsia="宋体" w:cs="宋体"/>
          <w:sz w:val="24"/>
        </w:rPr>
        <w:drawing>
          <wp:anchor distT="0" distB="0" distL="114300" distR="114300" simplePos="0" relativeHeight="251788288" behindDoc="0" locked="0" layoutInCell="1" allowOverlap="1">
            <wp:simplePos x="0" y="0"/>
            <wp:positionH relativeFrom="column">
              <wp:posOffset>4392295</wp:posOffset>
            </wp:positionH>
            <wp:positionV relativeFrom="paragraph">
              <wp:posOffset>15240</wp:posOffset>
            </wp:positionV>
            <wp:extent cx="1318895" cy="1990725"/>
            <wp:effectExtent l="0" t="0" r="6985" b="5715"/>
            <wp:wrapSquare wrapText="bothSides"/>
            <wp:docPr id="500" name="图片 16" descr="7b0a20202020227069636672616d65646573223a20222670666d383432303233333035392626737074313131262662647431303026267764743235353026220a7d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16" descr="7b0a20202020227069636672616d65646573223a20222670666d383432303233333035392626737074313131262662647431303026267764743235353026220a7d0a"/>
                    <pic:cNvPicPr>
                      <a:picLocks noChangeAspect="1"/>
                    </pic:cNvPicPr>
                  </pic:nvPicPr>
                  <pic:blipFill>
                    <a:blip r:embed="rId72">
                      <a:extLst>
                        <a:ext uri="{BEBA8EAE-BF5A-486C-A8C5-ECC9F3942E4B}">
                          <a14:imgProps xmlns:a14="http://schemas.microsoft.com/office/drawing/2010/main">
                            <a14:imgLayer r:embed="rId73"/>
                          </a14:imgProps>
                        </a:ext>
                      </a:extLst>
                    </a:blip>
                    <a:srcRect/>
                    <a:stretch>
                      <a:fillRect/>
                    </a:stretch>
                  </pic:blipFill>
                  <pic:spPr>
                    <a:xfrm>
                      <a:off x="0" y="0"/>
                      <a:ext cx="1318895" cy="1990725"/>
                    </a:xfrm>
                    <a:prstGeom prst="rect">
                      <a:avLst/>
                    </a:prstGeom>
                    <a:ln>
                      <a:noFill/>
                    </a:ln>
                  </pic:spPr>
                </pic:pic>
              </a:graphicData>
            </a:graphic>
          </wp:anchor>
        </w:drawing>
      </w:r>
      <w:r>
        <w:rPr>
          <w:rFonts w:hint="eastAsia" w:ascii="宋体" w:hAnsi="宋体" w:eastAsia="宋体" w:cs="宋体"/>
          <w:sz w:val="24"/>
        </w:rPr>
        <w:t xml:space="preserve">4、为了吸引游客，节假日景区特色礼品、纪念品会推出优惠活动。                            </w:t>
      </w:r>
    </w:p>
    <w:p>
      <w:pPr>
        <w:spacing w:line="360" w:lineRule="auto"/>
        <w:rPr>
          <w:rFonts w:ascii="宋体" w:hAnsi="宋体" w:eastAsia="宋体" w:cs="宋体"/>
          <w:sz w:val="24"/>
        </w:rPr>
      </w:pPr>
      <w:r>
        <w:rPr>
          <w:rFonts w:hint="eastAsia" w:ascii="宋体" w:hAnsi="宋体" w:eastAsia="宋体" w:cs="宋体"/>
          <w:sz w:val="24"/>
        </w:rPr>
        <w:t>（1）某款景德镇青花瓷先涨价10％后又降价10％，现在这款青花瓷的价格比原来是不变，涨了还是降了？如果有变化，涨跌幅度是多少？</w: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w:t>（2）在景德镇举办“瓷器博览会”期间，这款青花瓷如果连续降价10％，两次降价后共降价百分之几？</w:t>
      </w:r>
    </w:p>
    <w:p>
      <w:pPr>
        <w:spacing w:line="360" w:lineRule="auto"/>
        <w:rPr>
          <w:rFonts w:ascii="宋体" w:hAnsi="宋体" w:eastAsia="宋体" w:cs="宋体"/>
          <w:sz w:val="24"/>
        </w:rPr>
      </w:pPr>
    </w:p>
    <w:p>
      <w:pPr>
        <w:spacing w:line="360" w:lineRule="auto"/>
        <w:rPr>
          <w:rFonts w:ascii="楷体" w:hAnsi="楷体" w:eastAsia="楷体" w:cs="楷体"/>
          <w:sz w:val="24"/>
        </w:rPr>
      </w:pPr>
      <w:r>
        <w:rPr>
          <w:rFonts w:hint="eastAsia" w:ascii="宋体" w:hAnsi="宋体" w:eastAsia="宋体" w:cs="宋体"/>
          <w:sz w:val="24"/>
        </w:rPr>
        <w:t xml:space="preserve">                                   </w:t>
      </w:r>
    </w:p>
    <w:p>
      <w:pPr>
        <w:spacing w:line="360" w:lineRule="auto"/>
        <w:rPr>
          <w:rFonts w:ascii="宋体" w:hAnsi="宋体" w:eastAsia="宋体" w:cs="宋体"/>
          <w:sz w:val="24"/>
        </w:rPr>
      </w:pPr>
    </w:p>
    <w:p>
      <w:pPr>
        <w:spacing w:line="360" w:lineRule="auto"/>
        <w:rPr>
          <w:rFonts w:ascii="宋体" w:hAnsi="宋体" w:eastAsia="宋体" w:cs="宋体"/>
          <w:sz w:val="24"/>
        </w:rPr>
      </w:pPr>
      <w:r>
        <w:rPr>
          <w:rFonts w:ascii="宋体" w:hAnsi="宋体" w:eastAsia="宋体" w:cs="宋体"/>
          <w:sz w:val="24"/>
        </w:rPr>
        <w:drawing>
          <wp:anchor distT="0" distB="0" distL="114300" distR="114300" simplePos="0" relativeHeight="251794432" behindDoc="0" locked="0" layoutInCell="1" allowOverlap="1">
            <wp:simplePos x="0" y="0"/>
            <wp:positionH relativeFrom="column">
              <wp:posOffset>-533400</wp:posOffset>
            </wp:positionH>
            <wp:positionV relativeFrom="paragraph">
              <wp:posOffset>129540</wp:posOffset>
            </wp:positionV>
            <wp:extent cx="2198370" cy="1676400"/>
            <wp:effectExtent l="0" t="0" r="11430" b="0"/>
            <wp:wrapSquare wrapText="bothSides"/>
            <wp:docPr id="515" name="图片 15" descr="7b0a20202020227069636672616d65646573223a20222670666d383732303636363332322626737074313131262662647431303026267764743235353026220a7d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15" descr="7b0a20202020227069636672616d65646573223a20222670666d383732303636363332322626737074313131262662647431303026267764743235353026220a7d0a"/>
                    <pic:cNvPicPr>
                      <a:picLocks noChangeAspect="1"/>
                    </pic:cNvPicPr>
                  </pic:nvPicPr>
                  <pic:blipFill>
                    <a:blip r:embed="rId74">
                      <a:extLst>
                        <a:ext uri="{BEBA8EAE-BF5A-486C-A8C5-ECC9F3942E4B}">
                          <a14:imgProps xmlns:a14="http://schemas.microsoft.com/office/drawing/2010/main">
                            <a14:imgLayer r:embed="rId75"/>
                          </a14:imgProps>
                        </a:ext>
                      </a:extLst>
                    </a:blip>
                    <a:srcRect/>
                    <a:stretch>
                      <a:fillRect/>
                    </a:stretch>
                  </pic:blipFill>
                  <pic:spPr>
                    <a:xfrm>
                      <a:off x="0" y="0"/>
                      <a:ext cx="2198370" cy="1676400"/>
                    </a:xfrm>
                    <a:prstGeom prst="rect">
                      <a:avLst/>
                    </a:prstGeom>
                    <a:noFill/>
                    <a:ln w="9525">
                      <a:noFill/>
                    </a:ln>
                  </pic:spPr>
                </pic:pic>
              </a:graphicData>
            </a:graphic>
          </wp:anchor>
        </w:drawing>
      </w:r>
      <w:r>
        <w:rPr>
          <w:rFonts w:hint="eastAsia" w:ascii="宋体" w:hAnsi="宋体" w:eastAsia="宋体" w:cs="宋体"/>
          <w:sz w:val="24"/>
        </w:rPr>
        <w:t>5、赣州脐橙丰收了，由于游客携带不便，所以网上销售异常火爆。某网店卖光了A、B两种脐橙，销售额都是2400元，其中A脐橙赚了20％，B脐橙亏了20％，卖这两种脐橙是赚了还是亏了？</w: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b/>
          <w:bCs/>
          <w:sz w:val="24"/>
        </w:rPr>
      </w:pPr>
    </w:p>
    <w:p>
      <w:pPr>
        <w:spacing w:line="360" w:lineRule="auto"/>
        <w:rPr>
          <w:rFonts w:ascii="宋体" w:hAnsi="宋体" w:eastAsia="宋体" w:cs="宋体"/>
          <w:b/>
          <w:bCs/>
          <w:sz w:val="24"/>
        </w:rPr>
      </w:pPr>
    </w:p>
    <w:p>
      <w:pPr>
        <w:spacing w:line="360" w:lineRule="auto"/>
        <w:rPr>
          <w:rFonts w:ascii="宋体" w:hAnsi="宋体" w:eastAsia="宋体" w:cs="宋体"/>
          <w:b/>
          <w:bCs/>
          <w:sz w:val="24"/>
        </w:rPr>
      </w:pPr>
    </w:p>
    <w:p>
      <w:pPr>
        <w:spacing w:line="360" w:lineRule="auto"/>
        <w:rPr>
          <w:rFonts w:ascii="宋体" w:hAnsi="宋体" w:eastAsia="宋体" w:cs="宋体"/>
          <w:b/>
          <w:bCs/>
          <w:sz w:val="24"/>
        </w:rPr>
      </w:pPr>
    </w:p>
    <w:p>
      <w:pPr>
        <w:spacing w:line="360" w:lineRule="auto"/>
        <w:rPr>
          <w:rFonts w:ascii="宋体" w:hAnsi="宋体" w:cs="宋体"/>
          <w:sz w:val="24"/>
        </w:rPr>
      </w:pPr>
    </w:p>
    <w:p>
      <w:pPr>
        <w:spacing w:line="360" w:lineRule="auto"/>
        <w:rPr>
          <w:rFonts w:ascii="宋体" w:hAnsi="宋体" w:cs="宋体"/>
          <w:sz w:val="24"/>
        </w:rPr>
      </w:pPr>
      <w:r>
        <mc:AlternateContent>
          <mc:Choice Requires="wpg">
            <w:drawing>
              <wp:anchor distT="0" distB="0" distL="114300" distR="114300" simplePos="0" relativeHeight="251797504" behindDoc="0" locked="0" layoutInCell="1" allowOverlap="1">
                <wp:simplePos x="0" y="0"/>
                <wp:positionH relativeFrom="column">
                  <wp:posOffset>-365760</wp:posOffset>
                </wp:positionH>
                <wp:positionV relativeFrom="paragraph">
                  <wp:posOffset>103505</wp:posOffset>
                </wp:positionV>
                <wp:extent cx="3101975" cy="2402840"/>
                <wp:effectExtent l="0" t="0" r="0" b="0"/>
                <wp:wrapNone/>
                <wp:docPr id="656" name="组合 2" descr="7b0a202020202274657874626f78223a20227b5c2263617465676f72795f69645c223a31303332392c5c2269645c223a32303334303532377d220a7d0a"/>
                <wp:cNvGraphicFramePr/>
                <a:graphic xmlns:a="http://schemas.openxmlformats.org/drawingml/2006/main">
                  <a:graphicData uri="http://schemas.microsoft.com/office/word/2010/wordprocessingGroup">
                    <wpg:wgp>
                      <wpg:cNvGrpSpPr/>
                      <wpg:grpSpPr>
                        <a:xfrm>
                          <a:off x="0" y="0"/>
                          <a:ext cx="3101975" cy="2402840"/>
                          <a:chOff x="3990" y="3156"/>
                          <a:chExt cx="7008" cy="3570"/>
                        </a:xfrm>
                      </wpg:grpSpPr>
                      <pic:pic xmlns:pic="http://schemas.openxmlformats.org/drawingml/2006/picture">
                        <pic:nvPicPr>
                          <pic:cNvPr id="657" name="图片 1" descr="粉色简约气泡"/>
                          <pic:cNvPicPr>
                            <a:picLocks noChangeAspect="1"/>
                          </pic:cNvPicPr>
                        </pic:nvPicPr>
                        <pic:blipFill>
                          <a:blip r:embed="rId76">
                            <a:extLst>
                              <a:ext uri="{96DAC541-7B7A-43D3-8B79-37D633B846F1}">
                                <asvg:svgBlip xmlns:asvg="http://schemas.microsoft.com/office/drawing/2016/SVG/main" r:embed="rId77"/>
                              </a:ext>
                            </a:extLst>
                          </a:blip>
                          <a:stretch>
                            <a:fillRect/>
                          </a:stretch>
                        </pic:blipFill>
                        <pic:spPr>
                          <a:xfrm>
                            <a:off x="3990" y="3156"/>
                            <a:ext cx="7008" cy="3570"/>
                          </a:xfrm>
                          <a:prstGeom prst="rect">
                            <a:avLst/>
                          </a:prstGeom>
                        </pic:spPr>
                      </pic:pic>
                      <wps:wsp>
                        <wps:cNvPr id="658" name="文本框 6"/>
                        <wps:cNvSpPr txBox="1"/>
                        <wps:spPr>
                          <a:xfrm>
                            <a:off x="4392" y="3928"/>
                            <a:ext cx="6137" cy="735"/>
                          </a:xfrm>
                          <a:prstGeom prst="rect">
                            <a:avLst/>
                          </a:prstGeom>
                          <a:noFill/>
                        </wps:spPr>
                        <wps:txbx>
                          <w:txbxContent>
                            <w:p>
                              <w:pPr>
                                <w:pStyle w:val="4"/>
                                <w:rPr>
                                  <w:rFonts w:ascii="楷体" w:hAnsi="楷体" w:eastAsia="楷体" w:cs="楷体"/>
                                  <w:sz w:val="21"/>
                                  <w:szCs w:val="21"/>
                                </w:rPr>
                              </w:pPr>
                              <w:r>
                                <w:rPr>
                                  <w:rFonts w:hint="eastAsia" w:ascii="楷体" w:hAnsi="楷体" w:eastAsia="楷体" w:cs="楷体"/>
                                  <w:sz w:val="21"/>
                                  <w:szCs w:val="21"/>
                                </w:rPr>
                                <w:t>本次作业我感觉比较容易，我认为解决这类问题的关键是：</w:t>
                              </w:r>
                            </w:p>
                          </w:txbxContent>
                        </wps:txbx>
                        <wps:bodyPr wrap="square" rtlCol="0">
                          <a:noAutofit/>
                        </wps:bodyPr>
                      </wps:wsp>
                    </wpg:wgp>
                  </a:graphicData>
                </a:graphic>
              </wp:anchor>
            </w:drawing>
          </mc:Choice>
          <mc:Fallback>
            <w:pict>
              <v:group id="组合 2" o:spid="_x0000_s1026" o:spt="203" alt="7b0a202020202274657874626f78223a20227b5c2263617465676f72795f69645c223a31303332392c5c2269645c223a32303334303532377d220a7d0a" style="position:absolute;left:0pt;margin-left:-28.8pt;margin-top:8.15pt;height:189.2pt;width:244.25pt;z-index:251797504;mso-width-relative:page;mso-height-relative:page;" coordorigin="3990,3156" coordsize="7008,3570" o:gfxdata="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">
                <o:lock v:ext="edit" aspectratio="f"/>
                <v:shape id="图片 1" o:spid="_x0000_s1026" o:spt="75" alt="粉色简约气泡" type="#_x0000_t75" style="position:absolute;left:3990;top:3156;height:3570;width:7008;" filled="f" o:preferrelative="t" stroked="f" coordsize="21600,21600" o:gfxdata="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mKHKm/&#10;AAAA3AAAAA8AAAAAAAAAAQAgAAAAIgAAAGRycy9kb3ducmV2LnhtbFBLAQIUABQAAAAIAIdO4kAz&#10;LwWeOwAAADkAAAAQAAAAAAAAAAEAIAAAAA4BAABkcnMvc2hhcGV4bWwueG1sUEsFBgAAAAAGAAYA&#10;WwEAALgDAAAAAA==&#10;">
                  <v:fill on="f" focussize="0,0"/>
                  <v:stroke on="f"/>
                  <v:imagedata r:id="rId78" o:title=""/>
                  <o:lock v:ext="edit" aspectratio="t"/>
                </v:shape>
                <v:shape id="文本框 6" o:spid="_x0000_s1026" o:spt="202" type="#_x0000_t202" style="position:absolute;left:4392;top:3928;height:735;width:6137;" filled="f" stroked="f" coordsize="21600,21600" o:gfxdata="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YfYT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pPr>
                          <w:pStyle w:val="4"/>
                          <w:rPr>
                            <w:rFonts w:ascii="楷体" w:hAnsi="楷体" w:eastAsia="楷体" w:cs="楷体"/>
                            <w:sz w:val="21"/>
                            <w:szCs w:val="21"/>
                          </w:rPr>
                        </w:pPr>
                        <w:r>
                          <w:rPr>
                            <w:rFonts w:hint="eastAsia" w:ascii="楷体" w:hAnsi="楷体" w:eastAsia="楷体" w:cs="楷体"/>
                            <w:sz w:val="21"/>
                            <w:szCs w:val="21"/>
                          </w:rPr>
                          <w:t>本次作业我感觉比较容易，我认为解决这类问题的关键是：</w:t>
                        </w:r>
                      </w:p>
                    </w:txbxContent>
                  </v:textbox>
                </v:shape>
              </v:group>
            </w:pict>
          </mc:Fallback>
        </mc:AlternateContent>
      </w:r>
    </w:p>
    <w:p>
      <w:pPr>
        <w:spacing w:line="360" w:lineRule="auto"/>
        <w:rPr>
          <w:rFonts w:ascii="宋体" w:hAnsi="宋体" w:cs="宋体"/>
          <w:sz w:val="24"/>
        </w:rPr>
      </w:pPr>
      <w:r>
        <mc:AlternateContent>
          <mc:Choice Requires="wpg">
            <w:drawing>
              <wp:anchor distT="0" distB="0" distL="114300" distR="114300" simplePos="0" relativeHeight="251795456" behindDoc="0" locked="0" layoutInCell="1" allowOverlap="1">
                <wp:simplePos x="0" y="0"/>
                <wp:positionH relativeFrom="column">
                  <wp:posOffset>2521585</wp:posOffset>
                </wp:positionH>
                <wp:positionV relativeFrom="paragraph">
                  <wp:posOffset>90805</wp:posOffset>
                </wp:positionV>
                <wp:extent cx="3126740" cy="1812925"/>
                <wp:effectExtent l="0" t="0" r="0" b="635"/>
                <wp:wrapNone/>
                <wp:docPr id="653" name="组合 3" descr="7b0a202020202274657874626f78223a20227b5c2263617465676f72795f69645c223a31303332392c5c2269645c223a32303334303538337d220a7d0a"/>
                <wp:cNvGraphicFramePr/>
                <a:graphic xmlns:a="http://schemas.openxmlformats.org/drawingml/2006/main">
                  <a:graphicData uri="http://schemas.microsoft.com/office/word/2010/wordprocessingGroup">
                    <wpg:wgp>
                      <wpg:cNvGrpSpPr/>
                      <wpg:grpSpPr>
                        <a:xfrm>
                          <a:off x="0" y="0"/>
                          <a:ext cx="3126513" cy="1812925"/>
                          <a:chOff x="5370" y="3510"/>
                          <a:chExt cx="8592" cy="3780"/>
                        </a:xfrm>
                      </wpg:grpSpPr>
                      <pic:pic xmlns:pic="http://schemas.openxmlformats.org/drawingml/2006/picture">
                        <pic:nvPicPr>
                          <pic:cNvPr id="654" name="图形 2"/>
                          <pic:cNvPicPr>
                            <a:picLocks noChangeAspect="1"/>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5370" y="3510"/>
                            <a:ext cx="8460" cy="3780"/>
                          </a:xfrm>
                          <a:prstGeom prst="rect">
                            <a:avLst/>
                          </a:prstGeom>
                        </pic:spPr>
                      </pic:pic>
                      <wps:wsp>
                        <wps:cNvPr id="655" name="文本框 1"/>
                        <wps:cNvSpPr txBox="1"/>
                        <wps:spPr>
                          <a:xfrm>
                            <a:off x="5457" y="3999"/>
                            <a:ext cx="8505" cy="736"/>
                          </a:xfrm>
                          <a:prstGeom prst="rect">
                            <a:avLst/>
                          </a:prstGeom>
                          <a:noFill/>
                        </wps:spPr>
                        <wps:txbx>
                          <w:txbxContent>
                            <w:p>
                              <w:pPr>
                                <w:pStyle w:val="4"/>
                                <w:jc w:val="center"/>
                                <w:rPr>
                                  <w:rFonts w:ascii="楷体" w:hAnsi="楷体" w:eastAsia="楷体" w:cs="楷体"/>
                                  <w:sz w:val="21"/>
                                  <w:szCs w:val="21"/>
                                </w:rPr>
                              </w:pPr>
                              <w:r>
                                <w:rPr>
                                  <w:rFonts w:hint="eastAsia" w:ascii="楷体" w:hAnsi="楷体" w:eastAsia="楷体" w:cs="楷体"/>
                                  <w:sz w:val="21"/>
                                  <w:szCs w:val="21"/>
                                </w:rPr>
                                <w:t>本次作业我感觉比较困难，困难在（举例说明）：</w:t>
                              </w:r>
                            </w:p>
                          </w:txbxContent>
                        </wps:txbx>
                        <wps:bodyPr wrap="square" rtlCol="0">
                          <a:noAutofit/>
                        </wps:bodyPr>
                      </wps:wsp>
                    </wpg:wgp>
                  </a:graphicData>
                </a:graphic>
              </wp:anchor>
            </w:drawing>
          </mc:Choice>
          <mc:Fallback>
            <w:pict>
              <v:group id="组合 3" o:spid="_x0000_s1026" o:spt="203" alt="7b0a202020202274657874626f78223a20227b5c2263617465676f72795f69645c223a31303332392c5c2269645c223a32303334303538337d220a7d0a" style="position:absolute;left:0pt;margin-left:198.55pt;margin-top:7.15pt;height:142.75pt;width:246.2pt;z-index:251795456;mso-width-relative:page;mso-height-relative:page;" coordorigin="5370,3510" coordsize="8592,3780" o:gfxdata="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">
                <o:lock v:ext="edit" aspectratio="f"/>
                <v:shape id="图形 2" o:spid="_x0000_s1026" o:spt="75" type="#_x0000_t75" style="position:absolute;left:5370;top:3510;height:3780;width:8460;" filled="f" o:preferrelative="t" stroked="f" coordsize="21600,21600" o:gfxdata="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9y6ue/&#10;AAAA3AAAAA8AAAAAAAAAAQAgAAAAIgAAAGRycy9kb3ducmV2LnhtbFBLAQIUABQAAAAIAIdO4kAz&#10;LwWeOwAAADkAAAAQAAAAAAAAAAEAIAAAAA4BAABkcnMvc2hhcGV4bWwueG1sUEsFBgAAAAAGAAYA&#10;WwEAALgDAAAAAA==&#10;">
                  <v:fill on="f" focussize="0,0"/>
                  <v:stroke on="f"/>
                  <v:imagedata r:id="rId81" o:title=""/>
                  <o:lock v:ext="edit" aspectratio="t"/>
                </v:shape>
                <v:shape id="文本框 1" o:spid="_x0000_s1026" o:spt="202" type="#_x0000_t202" style="position:absolute;left:5457;top:3999;height:736;width:8505;" filled="f" stroked="f" coordsize="21600,21600" o:gfxdata="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WBZj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pStyle w:val="4"/>
                          <w:jc w:val="center"/>
                          <w:rPr>
                            <w:rFonts w:ascii="楷体" w:hAnsi="楷体" w:eastAsia="楷体" w:cs="楷体"/>
                            <w:sz w:val="21"/>
                            <w:szCs w:val="21"/>
                          </w:rPr>
                        </w:pPr>
                        <w:r>
                          <w:rPr>
                            <w:rFonts w:hint="eastAsia" w:ascii="楷体" w:hAnsi="楷体" w:eastAsia="楷体" w:cs="楷体"/>
                            <w:sz w:val="21"/>
                            <w:szCs w:val="21"/>
                          </w:rPr>
                          <w:t>本次作业我感觉比较困难，困难在（举例说明）：</w:t>
                        </w:r>
                      </w:p>
                    </w:txbxContent>
                  </v:textbox>
                </v:shape>
              </v:group>
            </w:pict>
          </mc:Fallback>
        </mc:AlternateContent>
      </w: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r>
        <w:rPr>
          <w:rFonts w:hint="eastAsia" w:ascii="楷体" w:hAnsi="楷体" w:eastAsia="楷体" w:cs="楷体"/>
          <w:sz w:val="24"/>
        </w:rPr>
        <mc:AlternateContent>
          <mc:Choice Requires="wps">
            <w:drawing>
              <wp:anchor distT="0" distB="0" distL="114300" distR="114300" simplePos="0" relativeHeight="251852800" behindDoc="0" locked="0" layoutInCell="1" allowOverlap="1">
                <wp:simplePos x="0" y="0"/>
                <wp:positionH relativeFrom="column">
                  <wp:posOffset>2496185</wp:posOffset>
                </wp:positionH>
                <wp:positionV relativeFrom="paragraph">
                  <wp:posOffset>963295</wp:posOffset>
                </wp:positionV>
                <wp:extent cx="365760" cy="278130"/>
                <wp:effectExtent l="0" t="0" r="0" b="0"/>
                <wp:wrapNone/>
                <wp:docPr id="332" name="文本框 332"/>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6.55pt;margin-top:75.85pt;height:21.9pt;width:28.8pt;z-index:251852800;mso-width-relative:page;mso-height-relative:page;" filled="f" stroked="f" coordsize="21600,21600" o:gfxdata="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loIXf2wAAAAsBAAAPAAAAAAAAAAEAIAAAACIA&#10;AABkcnMvZG93bnJldi54bWxQSwECFAAUAAAACACHTuJAZXPmUD8CAABpBAAADgAAAAAAAAABACAA&#10;AAAqAQAAZHJzL2Uyb0RvYy54bWxQSwUGAAAAAAYABgBZAQAA2wUAAAAA&#10;">
                <v:fill on="f" focussize="0,0"/>
                <v:stroke on="f" weight="0.5pt"/>
                <v:imagedata o:title=""/>
                <o:lock v:ext="edit" aspectratio="f"/>
                <v:textbox>
                  <w:txbxContent>
                    <w:p>
                      <w:pPr>
                        <w:rPr>
                          <w:sz w:val="24"/>
                        </w:rPr>
                      </w:pPr>
                      <w:r>
                        <w:rPr>
                          <w:rFonts w:hint="eastAsia"/>
                          <w:sz w:val="24"/>
                        </w:rPr>
                        <w:t>24</w:t>
                      </w:r>
                    </w:p>
                  </w:txbxContent>
                </v:textbox>
              </v:shape>
            </w:pict>
          </mc:Fallback>
        </mc:AlternateContent>
      </w:r>
    </w:p>
    <w:p>
      <w:pPr>
        <w:tabs>
          <w:tab w:val="left" w:pos="7965"/>
        </w:tabs>
        <w:spacing w:line="360" w:lineRule="auto"/>
        <w:jc w:val="left"/>
        <w:rPr>
          <w:rFonts w:ascii="楷体" w:hAnsi="楷体" w:eastAsia="楷体" w:cs="楷体"/>
          <w:b/>
          <w:bCs/>
          <w:sz w:val="24"/>
        </w:rPr>
      </w:pPr>
      <w:r>
        <w:rPr>
          <w:rFonts w:hint="eastAsia" w:ascii="宋体" w:hAnsi="宋体" w:eastAsia="宋体" w:cs="宋体"/>
          <w:b/>
          <w:bCs/>
          <w:sz w:val="24"/>
        </w:rPr>
        <w:drawing>
          <wp:anchor distT="0" distB="0" distL="114300" distR="114300" simplePos="0" relativeHeight="251783168" behindDoc="1" locked="0" layoutInCell="1" allowOverlap="1">
            <wp:simplePos x="0" y="0"/>
            <wp:positionH relativeFrom="column">
              <wp:posOffset>-1142365</wp:posOffset>
            </wp:positionH>
            <wp:positionV relativeFrom="page">
              <wp:posOffset>21590</wp:posOffset>
            </wp:positionV>
            <wp:extent cx="7548245" cy="10676890"/>
            <wp:effectExtent l="0" t="0" r="10795" b="6350"/>
            <wp:wrapNone/>
            <wp:docPr id="202" name="图片 12"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2"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r>
        <w:rPr>
          <w:rFonts w:hint="eastAsia" w:ascii="宋体" w:hAnsi="宋体" w:eastAsia="宋体" w:cs="宋体"/>
          <w:b/>
          <w:bCs/>
          <w:sz w:val="24"/>
        </w:rPr>
        <w:t>三、设计理念阐述</w:t>
      </w:r>
    </w:p>
    <w:p>
      <w:pPr>
        <w:spacing w:line="360" w:lineRule="auto"/>
        <w:ind w:firstLine="2891" w:firstLineChars="1200"/>
        <w:rPr>
          <w:rFonts w:ascii="楷体" w:hAnsi="楷体" w:eastAsia="楷体" w:cs="楷体"/>
          <w:b/>
          <w:bCs/>
          <w:sz w:val="24"/>
        </w:rPr>
      </w:pPr>
      <w:r>
        <w:rPr>
          <w:rFonts w:hint="eastAsia" w:ascii="楷体" w:hAnsi="楷体" w:eastAsia="楷体" w:cs="楷体"/>
          <w:b/>
          <w:bCs/>
          <w:sz w:val="24"/>
        </w:rPr>
        <w:t>精准设计  跨越断层</w:t>
      </w:r>
    </w:p>
    <w:p>
      <w:pPr>
        <w:spacing w:line="360" w:lineRule="auto"/>
        <w:ind w:firstLine="480" w:firstLineChars="200"/>
        <w:rPr>
          <w:rFonts w:ascii="楷体" w:hAnsi="楷体" w:eastAsia="楷体" w:cs="楷体"/>
          <w:sz w:val="24"/>
        </w:rPr>
      </w:pPr>
      <w:r>
        <w:rPr>
          <w:rFonts w:hint="eastAsia" w:ascii="楷体" w:hAnsi="楷体" w:eastAsia="楷体" w:cs="楷体"/>
          <w:sz w:val="24"/>
        </w:rPr>
        <w:t>本课时是《百分数》这一单元的最后一个课时，教材借助购物情境启发学生探索关于理解和解决连续变化幅度的实际问题，习得方法，积累经验，发展解决问题的综合能力。作为单元整体下的课时作业设计，在设计和编排本课练习时，我主要从以下几方面来思考：</w:t>
      </w:r>
    </w:p>
    <w:p>
      <w:pPr>
        <w:spacing w:line="360" w:lineRule="auto"/>
        <w:rPr>
          <w:rFonts w:ascii="楷体" w:hAnsi="楷体" w:eastAsia="楷体" w:cs="楷体"/>
          <w:sz w:val="24"/>
        </w:rPr>
      </w:pPr>
      <w:r>
        <w:rPr>
          <w:rFonts w:hint="eastAsia" w:ascii="楷体" w:hAnsi="楷体" w:eastAsia="楷体" w:cs="楷体"/>
          <w:b/>
          <w:bCs/>
          <w:sz w:val="24"/>
        </w:rPr>
        <w:t>一、把准困惑，对症下药</w:t>
      </w:r>
    </w:p>
    <w:p>
      <w:pPr>
        <w:spacing w:line="360" w:lineRule="auto"/>
        <w:ind w:firstLine="480" w:firstLineChars="200"/>
        <w:rPr>
          <w:rFonts w:ascii="楷体" w:hAnsi="楷体" w:eastAsia="楷体" w:cs="楷体"/>
          <w:sz w:val="24"/>
        </w:rPr>
      </w:pPr>
      <w:r>
        <w:rPr>
          <w:rFonts w:hint="eastAsia" w:ascii="楷体" w:hAnsi="楷体" w:eastAsia="楷体" w:cs="楷体"/>
          <w:sz w:val="24"/>
        </w:rPr>
        <w:t>在新知学习后，设计和编排练习时不需要面面俱到，而应该遵循学生学习数学的心理规律，了解学生的学习进程，把准学生的学习困惑，对症下药。只有当练习的目</w:t>
      </w:r>
      <w:r>
        <w:rPr>
          <w:rFonts w:hint="eastAsia" w:ascii="仿宋" w:hAnsi="仿宋" w:eastAsia="仿宋" w:cs="仿宋"/>
          <w:sz w:val="28"/>
          <w:szCs w:val="36"/>
        </w:rPr>
        <w:drawing>
          <wp:anchor distT="0" distB="0" distL="114300" distR="114300" simplePos="0" relativeHeight="251782144" behindDoc="1" locked="0" layoutInCell="1" allowOverlap="1">
            <wp:simplePos x="0" y="0"/>
            <wp:positionH relativeFrom="column">
              <wp:posOffset>-1163955</wp:posOffset>
            </wp:positionH>
            <wp:positionV relativeFrom="page">
              <wp:posOffset>36195</wp:posOffset>
            </wp:positionV>
            <wp:extent cx="7548245" cy="10676890"/>
            <wp:effectExtent l="0" t="0" r="10795" b="6350"/>
            <wp:wrapNone/>
            <wp:docPr id="203" name="图片 11"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1"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r>
        <w:rPr>
          <w:rFonts w:hint="eastAsia" w:ascii="楷体" w:hAnsi="楷体" w:eastAsia="楷体" w:cs="楷体"/>
          <w:sz w:val="24"/>
        </w:rPr>
        <w:t>的和要求越明确，学生的练习活动效率越高，眉毛胡子一把抓的话，学生容易形成练习的盲目性。本课的学习，学生长期以来已经习惯了解决有关具体的量的问题，而这里关于已知一个未知数量的两次增减变化情况求最后变化幅度的动态关系的问题解决，学生可能会似懂非懂地离开课堂，而困难的原因就是变化中的“单位1”的确定，所以在第一题设置了关于单位1的确定的题组，帮助学生架设阶梯和脚手架。</w:t>
      </w:r>
    </w:p>
    <w:p>
      <w:pPr>
        <w:spacing w:line="360" w:lineRule="auto"/>
        <w:rPr>
          <w:rFonts w:ascii="楷体" w:hAnsi="楷体" w:eastAsia="楷体" w:cs="楷体"/>
          <w:sz w:val="24"/>
        </w:rPr>
      </w:pPr>
      <w:r>
        <w:rPr>
          <w:rFonts w:hint="eastAsia" w:ascii="楷体" w:hAnsi="楷体" w:eastAsia="楷体" w:cs="楷体"/>
          <w:b/>
          <w:bCs/>
          <w:sz w:val="24"/>
        </w:rPr>
        <w:t>二、整体关联，跨越断层</w:t>
      </w:r>
    </w:p>
    <w:p>
      <w:pPr>
        <w:spacing w:line="360" w:lineRule="auto"/>
        <w:ind w:firstLine="480" w:firstLineChars="200"/>
        <w:rPr>
          <w:rFonts w:ascii="楷体" w:hAnsi="楷体" w:eastAsia="楷体" w:cs="楷体"/>
          <w:sz w:val="24"/>
        </w:rPr>
      </w:pPr>
      <w:r>
        <w:rPr>
          <w:rFonts w:hint="eastAsia" w:ascii="楷体" w:hAnsi="楷体" w:eastAsia="楷体" w:cs="楷体"/>
          <w:sz w:val="24"/>
        </w:rPr>
        <w:t>学生任何能力的发展都是一个从低级到高级的有起伏的螺旋向上的渐进过程，学生在整体的联结中更易于架构知识框架和系统，跨越知识断层，发展迁移能力。借助江西旅游发展的主题，作业的编排从联结旧知开始，从已知具体数量求增长幅度过渡到今天的新内容，进一步体会假设法的必要性和灵活性。接下来的练习层层递进，拾阶而上，从基本练习到变式练习，在变式中凸显知识本质。同时针对本课的难点，因为单位1的变化导致学生对解决这类问题的学习困难，让学生进行改错辨析练习，通过对“连续增长并不等于增长幅度的累加”的辨析，突破本课难点，帮助学生精准跨越断层，促进知识结构的完整建立。</w:t>
      </w:r>
    </w:p>
    <w:p>
      <w:pPr>
        <w:numPr>
          <w:ilvl w:val="0"/>
          <w:numId w:val="5"/>
        </w:numPr>
        <w:spacing w:line="360" w:lineRule="auto"/>
        <w:rPr>
          <w:rFonts w:ascii="楷体" w:hAnsi="楷体" w:eastAsia="楷体" w:cs="楷体"/>
          <w:b/>
          <w:bCs/>
          <w:sz w:val="24"/>
        </w:rPr>
      </w:pPr>
      <w:r>
        <w:rPr>
          <w:rFonts w:hint="eastAsia" w:ascii="楷体" w:hAnsi="楷体" w:eastAsia="楷体" w:cs="楷体"/>
          <w:b/>
          <w:bCs/>
          <w:sz w:val="24"/>
        </w:rPr>
        <w:t>渗透文化，建立自信</w:t>
      </w:r>
    </w:p>
    <w:p>
      <w:pPr>
        <w:spacing w:line="360" w:lineRule="auto"/>
        <w:ind w:firstLine="480" w:firstLineChars="200"/>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53824" behindDoc="0" locked="0" layoutInCell="1" allowOverlap="1">
                <wp:simplePos x="0" y="0"/>
                <wp:positionH relativeFrom="column">
                  <wp:posOffset>2526665</wp:posOffset>
                </wp:positionH>
                <wp:positionV relativeFrom="paragraph">
                  <wp:posOffset>1778635</wp:posOffset>
                </wp:positionV>
                <wp:extent cx="365760" cy="278130"/>
                <wp:effectExtent l="0" t="0" r="0" b="0"/>
                <wp:wrapNone/>
                <wp:docPr id="334" name="文本框 334"/>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95pt;margin-top:140.05pt;height:21.9pt;width:28.8pt;z-index:251853824;mso-width-relative:page;mso-height-relative:page;" filled="f" stroked="f" coordsize="21600,21600" o:gfxdata="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vkhtv3AAAAAsBAAAPAAAAAAAAAAEAIAAAACIA&#10;AABkcnMvZG93bnJldi54bWxQSwECFAAUAAAACACHTuJAS1K25D4CAABpBAAADgAAAAAAAAABACAA&#10;AAArAQAAZHJzL2Uyb0RvYy54bWxQSwUGAAAAAAYABgBZAQAA2wUAAAAA&#10;">
                <v:fill on="f" focussize="0,0"/>
                <v:stroke on="f" weight="0.5pt"/>
                <v:imagedata o:title=""/>
                <o:lock v:ext="edit" aspectratio="f"/>
                <v:textbox>
                  <w:txbxContent>
                    <w:p>
                      <w:pPr>
                        <w:rPr>
                          <w:sz w:val="24"/>
                        </w:rPr>
                      </w:pPr>
                      <w:r>
                        <w:rPr>
                          <w:rFonts w:hint="eastAsia"/>
                          <w:sz w:val="24"/>
                        </w:rPr>
                        <w:t>25</w:t>
                      </w:r>
                    </w:p>
                  </w:txbxContent>
                </v:textbox>
              </v:shape>
            </w:pict>
          </mc:Fallback>
        </mc:AlternateContent>
      </w:r>
      <w:r>
        <w:rPr>
          <w:rFonts w:hint="eastAsia" w:ascii="楷体" w:hAnsi="楷体" w:eastAsia="楷体" w:cs="楷体"/>
          <w:sz w:val="24"/>
        </w:rPr>
        <w:t>苏联教育家赞可夫十分强调练习的理解性，反对多次单调地重复，主张布置给学生的作业题必须经过精挑细选和编排。为了更好的发挥作业育人的功能，本课时作业选取和学生生活息息相关的旅游话题，为了更好地让孩子感受家乡特色文化，用百分数说旅游，学生在增长幅度中更加深刻地体会“十三五”以来巨大的发展变化，不自觉地生发出家乡自豪感。景德镇瓷器、赣南脐橙、丰城火腿……这些地区特色学生在练习中重新认识它们，熟悉它们，充分发挥了作业素材的时代性和地区特色性，培养学生一种地区自信、文化自信。</w:t>
      </w:r>
    </w:p>
    <w:p>
      <w:pPr>
        <w:spacing w:line="360" w:lineRule="auto"/>
        <w:ind w:firstLine="482" w:firstLineChars="200"/>
        <w:rPr>
          <w:rFonts w:ascii="楷体" w:hAnsi="楷体" w:eastAsia="楷体" w:cs="楷体"/>
          <w:sz w:val="24"/>
        </w:rPr>
      </w:pPr>
      <w:r>
        <w:rPr>
          <w:rFonts w:hint="eastAsia" w:ascii="宋体" w:hAnsi="宋体" w:eastAsia="宋体" w:cs="宋体"/>
          <w:b/>
          <w:bCs/>
          <w:sz w:val="24"/>
        </w:rPr>
        <w:drawing>
          <wp:anchor distT="0" distB="0" distL="114300" distR="114300" simplePos="0" relativeHeight="251798528" behindDoc="1" locked="0" layoutInCell="1" allowOverlap="1">
            <wp:simplePos x="0" y="0"/>
            <wp:positionH relativeFrom="column">
              <wp:posOffset>-1142365</wp:posOffset>
            </wp:positionH>
            <wp:positionV relativeFrom="page">
              <wp:posOffset>21590</wp:posOffset>
            </wp:positionV>
            <wp:extent cx="7548245" cy="10676890"/>
            <wp:effectExtent l="0" t="0" r="10795" b="6350"/>
            <wp:wrapNone/>
            <wp:docPr id="659" name="图片 12"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12"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r>
        <w:rPr>
          <w:rFonts w:hint="eastAsia" w:ascii="楷体" w:hAnsi="楷体" w:eastAsia="楷体" w:cs="楷体"/>
          <w:sz w:val="24"/>
        </w:rPr>
        <w:t>作业即生活，作业即成长，让每一次作业都成为学生快乐成长的天地。</w:t>
      </w: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p>
    <w:p>
      <w:pPr>
        <w:spacing w:line="360" w:lineRule="auto"/>
        <w:jc w:val="center"/>
        <w:rPr>
          <w:rFonts w:ascii="宋体" w:hAnsi="宋体" w:cs="宋体"/>
          <w:b/>
          <w:bCs/>
          <w:sz w:val="24"/>
        </w:rPr>
      </w:pPr>
      <w:r>
        <w:rPr>
          <w:rFonts w:hint="eastAsia" w:ascii="楷体" w:hAnsi="楷体" w:eastAsia="楷体" w:cs="楷体"/>
          <w:sz w:val="24"/>
        </w:rPr>
        <mc:AlternateContent>
          <mc:Choice Requires="wps">
            <w:drawing>
              <wp:anchor distT="0" distB="0" distL="114300" distR="114300" simplePos="0" relativeHeight="251854848" behindDoc="0" locked="0" layoutInCell="1" allowOverlap="1">
                <wp:simplePos x="0" y="0"/>
                <wp:positionH relativeFrom="column">
                  <wp:posOffset>2526665</wp:posOffset>
                </wp:positionH>
                <wp:positionV relativeFrom="paragraph">
                  <wp:posOffset>887095</wp:posOffset>
                </wp:positionV>
                <wp:extent cx="365760" cy="278130"/>
                <wp:effectExtent l="0" t="0" r="0" b="0"/>
                <wp:wrapNone/>
                <wp:docPr id="349" name="文本框 349"/>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95pt;margin-top:69.85pt;height:21.9pt;width:28.8pt;z-index:251854848;mso-width-relative:page;mso-height-relative:page;" filled="f" stroked="f" coordsize="21600,21600" o:gfxdata="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E/BYw7bAAAACwEAAA8AAAAAAAAAAQAgAAAAIgAA&#10;AGRycy9kb3ducmV2LnhtbFBLAQIUABQAAAAIAIdO4kCnoyIuPgIAAGkEAAAOAAAAAAAAAAEAIAAA&#10;ACoBAABkcnMvZTJvRG9jLnhtbFBLBQYAAAAABgAGAFkBAADaBQAAAAA=&#10;">
                <v:fill on="f" focussize="0,0"/>
                <v:stroke on="f" weight="0.5pt"/>
                <v:imagedata o:title=""/>
                <o:lock v:ext="edit" aspectratio="f"/>
                <v:textbox>
                  <w:txbxContent>
                    <w:p>
                      <w:pPr>
                        <w:rPr>
                          <w:sz w:val="24"/>
                        </w:rPr>
                      </w:pPr>
                      <w:r>
                        <w:rPr>
                          <w:rFonts w:hint="eastAsia"/>
                          <w:sz w:val="24"/>
                        </w:rPr>
                        <w:t>26</w:t>
                      </w:r>
                    </w:p>
                  </w:txbxContent>
                </v:textbox>
              </v:shape>
            </w:pict>
          </mc:Fallback>
        </mc:AlternateContent>
      </w:r>
    </w:p>
    <w:p>
      <w:pPr>
        <w:spacing w:line="360" w:lineRule="auto"/>
        <w:jc w:val="center"/>
        <w:rPr>
          <w:rFonts w:ascii="宋体" w:hAnsi="宋体" w:eastAsia="宋体" w:cs="宋体"/>
          <w:b/>
          <w:bCs/>
          <w:sz w:val="24"/>
        </w:rPr>
      </w:pPr>
      <w:r>
        <w:rPr>
          <w:rFonts w:hint="eastAsia" w:ascii="宋体" w:hAnsi="宋体" w:cs="宋体"/>
          <w:b/>
          <w:bCs/>
          <w:sz w:val="24"/>
        </w:rPr>
        <w:t>单元复习作业</w:t>
      </w:r>
    </w:p>
    <w:p>
      <w:pPr>
        <w:spacing w:line="360" w:lineRule="auto"/>
        <w:ind w:right="-92" w:rightChars="-44"/>
        <w:rPr>
          <w:rFonts w:ascii="宋体" w:hAnsi="宋体" w:eastAsia="宋体" w:cs="宋体"/>
          <w:b/>
          <w:bCs/>
          <w:sz w:val="24"/>
        </w:rPr>
      </w:pPr>
      <w:r>
        <w:rPr>
          <w:rFonts w:hint="eastAsia" w:ascii="宋体" w:hAnsi="宋体" w:eastAsia="宋体" w:cs="宋体"/>
          <w:b/>
          <w:bCs/>
          <w:sz w:val="24"/>
        </w:rPr>
        <w:t>一、作业设计内容</w:t>
      </w:r>
    </w:p>
    <w:p>
      <w:pPr>
        <w:spacing w:line="360" w:lineRule="auto"/>
        <w:ind w:right="-92" w:rightChars="-44" w:firstLine="480" w:firstLineChars="200"/>
        <w:rPr>
          <w:rFonts w:ascii="宋体" w:hAnsi="宋体" w:eastAsia="宋体" w:cs="宋体"/>
          <w:sz w:val="24"/>
        </w:rPr>
      </w:pPr>
      <w:r>
        <w:rPr>
          <w:rFonts w:hint="eastAsia" w:ascii="宋体" w:hAnsi="宋体" w:eastAsia="宋体" w:cs="宋体"/>
          <w:sz w:val="24"/>
        </w:rPr>
        <w:t>配套人教版小学数学六年级上册第六单元《百分数（一）》</w:t>
      </w:r>
      <w:r>
        <w:rPr>
          <w:rFonts w:hint="eastAsia" w:ascii="宋体" w:hAnsi="宋体" w:cs="宋体"/>
          <w:sz w:val="24"/>
        </w:rPr>
        <w:t>单元复习作业</w:t>
      </w:r>
      <w:r>
        <w:rPr>
          <w:rFonts w:hint="eastAsia" w:ascii="宋体" w:hAnsi="宋体" w:eastAsia="宋体" w:cs="宋体"/>
          <w:sz w:val="24"/>
        </w:rPr>
        <w:t>。</w:t>
      </w:r>
    </w:p>
    <w:p>
      <w:pPr>
        <w:spacing w:line="360" w:lineRule="auto"/>
        <w:ind w:right="-92" w:rightChars="-44"/>
        <w:rPr>
          <w:rFonts w:ascii="宋体" w:hAnsi="宋体" w:eastAsia="宋体" w:cs="宋体"/>
          <w:b/>
          <w:bCs/>
          <w:sz w:val="24"/>
        </w:rPr>
      </w:pPr>
      <w:r>
        <w:rPr>
          <w:rFonts w:hint="eastAsia" w:ascii="宋体" w:hAnsi="宋体" w:eastAsia="宋体" w:cs="宋体"/>
          <w:b/>
          <w:bCs/>
          <w:sz w:val="24"/>
        </w:rPr>
        <w:t>二、作业设计类型</w:t>
      </w:r>
    </w:p>
    <w:p>
      <w:pPr>
        <w:spacing w:line="360" w:lineRule="auto"/>
        <w:ind w:firstLine="480" w:firstLineChars="200"/>
        <w:rPr>
          <w:rFonts w:ascii="宋体" w:hAnsi="宋体" w:eastAsia="宋体" w:cs="宋体"/>
          <w:sz w:val="24"/>
        </w:rPr>
      </w:pPr>
      <w:r>
        <w:rPr>
          <w:rFonts w:hint="eastAsia" w:ascii="宋体" w:hAnsi="宋体" w:eastAsia="宋体" w:cs="宋体"/>
          <w:sz w:val="24"/>
        </w:rPr>
        <w:t>《百分数（一）》单元复习作业（完成时间为30分钟）。</w:t>
      </w:r>
    </w:p>
    <w:p>
      <w:pPr>
        <w:spacing w:line="360" w:lineRule="auto"/>
        <w:ind w:right="-92" w:rightChars="-44"/>
        <w:rPr>
          <w:rFonts w:ascii="宋体" w:hAnsi="宋体" w:eastAsia="宋体" w:cs="宋体"/>
          <w:b/>
          <w:bCs/>
          <w:sz w:val="24"/>
        </w:rPr>
      </w:pPr>
      <w:r>
        <w:rPr>
          <w:rFonts w:hint="eastAsia" w:ascii="宋体" w:hAnsi="宋体" w:eastAsia="宋体" w:cs="宋体"/>
          <w:b/>
          <w:bCs/>
          <w:sz w:val="24"/>
        </w:rPr>
        <w:t>三、作业目标</w:t>
      </w:r>
    </w:p>
    <w:p>
      <w:pPr>
        <w:spacing w:line="360" w:lineRule="auto"/>
        <w:ind w:firstLine="480" w:firstLineChars="200"/>
        <w:rPr>
          <w:rFonts w:ascii="宋体" w:hAnsi="宋体" w:eastAsia="宋体" w:cs="宋体"/>
          <w:sz w:val="24"/>
        </w:rPr>
      </w:pPr>
      <w:r>
        <w:rPr>
          <w:rFonts w:hint="eastAsia" w:ascii="宋体" w:hAnsi="宋体" w:eastAsia="宋体" w:cs="宋体"/>
          <w:sz w:val="24"/>
        </w:rPr>
        <w:t>1.了解学生对百分数意义的理解，对百分数的读写法的掌握方格图、线段等方式解释百分数的意义；理解百分数与分数的联系与区别，正确进行百分数与分数、小数的互化的学习情况。</w:t>
      </w:r>
    </w:p>
    <w:p>
      <w:pPr>
        <w:spacing w:line="360" w:lineRule="auto"/>
        <w:ind w:firstLine="480" w:firstLineChars="200"/>
        <w:rPr>
          <w:rFonts w:ascii="宋体" w:hAnsi="宋体" w:eastAsia="宋体" w:cs="宋体"/>
          <w:sz w:val="24"/>
        </w:rPr>
      </w:pPr>
      <w:r>
        <w:rPr>
          <w:rFonts w:hint="eastAsia" w:ascii="宋体" w:hAnsi="宋体" w:eastAsia="宋体" w:cs="宋体"/>
          <w:sz w:val="24"/>
        </w:rPr>
        <w:t>2.了解学生对达标率、出勤率、合格率等百分率的意义，掌握求百分率的方法，能正确地解决各类涉及百分数的问题的学习情况。</w:t>
      </w:r>
    </w:p>
    <w:p>
      <w:pPr>
        <w:spacing w:line="360" w:lineRule="auto"/>
        <w:ind w:firstLine="480" w:firstLineChars="200"/>
        <w:rPr>
          <w:rFonts w:ascii="宋体" w:hAnsi="宋体" w:eastAsia="宋体" w:cs="宋体"/>
          <w:sz w:val="24"/>
        </w:rPr>
      </w:pPr>
      <w:r>
        <w:rPr>
          <w:rFonts w:hint="eastAsia" w:ascii="宋体" w:hAnsi="宋体" w:eastAsia="宋体" w:cs="宋体"/>
          <w:sz w:val="24"/>
        </w:rPr>
        <w:t>3.通过作业练习，帮助学生对知识进行结构性梳理与复习，提升学习能力，巩固知识技能。</w:t>
      </w:r>
    </w:p>
    <w:p>
      <w:pPr>
        <w:spacing w:line="360" w:lineRule="auto"/>
        <w:ind w:right="-92" w:rightChars="-44"/>
        <w:rPr>
          <w:rFonts w:ascii="宋体" w:hAnsi="宋体" w:eastAsia="宋体" w:cs="宋体"/>
          <w:b/>
          <w:bCs/>
          <w:sz w:val="24"/>
        </w:rPr>
      </w:pPr>
      <w:r>
        <w:rPr>
          <w:rFonts w:hint="eastAsia" w:ascii="宋体" w:hAnsi="宋体" w:eastAsia="宋体" w:cs="宋体"/>
          <w:b/>
          <w:bCs/>
          <w:sz w:val="24"/>
        </w:rPr>
        <w:t>四、作业设计方案</w:t>
      </w:r>
    </w:p>
    <w:p>
      <w:pPr>
        <w:spacing w:line="360" w:lineRule="auto"/>
        <w:jc w:val="center"/>
        <w:rPr>
          <w:rFonts w:ascii="宋体" w:hAnsi="宋体" w:eastAsia="宋体" w:cs="宋体"/>
          <w:b/>
          <w:bCs/>
          <w:sz w:val="24"/>
        </w:rPr>
      </w:pPr>
      <w:r>
        <w:rPr>
          <w:rFonts w:hint="eastAsia" w:ascii="宋体" w:hAnsi="宋体" w:eastAsia="宋体" w:cs="宋体"/>
          <w:b/>
          <w:bCs/>
          <w:sz w:val="24"/>
        </w:rPr>
        <w:t>弘扬“北斗”精神   点亮“北斗”七星</w:t>
      </w:r>
    </w:p>
    <w:p>
      <w:pPr>
        <w:spacing w:line="360" w:lineRule="auto"/>
        <w:ind w:firstLine="480" w:firstLineChars="200"/>
        <w:rPr>
          <w:rFonts w:ascii="楷体" w:hAnsi="楷体" w:eastAsia="楷体" w:cs="楷体"/>
          <w:sz w:val="24"/>
        </w:rPr>
      </w:pPr>
    </w:p>
    <w:p>
      <w:pPr>
        <w:spacing w:line="360" w:lineRule="auto"/>
        <w:ind w:firstLine="480" w:firstLineChars="200"/>
        <w:rPr>
          <w:rFonts w:ascii="宋体" w:hAnsi="宋体" w:eastAsia="宋体" w:cs="宋体"/>
          <w:sz w:val="24"/>
        </w:rPr>
      </w:pPr>
      <w:r>
        <w:rPr>
          <w:rFonts w:hint="eastAsia" w:ascii="楷体" w:hAnsi="楷体" w:eastAsia="楷体" w:cs="楷体"/>
          <w:sz w:val="24"/>
        </w:rPr>
        <w:drawing>
          <wp:anchor distT="0" distB="0" distL="114300" distR="114300" simplePos="0" relativeHeight="251697152" behindDoc="0" locked="0" layoutInCell="1" allowOverlap="1">
            <wp:simplePos x="0" y="0"/>
            <wp:positionH relativeFrom="column">
              <wp:posOffset>4152900</wp:posOffset>
            </wp:positionH>
            <wp:positionV relativeFrom="paragraph">
              <wp:posOffset>175895</wp:posOffset>
            </wp:positionV>
            <wp:extent cx="928370" cy="922020"/>
            <wp:effectExtent l="0" t="0" r="5080" b="11430"/>
            <wp:wrapSquare wrapText="bothSides"/>
            <wp:docPr id="204"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8" descr="IMG_256"/>
                    <pic:cNvPicPr>
                      <a:picLocks noChangeAspect="1"/>
                    </pic:cNvPicPr>
                  </pic:nvPicPr>
                  <pic:blipFill>
                    <a:blip r:embed="rId82"/>
                    <a:srcRect l="18833" t="2750" r="18333" b="3750"/>
                    <a:stretch>
                      <a:fillRect/>
                    </a:stretch>
                  </pic:blipFill>
                  <pic:spPr>
                    <a:xfrm>
                      <a:off x="0" y="0"/>
                      <a:ext cx="928370" cy="922020"/>
                    </a:xfrm>
                    <a:prstGeom prst="ellipse">
                      <a:avLst/>
                    </a:prstGeom>
                    <a:noFill/>
                    <a:ln w="9525">
                      <a:noFill/>
                    </a:ln>
                  </pic:spPr>
                </pic:pic>
              </a:graphicData>
            </a:graphic>
          </wp:anchor>
        </w:drawing>
      </w:r>
      <w:r>
        <w:rPr>
          <w:rFonts w:hint="eastAsia" w:ascii="楷体" w:hAnsi="楷体" w:eastAsia="楷体" w:cs="楷体"/>
          <w:sz w:val="24"/>
        </w:rPr>
        <w:t>在中国人的传统中，北斗是由天空中的天枢、天璇、天玑、天权、玉衡、开阳、摇光这7颗星组成的。我国的“北斗”卫星导航系统，它是我国自主研发建设的全球卫星导航系统，是我国科技发展的伟大壮举，可谓是国之重器。</w:t>
      </w:r>
    </w:p>
    <w:p>
      <w:pPr>
        <w:spacing w:line="360" w:lineRule="auto"/>
        <w:ind w:firstLine="420" w:firstLineChars="200"/>
        <w:rPr>
          <w:rFonts w:ascii="宋体" w:hAnsi="宋体" w:eastAsia="宋体" w:cs="宋体"/>
          <w:sz w:val="24"/>
        </w:rPr>
      </w:pPr>
      <w:r>
        <mc:AlternateContent>
          <mc:Choice Requires="wpg">
            <w:drawing>
              <wp:anchor distT="0" distB="0" distL="114300" distR="114300" simplePos="0" relativeHeight="251746304" behindDoc="0" locked="0" layoutInCell="1" allowOverlap="1">
                <wp:simplePos x="0" y="0"/>
                <wp:positionH relativeFrom="column">
                  <wp:posOffset>-290830</wp:posOffset>
                </wp:positionH>
                <wp:positionV relativeFrom="paragraph">
                  <wp:posOffset>504825</wp:posOffset>
                </wp:positionV>
                <wp:extent cx="2818765" cy="779145"/>
                <wp:effectExtent l="0" t="0" r="0" b="0"/>
                <wp:wrapNone/>
                <wp:docPr id="431"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2818765" cy="779145"/>
                          <a:chOff x="4645" y="2667"/>
                          <a:chExt cx="10474" cy="4526"/>
                        </a:xfrm>
                      </wpg:grpSpPr>
                      <pic:pic xmlns:pic="http://schemas.openxmlformats.org/drawingml/2006/picture">
                        <pic:nvPicPr>
                          <pic:cNvPr id="432"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645" y="2667"/>
                            <a:ext cx="9910" cy="4526"/>
                          </a:xfrm>
                          <a:prstGeom prst="rect">
                            <a:avLst/>
                          </a:prstGeom>
                        </pic:spPr>
                      </pic:pic>
                      <wps:wsp>
                        <wps:cNvPr id="433" name="文本框 2"/>
                        <wps:cNvSpPr txBox="1"/>
                        <wps:spPr>
                          <a:xfrm>
                            <a:off x="4925" y="4224"/>
                            <a:ext cx="10194" cy="1881"/>
                          </a:xfrm>
                          <a:prstGeom prst="rect">
                            <a:avLst/>
                          </a:prstGeom>
                          <a:noFill/>
                        </wps:spPr>
                        <wps:txbx>
                          <w:txbxContent>
                            <w:p>
                              <w:r>
                                <w:rPr>
                                  <w:rFonts w:hint="eastAsia" w:ascii="宋体" w:hAnsi="宋体" w:eastAsia="宋体" w:cs="宋体"/>
                                  <w:sz w:val="24"/>
                                </w:rPr>
                                <w:t>★第一站：点亮“天枢”星</w:t>
                              </w:r>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22.9pt;margin-top:39.75pt;height:61.35pt;width:221.95pt;z-index:251746304;mso-width-relative:page;mso-height-relative:page;" coordorigin="4645,2667" coordsize="10474,4526" o:gfxdata="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">
                <o:lock v:ext="edit" aspectratio="f"/>
                <v:shape id="图片 1" o:spid="_x0000_s1026" o:spt="75" alt="气泡" type="#_x0000_t75" style="position:absolute;left:4645;top:2667;height:4526;width:9910;" filled="f" o:preferrelative="t" stroked="f" coordsize="21600,21600" o:gfxdata="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c1Sm&#10;wAAAANwAAAAPAAAAAAAAAAEAIAAAACIAAABkcnMvZG93bnJldi54bWxQSwECFAAUAAAACACHTuJA&#10;My8FnjsAAAA5AAAAEAAAAAAAAAABACAAAAAPAQAAZHJzL3NoYXBleG1sLnhtbFBLBQYAAAAABgAG&#10;AFsBAAC5AwAAAAA=&#10;">
                  <v:fill on="f" focussize="0,0"/>
                  <v:stroke on="f"/>
                  <v:imagedata r:id="rId83" o:title=""/>
                  <o:lock v:ext="edit" aspectratio="t"/>
                </v:shape>
                <v:shape id="文本框 2" o:spid="_x0000_s1026" o:spt="202" type="#_x0000_t202" style="position:absolute;left:4925;top:4224;height:1881;width:10194;" filled="f" stroked="f" coordsize="21600,21600" o:gfxdata="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d7vI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r>
                          <w:rPr>
                            <w:rFonts w:hint="eastAsia" w:ascii="宋体" w:hAnsi="宋体" w:eastAsia="宋体" w:cs="宋体"/>
                            <w:sz w:val="24"/>
                          </w:rPr>
                          <w:t>★第一站：点亮“天枢”星</w:t>
                        </w:r>
                      </w:p>
                    </w:txbxContent>
                  </v:textbox>
                </v:shape>
              </v:group>
            </w:pict>
          </mc:Fallback>
        </mc:AlternateContent>
      </w:r>
      <w:r>
        <w:rPr>
          <w:rFonts w:hint="eastAsia" w:ascii="宋体" w:hAnsi="宋体" w:eastAsia="宋体" w:cs="宋体"/>
          <w:sz w:val="24"/>
        </w:rPr>
        <w:t>今天的作业练习就请大家开启点亮“北斗”七星之旅，感受北斗导航系统中的百分数吧！</w:t>
      </w:r>
    </w:p>
    <w:p>
      <w:pPr>
        <w:spacing w:line="360" w:lineRule="auto"/>
      </w:pPr>
    </w:p>
    <w:p>
      <w:pPr>
        <w:spacing w:line="360" w:lineRule="auto"/>
        <w:rPr>
          <w:rFonts w:ascii="宋体" w:hAnsi="宋体" w:eastAsia="宋体" w:cs="宋体"/>
          <w:sz w:val="24"/>
        </w:rPr>
      </w:pPr>
      <w:r>
        <w:rPr>
          <w:rFonts w:hint="eastAsia" w:ascii="仿宋" w:hAnsi="仿宋" w:eastAsia="仿宋" w:cs="仿宋"/>
          <w:sz w:val="28"/>
          <w:szCs w:val="36"/>
        </w:rPr>
        <w:drawing>
          <wp:anchor distT="0" distB="0" distL="114300" distR="114300" simplePos="0" relativeHeight="251765760" behindDoc="1" locked="0" layoutInCell="1" allowOverlap="1">
            <wp:simplePos x="0" y="0"/>
            <wp:positionH relativeFrom="column">
              <wp:posOffset>-1149350</wp:posOffset>
            </wp:positionH>
            <wp:positionV relativeFrom="page">
              <wp:posOffset>18415</wp:posOffset>
            </wp:positionV>
            <wp:extent cx="1145540" cy="1136650"/>
            <wp:effectExtent l="0" t="0" r="16510" b="6350"/>
            <wp:wrapNone/>
            <wp:docPr id="193" name="图片 193"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c87e4ce0bb8d878a354625496164f91f"/>
                    <pic:cNvPicPr>
                      <a:picLocks noChangeAspect="1"/>
                    </pic:cNvPicPr>
                  </pic:nvPicPr>
                  <pic:blipFill>
                    <a:blip r:embed="rId9"/>
                    <a:stretch>
                      <a:fillRect/>
                    </a:stretch>
                  </pic:blipFill>
                  <pic:spPr>
                    <a:xfrm>
                      <a:off x="0" y="0"/>
                      <a:ext cx="1145540" cy="1136650"/>
                    </a:xfrm>
                    <a:prstGeom prst="rect">
                      <a:avLst/>
                    </a:prstGeom>
                  </pic:spPr>
                </pic:pic>
              </a:graphicData>
            </a:graphic>
          </wp:anchor>
        </w:drawing>
      </w:r>
      <w:r>
        <w:rPr>
          <w:rFonts w:hint="eastAsia" w:ascii="仿宋" w:hAnsi="仿宋" w:eastAsia="仿宋" w:cs="仿宋"/>
          <w:sz w:val="28"/>
          <w:szCs w:val="36"/>
        </w:rPr>
        <w:drawing>
          <wp:anchor distT="0" distB="0" distL="114300" distR="114300" simplePos="0" relativeHeight="251742208" behindDoc="1" locked="0" layoutInCell="1" allowOverlap="1">
            <wp:simplePos x="0" y="0"/>
            <wp:positionH relativeFrom="column">
              <wp:posOffset>-1141730</wp:posOffset>
            </wp:positionH>
            <wp:positionV relativeFrom="page">
              <wp:posOffset>6985</wp:posOffset>
            </wp:positionV>
            <wp:extent cx="7548245" cy="10676890"/>
            <wp:effectExtent l="0" t="0" r="10795" b="6350"/>
            <wp:wrapNone/>
            <wp:docPr id="424" name="图片 13"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13"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95104" behindDoc="0" locked="0" layoutInCell="1" allowOverlap="1">
                <wp:simplePos x="0" y="0"/>
                <wp:positionH relativeFrom="column">
                  <wp:posOffset>1141730</wp:posOffset>
                </wp:positionH>
                <wp:positionV relativeFrom="paragraph">
                  <wp:posOffset>199390</wp:posOffset>
                </wp:positionV>
                <wp:extent cx="619125" cy="427990"/>
                <wp:effectExtent l="0" t="0" r="0" b="0"/>
                <wp:wrapNone/>
                <wp:docPr id="205" name="文本框 205"/>
                <wp:cNvGraphicFramePr/>
                <a:graphic xmlns:a="http://schemas.openxmlformats.org/drawingml/2006/main">
                  <a:graphicData uri="http://schemas.microsoft.com/office/word/2010/wordprocessingShape">
                    <wps:wsp>
                      <wps:cNvSpPr txBox="1"/>
                      <wps:spPr>
                        <a:xfrm>
                          <a:off x="3361055" y="4211320"/>
                          <a:ext cx="619125" cy="4279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9.9pt;margin-top:15.7pt;height:33.7pt;width:48.75pt;z-index:251695104;mso-width-relative:page;mso-height-relative:page;" filled="f" stroked="f" coordsize="21600,21600" o:gfxdata="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AueubaAAAACQEAAA8AAAAAAAAA&#10;AQAgAAAAIgAAAGRycy9kb3ducmV2LnhtbFBLAQIUABQAAAAIAIdO4kAll97zSAIAAHUEAAAOAAAA&#10;AAAAAAEAIAAAACkBAABkcnMvZTJvRG9jLnhtbFBLBQYAAAAABgAGAFkBAADjBQAAAAA=&#10;">
                <v:fill on="f" focussize="0,0"/>
                <v:stroke on="f" weight="0.5pt"/>
                <v:imagedata o:title=""/>
                <o:lock v:ext="edit" aspectratio="f"/>
                <v:textbox>
                  <w:txbxContent>
                    <w:p>
                      <w:r>
                        <w:rPr>
                          <w:rFonts w:hint="eastAsia"/>
                        </w:rPr>
                        <w:t>. .</w:t>
                      </w:r>
                    </w:p>
                  </w:txbxContent>
                </v:textbox>
              </v:shape>
            </w:pict>
          </mc:Fallback>
        </mc:AlternateContent>
      </w:r>
      <w:r>
        <w:rPr>
          <w:rFonts w:hint="eastAsia" w:ascii="宋体" w:hAnsi="宋体" w:eastAsia="宋体" w:cs="宋体"/>
          <w:sz w:val="24"/>
        </w:rPr>
        <w:t>一、认真思考，填一填。</w:t>
      </w:r>
    </w:p>
    <w:p>
      <w:pPr>
        <w:spacing w:line="360" w:lineRule="auto"/>
        <w:rPr>
          <w:rFonts w:ascii="宋体" w:hAnsi="宋体" w:eastAsia="宋体" w:cs="宋体"/>
          <w:sz w:val="24"/>
        </w:rPr>
      </w:pPr>
      <w:r>
        <w:rPr>
          <w:rFonts w:hint="eastAsia" w:ascii="宋体" w:hAnsi="宋体" w:eastAsia="宋体" w:cs="宋体"/>
          <w:sz w:val="24"/>
        </w:rPr>
        <w:t>1.在</w:t>
      </w:r>
      <w:r>
        <w:rPr>
          <w:rFonts w:hint="eastAsia" w:ascii="宋体" w:hAnsi="宋体" w:eastAsia="宋体" w:cs="宋体"/>
          <w:color w:val="000000"/>
          <w:kern w:val="24"/>
          <w:position w:val="-24"/>
          <w:sz w:val="24"/>
        </w:rPr>
        <w:object>
          <v:shape id="_x0000_i1028" o:spt="75" type="#_x0000_t75" style="height:30.75pt;width:12pt;" o:ole="t" filled="f" coordsize="21600,21600">
            <v:path/>
            <v:fill on="f" focussize="0,0"/>
            <v:stroke/>
            <v:imagedata r:id="rId85" o:title=""/>
            <o:lock v:ext="edit" aspectratio="t"/>
            <w10:wrap type="none"/>
            <w10:anchorlock/>
          </v:shape>
          <o:OLEObject Type="Embed" ProgID="Equation.KSEE3" ShapeID="_x0000_i1028" DrawAspect="Content" ObjectID="_1468075728" r:id="rId84">
            <o:LockedField>false</o:LockedField>
          </o:OLEObject>
        </w:object>
      </w:r>
      <w:r>
        <w:rPr>
          <w:rFonts w:hint="eastAsia" w:ascii="宋体" w:hAnsi="宋体" w:eastAsia="宋体" w:cs="宋体"/>
          <w:sz w:val="24"/>
        </w:rPr>
        <w:t>、0.667、0.67、66.7%四个数中，最大的数是（    ），最小的数是（    ），（    ）和（    ）大小相等。</w:t>
      </w:r>
    </w:p>
    <w:p>
      <w:pPr>
        <w:spacing w:line="360" w:lineRule="auto"/>
        <w:rPr>
          <w:rFonts w:ascii="宋体" w:hAnsi="宋体" w:cs="宋体"/>
          <w:sz w:val="24"/>
        </w:rPr>
      </w:pPr>
      <w:r>
        <w:rPr>
          <w:rFonts w:hint="eastAsia" w:ascii="楷体" w:hAnsi="楷体" w:eastAsia="楷体" w:cs="楷体"/>
          <w:sz w:val="24"/>
        </w:rPr>
        <mc:AlternateContent>
          <mc:Choice Requires="wps">
            <w:drawing>
              <wp:anchor distT="0" distB="0" distL="114300" distR="114300" simplePos="0" relativeHeight="251855872" behindDoc="0" locked="0" layoutInCell="1" allowOverlap="1">
                <wp:simplePos x="0" y="0"/>
                <wp:positionH relativeFrom="column">
                  <wp:posOffset>2526665</wp:posOffset>
                </wp:positionH>
                <wp:positionV relativeFrom="paragraph">
                  <wp:posOffset>1077595</wp:posOffset>
                </wp:positionV>
                <wp:extent cx="365760" cy="278130"/>
                <wp:effectExtent l="0" t="0" r="0" b="0"/>
                <wp:wrapNone/>
                <wp:docPr id="353" name="文本框 353"/>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95pt;margin-top:84.85pt;height:21.9pt;width:28.8pt;z-index:251855872;mso-width-relative:page;mso-height-relative:page;" filled="f" stroked="f" coordsize="21600,21600" o:gfxdata="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q8XvItwAAAALAQAADwAAAAAAAAABACAAAAAi&#10;AAAAZHJzL2Rvd25yZXYueG1sUEsBAhQAFAAAAAgAh07iQAYhnLo/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27</w:t>
                      </w:r>
                    </w:p>
                  </w:txbxContent>
                </v:textbox>
              </v:shape>
            </w:pict>
          </mc:Fallback>
        </mc:AlternateContent>
      </w:r>
      <w:r>
        <w:rPr>
          <w:rFonts w:hint="eastAsia" w:ascii="宋体" w:hAnsi="宋体" w:eastAsia="宋体" w:cs="宋体"/>
          <w:sz w:val="24"/>
        </w:rPr>
        <w:t>2</w:t>
      </w:r>
      <w:r>
        <w:rPr>
          <w:rFonts w:hint="eastAsia" w:ascii="宋体" w:hAnsi="宋体" w:cs="宋体"/>
          <w:sz w:val="24"/>
        </w:rPr>
        <w:t>.来自中国航天科技集团五院的北斗卫星团队核心人员平均年龄仅36岁，年龄为“80后”的人员约占团队人员的</w:t>
      </w:r>
      <w:r>
        <w:rPr>
          <w:rFonts w:hint="eastAsia" w:ascii="宋体" w:hAnsi="宋体" w:eastAsia="宋体" w:cs="宋体"/>
          <w:color w:val="000000"/>
          <w:kern w:val="24"/>
          <w:position w:val="-24"/>
          <w:sz w:val="24"/>
        </w:rPr>
        <w:object>
          <v:shape id="_x0000_i1029" o:spt="75" type="#_x0000_t75" style="height:30.75pt;width:17.25pt;" o:ole="t" filled="f" coordsize="21600,21600">
            <v:path/>
            <v:fill on="f" focussize="0,0"/>
            <v:stroke/>
            <v:imagedata r:id="rId87" o:title=""/>
            <o:lock v:ext="edit" aspectratio="t"/>
            <w10:wrap type="none"/>
            <w10:anchorlock/>
          </v:shape>
          <o:OLEObject Type="Embed" ProgID="Equation.KSEE3" ShapeID="_x0000_i1029" DrawAspect="Content" ObjectID="_1468075729" r:id="rId86">
            <o:LockedField>false</o:LockedField>
          </o:OLEObject>
        </w:object>
      </w:r>
      <w:r>
        <w:rPr>
          <w:rFonts w:hint="eastAsia" w:ascii="宋体" w:hAnsi="宋体" w:eastAsia="宋体" w:cs="宋体"/>
          <w:sz w:val="24"/>
        </w:rPr>
        <w:t>，</w:t>
      </w:r>
      <w:r>
        <w:rPr>
          <w:rFonts w:hint="eastAsia" w:ascii="宋体" w:hAnsi="宋体" w:cs="宋体"/>
          <w:sz w:val="24"/>
        </w:rPr>
        <w:t>请将这个数进行改写：</w:t>
      </w:r>
    </w:p>
    <w:p>
      <w:pPr>
        <w:spacing w:line="360" w:lineRule="auto"/>
        <w:rPr>
          <w:rFonts w:ascii="宋体" w:hAnsi="宋体" w:eastAsia="宋体" w:cs="宋体"/>
          <w:sz w:val="24"/>
        </w:rPr>
      </w:pPr>
      <w:r>
        <w:rPr>
          <w:rFonts w:hint="eastAsia" w:ascii="仿宋" w:hAnsi="仿宋" w:eastAsia="仿宋" w:cs="仿宋"/>
          <w:sz w:val="28"/>
          <w:szCs w:val="36"/>
        </w:rPr>
        <w:drawing>
          <wp:anchor distT="0" distB="0" distL="114300" distR="114300" simplePos="0" relativeHeight="251766784" behindDoc="1" locked="0" layoutInCell="1" allowOverlap="1">
            <wp:simplePos x="0" y="0"/>
            <wp:positionH relativeFrom="column">
              <wp:posOffset>-1146175</wp:posOffset>
            </wp:positionH>
            <wp:positionV relativeFrom="page">
              <wp:posOffset>-8255</wp:posOffset>
            </wp:positionV>
            <wp:extent cx="7548245" cy="10676890"/>
            <wp:effectExtent l="0" t="0" r="14605" b="10160"/>
            <wp:wrapNone/>
            <wp:docPr id="194" name="图片 13"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3"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r>
        <w:rPr>
          <w:rFonts w:hint="eastAsia" w:ascii="宋体" w:hAnsi="宋体" w:eastAsia="宋体" w:cs="宋体"/>
          <w:color w:val="000000"/>
          <w:kern w:val="24"/>
          <w:position w:val="-24"/>
          <w:sz w:val="24"/>
        </w:rPr>
        <w:object>
          <v:shape id="_x0000_i1030" o:spt="75" type="#_x0000_t75" style="height:30.75pt;width:17.25pt;" o:ole="t" filled="f" coordsize="21600,21600">
            <v:path/>
            <v:fill on="f" focussize="0,0"/>
            <v:stroke/>
            <v:imagedata r:id="rId89" o:title=""/>
            <o:lock v:ext="edit" aspectratio="t"/>
            <w10:wrap type="none"/>
            <w10:anchorlock/>
          </v:shape>
          <o:OLEObject Type="Embed" ProgID="Equation.KSEE3" ShapeID="_x0000_i1030" DrawAspect="Content" ObjectID="_1468075730" r:id="rId88">
            <o:LockedField>false</o:LockedField>
          </o:OLEObject>
        </w:object>
      </w:r>
      <w:r>
        <w:rPr>
          <w:rFonts w:hint="eastAsia" w:ascii="宋体" w:hAnsi="宋体" w:eastAsia="宋体" w:cs="宋体"/>
          <w:sz w:val="24"/>
        </w:rPr>
        <w:t>=（    ）÷（    ）=（    ）（填小数）=（    ）%</w:t>
      </w:r>
    </w:p>
    <w:p>
      <w:pPr>
        <w:spacing w:line="360" w:lineRule="auto"/>
        <w:rPr>
          <w:rFonts w:ascii="宋体" w:hAnsi="宋体" w:eastAsia="宋体" w:cs="宋体"/>
          <w:sz w:val="24"/>
        </w:rPr>
      </w:pPr>
      <w:r>
        <w:rPr>
          <w:rFonts w:hint="eastAsia" w:ascii="宋体" w:hAnsi="宋体" w:eastAsia="宋体" w:cs="宋体"/>
          <w:sz w:val="24"/>
        </w:rPr>
        <w:t>3.一杯盐水的盐与水的质量比为1:9，盐水的含盐率为（    ）%。</w:t>
      </w:r>
    </w:p>
    <w:p>
      <w:pPr>
        <w:spacing w:line="360" w:lineRule="auto"/>
        <w:rPr>
          <w:rFonts w:ascii="宋体" w:hAnsi="宋体" w:eastAsia="宋体" w:cs="宋体"/>
          <w:sz w:val="24"/>
        </w:rPr>
      </w:pPr>
      <w:r>
        <mc:AlternateContent>
          <mc:Choice Requires="wps">
            <w:drawing>
              <wp:anchor distT="0" distB="0" distL="114300" distR="114300" simplePos="0" relativeHeight="251702272" behindDoc="0" locked="0" layoutInCell="1" allowOverlap="1">
                <wp:simplePos x="0" y="0"/>
                <wp:positionH relativeFrom="column">
                  <wp:posOffset>4823460</wp:posOffset>
                </wp:positionH>
                <wp:positionV relativeFrom="paragraph">
                  <wp:posOffset>241300</wp:posOffset>
                </wp:positionV>
                <wp:extent cx="553720" cy="514350"/>
                <wp:effectExtent l="0" t="0" r="0" b="0"/>
                <wp:wrapNone/>
                <wp:docPr id="206" name="文本框 206"/>
                <wp:cNvGraphicFramePr/>
                <a:graphic xmlns:a="http://schemas.openxmlformats.org/drawingml/2006/main">
                  <a:graphicData uri="http://schemas.microsoft.com/office/word/2010/wordprocessingShape">
                    <wps:wsp>
                      <wps:cNvSpPr txBox="1"/>
                      <wps:spPr>
                        <a:xfrm>
                          <a:off x="0" y="0"/>
                          <a:ext cx="553720" cy="514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Theme="minorEastAsia" w:hAnsiTheme="minorEastAsia" w:cstheme="minorEastAsia"/>
                                <w:sz w:val="28"/>
                                <w:szCs w:val="28"/>
                              </w:rPr>
                            </w:pPr>
                            <w:r>
                              <w:rPr>
                                <w:rFonts w:hint="eastAsia" w:asciiTheme="minorEastAsia" w:hAnsiTheme="minorEastAsia" w:cstheme="minorEastAsia"/>
                                <w:sz w:val="28"/>
                                <w:szCs w:val="28"/>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9.8pt;margin-top:19pt;height:40.5pt;width:43.6pt;z-index:251702272;mso-width-relative:page;mso-height-relative:page;" filled="f" stroked="f" coordsize="21600,21600" o:gfxdata="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9b0iLbAAAACgEAAA8AAAAAAAAAAQAgAAAAIgAAAGRy&#10;cy9kb3ducmV2LnhtbFBLAQIUABQAAAAIAIdO4kD4aqOmOwIAAGkEAAAOAAAAAAAAAAEAIAAAACoB&#10;AABkcnMvZTJvRG9jLnhtbFBLBQYAAAAABgAGAFkBAADXBQAAAAA=&#10;">
                <v:fill on="f" focussize="0,0"/>
                <v:stroke on="f" weight="0.5pt"/>
                <v:imagedata o:title=""/>
                <o:lock v:ext="edit" aspectratio="f"/>
                <v:textbox>
                  <w:txbxContent>
                    <w:p>
                      <w:pPr>
                        <w:rPr>
                          <w:rFonts w:asciiTheme="minorEastAsia" w:hAnsiTheme="minorEastAsia" w:cstheme="minorEastAsia"/>
                          <w:sz w:val="28"/>
                          <w:szCs w:val="28"/>
                        </w:rPr>
                      </w:pPr>
                      <w:r>
                        <w:rPr>
                          <w:rFonts w:hint="eastAsia" w:asciiTheme="minorEastAsia" w:hAnsiTheme="minorEastAsia" w:cstheme="minorEastAsia"/>
                          <w:sz w:val="28"/>
                          <w:szCs w:val="28"/>
                        </w:rPr>
                        <w:t>1</w:t>
                      </w:r>
                    </w:p>
                  </w:txbxContent>
                </v:textbox>
              </v:shape>
            </w:pict>
          </mc:Fallback>
        </mc:AlternateContent>
      </w:r>
      <w:r>
        <mc:AlternateContent>
          <mc:Choice Requires="wps">
            <w:drawing>
              <wp:anchor distT="0" distB="0" distL="114300" distR="114300" simplePos="0" relativeHeight="251701248" behindDoc="0" locked="0" layoutInCell="1" allowOverlap="1">
                <wp:simplePos x="0" y="0"/>
                <wp:positionH relativeFrom="column">
                  <wp:posOffset>-43815</wp:posOffset>
                </wp:positionH>
                <wp:positionV relativeFrom="paragraph">
                  <wp:posOffset>260350</wp:posOffset>
                </wp:positionV>
                <wp:extent cx="553720" cy="514350"/>
                <wp:effectExtent l="0" t="0" r="0" b="0"/>
                <wp:wrapNone/>
                <wp:docPr id="207" name="文本框 207"/>
                <wp:cNvGraphicFramePr/>
                <a:graphic xmlns:a="http://schemas.openxmlformats.org/drawingml/2006/main">
                  <a:graphicData uri="http://schemas.microsoft.com/office/word/2010/wordprocessingShape">
                    <wps:wsp>
                      <wps:cNvSpPr txBox="1"/>
                      <wps:spPr>
                        <a:xfrm>
                          <a:off x="0" y="0"/>
                          <a:ext cx="553720" cy="514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Theme="minorEastAsia" w:hAnsiTheme="minorEastAsia" w:cstheme="minorEastAsia"/>
                                <w:sz w:val="28"/>
                                <w:szCs w:val="28"/>
                              </w:rPr>
                            </w:pPr>
                            <w:r>
                              <w:rPr>
                                <w:rFonts w:hint="eastAsia" w:asciiTheme="minorEastAsia" w:hAnsiTheme="minorEastAsia" w:cstheme="minorEastAsia"/>
                                <w:sz w:val="28"/>
                                <w:szCs w:val="28"/>
                              </w:rPr>
                              <w:t>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5pt;margin-top:20.5pt;height:40.5pt;width:43.6pt;z-index:251701248;mso-width-relative:page;mso-height-relative:page;" filled="f" stroked="f" coordsize="21600,21600" o:gfxdata="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X6JbC2QAAAAgBAAAPAAAAAAAAAAEAIAAAACIAAABkcnMv&#10;ZG93bnJldi54bWxQSwECFAAUAAAACACHTuJAdWW7kDsCAABpBAAADgAAAAAAAAABACAAAAAoAQAA&#10;ZHJzL2Uyb0RvYy54bWxQSwUGAAAAAAYABgBZAQAA1QUAAAAA&#10;">
                <v:fill on="f" focussize="0,0"/>
                <v:stroke on="f" weight="0.5pt"/>
                <v:imagedata o:title=""/>
                <o:lock v:ext="edit" aspectratio="f"/>
                <v:textbox>
                  <w:txbxContent>
                    <w:p>
                      <w:pPr>
                        <w:rPr>
                          <w:rFonts w:asciiTheme="minorEastAsia" w:hAnsiTheme="minorEastAsia" w:cstheme="minorEastAsia"/>
                          <w:sz w:val="28"/>
                          <w:szCs w:val="28"/>
                        </w:rPr>
                      </w:pPr>
                      <w:r>
                        <w:rPr>
                          <w:rFonts w:hint="eastAsia" w:asciiTheme="minorEastAsia" w:hAnsiTheme="minorEastAsia" w:cstheme="minorEastAsia"/>
                          <w:sz w:val="28"/>
                          <w:szCs w:val="28"/>
                        </w:rPr>
                        <w:t>0</w:t>
                      </w:r>
                    </w:p>
                  </w:txbxContent>
                </v:textbox>
              </v:shape>
            </w:pict>
          </mc:Fallback>
        </mc:AlternateContent>
      </w:r>
      <w:r>
        <w:rPr>
          <w:rFonts w:hint="eastAsia" w:ascii="宋体" w:hAnsi="宋体" w:eastAsia="宋体" w:cs="宋体"/>
          <w:sz w:val="24"/>
        </w:rPr>
        <w:t>4.分别用百分数、小数、分数表示直线上的各点。</w:t>
      </w: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w:drawing>
          <wp:inline distT="0" distB="0" distL="114300" distR="114300">
            <wp:extent cx="5028565" cy="370205"/>
            <wp:effectExtent l="0" t="0" r="635" b="10795"/>
            <wp:docPr id="208" name="图片 208" descr="IMG_6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IMG_6822"/>
                    <pic:cNvPicPr>
                      <a:picLocks noChangeAspect="1"/>
                    </pic:cNvPicPr>
                  </pic:nvPicPr>
                  <pic:blipFill>
                    <a:blip r:embed="rId90">
                      <a:clrChange>
                        <a:clrFrom>
                          <a:srgbClr val="C9C6BF">
                            <a:alpha val="100000"/>
                          </a:srgbClr>
                        </a:clrFrom>
                        <a:clrTo>
                          <a:srgbClr val="C9C6BF">
                            <a:alpha val="100000"/>
                            <a:alpha val="0"/>
                          </a:srgbClr>
                        </a:clrTo>
                      </a:clrChange>
                      <a:lum bright="30000"/>
                    </a:blip>
                    <a:srcRect t="36849" b="17817"/>
                    <a:stretch>
                      <a:fillRect/>
                    </a:stretch>
                  </pic:blipFill>
                  <pic:spPr>
                    <a:xfrm>
                      <a:off x="0" y="0"/>
                      <a:ext cx="5028565" cy="370205"/>
                    </a:xfrm>
                    <a:prstGeom prst="rect">
                      <a:avLst/>
                    </a:prstGeom>
                  </pic:spPr>
                </pic:pic>
              </a:graphicData>
            </a:graphic>
          </wp:inline>
        </w:drawing>
      </w:r>
    </w:p>
    <w:p>
      <w:pPr>
        <w:spacing w:line="360" w:lineRule="auto"/>
        <w:ind w:firstLine="240" w:firstLineChars="100"/>
        <w:rPr>
          <w:rFonts w:ascii="宋体" w:hAnsi="宋体" w:eastAsia="宋体" w:cs="宋体"/>
          <w:sz w:val="24"/>
        </w:rPr>
      </w:pPr>
      <w:r>
        <w:rPr>
          <w:rFonts w:hint="eastAsia" w:ascii="宋体" w:hAnsi="宋体" w:eastAsia="宋体" w:cs="宋体"/>
          <w:sz w:val="24"/>
        </w:rPr>
        <w:t xml:space="preserve">百分数        25%          </w:t>
      </w:r>
      <w:r>
        <w:rPr>
          <w:rFonts w:hint="eastAsia" w:ascii="宋体" w:hAnsi="宋体" w:cs="宋体"/>
          <w:sz w:val="24"/>
        </w:rPr>
        <w:t xml:space="preserve">   </w:t>
      </w:r>
      <w:r>
        <w:rPr>
          <w:rFonts w:hint="eastAsia" w:ascii="宋体" w:hAnsi="宋体" w:eastAsia="宋体" w:cs="宋体"/>
          <w:sz w:val="24"/>
        </w:rPr>
        <w:t xml:space="preserve">（    ）            </w:t>
      </w:r>
      <w:r>
        <w:rPr>
          <w:rFonts w:hint="eastAsia" w:ascii="宋体" w:hAnsi="宋体" w:cs="宋体"/>
          <w:sz w:val="24"/>
        </w:rPr>
        <w:t xml:space="preserve">    </w:t>
      </w:r>
      <w:r>
        <w:rPr>
          <w:rFonts w:hint="eastAsia" w:ascii="宋体" w:hAnsi="宋体" w:eastAsia="宋体" w:cs="宋体"/>
          <w:sz w:val="24"/>
        </w:rPr>
        <w:t xml:space="preserve">  （    ）</w:t>
      </w:r>
    </w:p>
    <w:p>
      <w:pPr>
        <w:spacing w:line="360" w:lineRule="auto"/>
        <w:ind w:firstLine="240" w:firstLineChars="100"/>
        <w:rPr>
          <w:rFonts w:ascii="宋体" w:hAnsi="宋体" w:eastAsia="宋体" w:cs="宋体"/>
          <w:sz w:val="24"/>
        </w:rPr>
      </w:pPr>
      <w:r>
        <w:rPr>
          <w:rFonts w:hint="eastAsia" w:ascii="宋体" w:hAnsi="宋体" w:eastAsia="宋体" w:cs="宋体"/>
          <w:sz w:val="24"/>
        </w:rPr>
        <w:t>分</w:t>
      </w:r>
      <w:r>
        <w:rPr>
          <w:rFonts w:hint="eastAsia" w:ascii="宋体" w:hAnsi="宋体" w:cs="宋体"/>
          <w:sz w:val="24"/>
        </w:rPr>
        <w:t xml:space="preserve">  </w:t>
      </w:r>
      <w:r>
        <w:rPr>
          <w:rFonts w:hint="eastAsia" w:ascii="宋体" w:hAnsi="宋体" w:eastAsia="宋体" w:cs="宋体"/>
          <w:sz w:val="24"/>
        </w:rPr>
        <w:t xml:space="preserve">数      （    ）       </w:t>
      </w:r>
      <w:r>
        <w:rPr>
          <w:rFonts w:hint="eastAsia" w:ascii="宋体" w:hAnsi="宋体" w:cs="宋体"/>
          <w:sz w:val="24"/>
        </w:rPr>
        <w:t xml:space="preserve">  </w:t>
      </w:r>
      <w:r>
        <w:rPr>
          <w:rFonts w:hint="eastAsia" w:ascii="宋体" w:hAnsi="宋体" w:eastAsia="宋体" w:cs="宋体"/>
          <w:sz w:val="24"/>
        </w:rPr>
        <w:t xml:space="preserve"> （    ）                </w:t>
      </w:r>
      <w:r>
        <w:rPr>
          <w:rFonts w:hint="eastAsia" w:ascii="宋体" w:hAnsi="宋体" w:cs="宋体"/>
          <w:sz w:val="24"/>
        </w:rPr>
        <w:t xml:space="preserve">   </w:t>
      </w:r>
      <w:r>
        <w:rPr>
          <w:rFonts w:hint="eastAsia" w:ascii="宋体" w:hAnsi="宋体" w:eastAsia="宋体" w:cs="宋体"/>
          <w:sz w:val="24"/>
        </w:rPr>
        <w:t xml:space="preserve"> </w:t>
      </w:r>
      <w:r>
        <w:rPr>
          <w:rFonts w:hint="eastAsia" w:ascii="宋体" w:hAnsi="宋体" w:eastAsia="宋体" w:cs="宋体"/>
          <w:color w:val="000000"/>
          <w:kern w:val="24"/>
          <w:position w:val="-24"/>
          <w:sz w:val="24"/>
        </w:rPr>
        <w:object>
          <v:shape id="_x0000_i1031" o:spt="75" type="#_x0000_t75" style="height:30.75pt;width:18pt;" o:ole="t" filled="f" coordsize="21600,21600">
            <v:path/>
            <v:fill on="f" focussize="0,0"/>
            <v:stroke/>
            <v:imagedata r:id="rId92" o:title=""/>
            <o:lock v:ext="edit" aspectratio="t"/>
            <w10:wrap type="none"/>
            <w10:anchorlock/>
          </v:shape>
          <o:OLEObject Type="Embed" ProgID="Equation.KSEE3" ShapeID="_x0000_i1031" DrawAspect="Content" ObjectID="_1468075731" r:id="rId91">
            <o:LockedField>false</o:LockedField>
          </o:OLEObject>
        </w:object>
      </w:r>
    </w:p>
    <w:p>
      <w:pPr>
        <w:spacing w:line="360" w:lineRule="auto"/>
        <w:ind w:firstLine="240" w:firstLineChars="100"/>
        <w:rPr>
          <w:rFonts w:ascii="宋体" w:hAnsi="宋体" w:eastAsia="宋体" w:cs="宋体"/>
          <w:sz w:val="24"/>
        </w:rPr>
      </w:pPr>
      <w:r>
        <w:rPr>
          <w:rFonts w:hint="eastAsia" w:ascii="宋体" w:hAnsi="宋体" w:eastAsia="宋体" w:cs="宋体"/>
          <w:sz w:val="24"/>
        </w:rPr>
        <w:t>小</w:t>
      </w:r>
      <w:r>
        <w:rPr>
          <w:rFonts w:hint="eastAsia" w:ascii="宋体" w:hAnsi="宋体" w:cs="宋体"/>
          <w:sz w:val="24"/>
        </w:rPr>
        <w:t xml:space="preserve">  </w:t>
      </w:r>
      <w:r>
        <w:rPr>
          <w:rFonts w:hint="eastAsia" w:ascii="宋体" w:hAnsi="宋体" w:eastAsia="宋体" w:cs="宋体"/>
          <w:sz w:val="24"/>
        </w:rPr>
        <w:t xml:space="preserve">数      （    ）       </w:t>
      </w:r>
      <w:r>
        <w:rPr>
          <w:rFonts w:hint="eastAsia" w:ascii="宋体" w:hAnsi="宋体" w:cs="宋体"/>
          <w:sz w:val="24"/>
        </w:rPr>
        <w:t xml:space="preserve">  </w:t>
      </w:r>
      <w:r>
        <w:rPr>
          <w:rFonts w:hint="eastAsia" w:ascii="宋体" w:hAnsi="宋体" w:eastAsia="宋体" w:cs="宋体"/>
          <w:sz w:val="24"/>
        </w:rPr>
        <w:t xml:space="preserve"> </w:t>
      </w:r>
      <w:r>
        <w:rPr>
          <w:rFonts w:hint="eastAsia" w:ascii="宋体" w:hAnsi="宋体" w:cs="宋体"/>
          <w:sz w:val="24"/>
        </w:rPr>
        <w:t xml:space="preserve">  0.54</w:t>
      </w:r>
      <w:r>
        <w:rPr>
          <w:rFonts w:hint="eastAsia" w:ascii="宋体" w:hAnsi="宋体" w:eastAsia="宋体" w:cs="宋体"/>
          <w:sz w:val="24"/>
        </w:rPr>
        <w:t xml:space="preserve">              </w:t>
      </w:r>
      <w:r>
        <w:rPr>
          <w:rFonts w:hint="eastAsia" w:ascii="宋体" w:hAnsi="宋体" w:cs="宋体"/>
          <w:sz w:val="24"/>
        </w:rPr>
        <w:t xml:space="preserve">      </w:t>
      </w:r>
      <w:r>
        <w:rPr>
          <w:rFonts w:hint="eastAsia" w:ascii="宋体" w:hAnsi="宋体" w:eastAsia="宋体" w:cs="宋体"/>
          <w:sz w:val="24"/>
        </w:rPr>
        <w:t>（    ）</w:t>
      </w:r>
    </w:p>
    <w:p>
      <w:pPr>
        <w:spacing w:line="360" w:lineRule="auto"/>
        <w:rPr>
          <w:rFonts w:ascii="宋体" w:hAnsi="宋体" w:eastAsia="宋体" w:cs="宋体"/>
          <w:sz w:val="24"/>
        </w:rPr>
      </w:pPr>
      <w:r>
        <mc:AlternateContent>
          <mc:Choice Requires="wpg">
            <w:drawing>
              <wp:anchor distT="0" distB="0" distL="114300" distR="114300" simplePos="0" relativeHeight="251747328" behindDoc="0" locked="0" layoutInCell="1" allowOverlap="1">
                <wp:simplePos x="0" y="0"/>
                <wp:positionH relativeFrom="column">
                  <wp:posOffset>-435610</wp:posOffset>
                </wp:positionH>
                <wp:positionV relativeFrom="paragraph">
                  <wp:posOffset>43815</wp:posOffset>
                </wp:positionV>
                <wp:extent cx="2818765" cy="779145"/>
                <wp:effectExtent l="0" t="0" r="0" b="0"/>
                <wp:wrapNone/>
                <wp:docPr id="434"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2818765" cy="779145"/>
                          <a:chOff x="4645" y="2667"/>
                          <a:chExt cx="10474" cy="4526"/>
                        </a:xfrm>
                      </wpg:grpSpPr>
                      <pic:pic xmlns:pic="http://schemas.openxmlformats.org/drawingml/2006/picture">
                        <pic:nvPicPr>
                          <pic:cNvPr id="435"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645" y="2667"/>
                            <a:ext cx="9910" cy="4526"/>
                          </a:xfrm>
                          <a:prstGeom prst="rect">
                            <a:avLst/>
                          </a:prstGeom>
                        </pic:spPr>
                      </pic:pic>
                      <wps:wsp>
                        <wps:cNvPr id="436" name="文本框 2"/>
                        <wps:cNvSpPr txBox="1"/>
                        <wps:spPr>
                          <a:xfrm>
                            <a:off x="4926" y="4021"/>
                            <a:ext cx="10193" cy="1881"/>
                          </a:xfrm>
                          <a:prstGeom prst="rect">
                            <a:avLst/>
                          </a:prstGeom>
                          <a:noFill/>
                        </wps:spPr>
                        <wps:txbx>
                          <w:txbxContent>
                            <w:p>
                              <w:pPr>
                                <w:spacing w:line="360" w:lineRule="auto"/>
                                <w:rPr>
                                  <w:rFonts w:ascii="宋体" w:hAnsi="宋体" w:eastAsia="宋体" w:cs="宋体"/>
                                  <w:sz w:val="24"/>
                                </w:rPr>
                              </w:pPr>
                              <w:r>
                                <w:rPr>
                                  <w:rFonts w:hint="eastAsia" w:ascii="宋体" w:hAnsi="宋体" w:eastAsia="宋体" w:cs="宋体"/>
                                  <w:sz w:val="24"/>
                                </w:rPr>
                                <w:t>★第二站：“天璇”星等你点亮！</w:t>
                              </w:r>
                            </w:p>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34.3pt;margin-top:3.45pt;height:61.35pt;width:221.95pt;z-index:251747328;mso-width-relative:page;mso-height-relative:page;" coordorigin="4645,2667" coordsize="10474,4526" o:gfxdata="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">
                <o:lock v:ext="edit" aspectratio="f"/>
                <v:shape id="图片 1" o:spid="_x0000_s1026" o:spt="75" alt="气泡" type="#_x0000_t75" style="position:absolute;left:4645;top:2667;height:4526;width:9910;" filled="f" o:preferrelative="t" stroked="f" coordsize="21600,21600" o:gfxdata="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SazNK/&#10;AAAA3AAAAA8AAAAAAAAAAQAgAAAAIgAAAGRycy9kb3ducmV2LnhtbFBLAQIUABQAAAAIAIdO4kAz&#10;LwWeOwAAADkAAAAQAAAAAAAAAAEAIAAAAA4BAABkcnMvc2hhcGV4bWwueG1sUEsFBgAAAAAGAAYA&#10;WwEAALgDAAAAAA==&#10;">
                  <v:fill on="f" focussize="0,0"/>
                  <v:stroke on="f"/>
                  <v:imagedata r:id="rId83" o:title=""/>
                  <o:lock v:ext="edit" aspectratio="t"/>
                </v:shape>
                <v:shape id="文本框 2" o:spid="_x0000_s1026" o:spt="202" type="#_x0000_t202" style="position:absolute;left:4926;top:4021;height:1881;width:10193;" filled="f" stroked="f" coordsize="21600,21600" o:gfxdata="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alMu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spacing w:line="360" w:lineRule="auto"/>
                          <w:rPr>
                            <w:rFonts w:ascii="宋体" w:hAnsi="宋体" w:eastAsia="宋体" w:cs="宋体"/>
                            <w:sz w:val="24"/>
                          </w:rPr>
                        </w:pPr>
                        <w:r>
                          <w:rPr>
                            <w:rFonts w:hint="eastAsia" w:ascii="宋体" w:hAnsi="宋体" w:eastAsia="宋体" w:cs="宋体"/>
                            <w:sz w:val="24"/>
                          </w:rPr>
                          <w:t>★第二站：“天璇”星等你点亮！</w:t>
                        </w:r>
                      </w:p>
                      <w:p/>
                    </w:txbxContent>
                  </v:textbox>
                </v:shape>
              </v:group>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w:t>二、仔细甄别，选一选。</w:t>
      </w:r>
    </w:p>
    <w:p>
      <w:pPr>
        <w:spacing w:line="360" w:lineRule="auto"/>
        <w:rPr>
          <w:rFonts w:ascii="宋体" w:hAnsi="宋体" w:eastAsia="宋体" w:cs="宋体"/>
          <w:sz w:val="24"/>
        </w:rPr>
      </w:pPr>
      <w:r>
        <w:rPr>
          <w:rFonts w:hint="eastAsia" w:ascii="宋体" w:hAnsi="宋体" w:eastAsia="宋体" w:cs="宋体"/>
          <w:sz w:val="24"/>
        </w:rPr>
        <w:t>1.舞蹈团今天有3</w:t>
      </w:r>
      <w:r>
        <w:rPr>
          <w:rFonts w:hint="eastAsia" w:ascii="宋体" w:hAnsi="宋体" w:cs="宋体"/>
          <w:sz w:val="24"/>
        </w:rPr>
        <w:t>5</w:t>
      </w:r>
      <w:r>
        <w:rPr>
          <w:rFonts w:hint="eastAsia" w:ascii="宋体" w:hAnsi="宋体" w:eastAsia="宋体" w:cs="宋体"/>
          <w:sz w:val="24"/>
        </w:rPr>
        <w:t>人参加训练，有2人没来，正确计算出勤率的式子是（    ）。</w:t>
      </w:r>
    </w:p>
    <w:p>
      <w:pPr>
        <w:spacing w:line="360" w:lineRule="auto"/>
        <w:ind w:firstLine="480" w:firstLineChars="200"/>
        <w:rPr>
          <w:rFonts w:ascii="宋体" w:hAnsi="宋体" w:eastAsia="宋体" w:cs="宋体"/>
          <w:sz w:val="24"/>
        </w:rPr>
      </w:pPr>
      <w:r>
        <w:rPr>
          <w:rFonts w:hint="eastAsia" w:ascii="宋体" w:hAnsi="宋体" w:eastAsia="宋体" w:cs="宋体"/>
          <w:sz w:val="24"/>
        </w:rPr>
        <w:t>A.</w:t>
      </w:r>
      <w:r>
        <w:rPr>
          <w:rFonts w:hint="eastAsia" w:ascii="宋体" w:hAnsi="宋体" w:eastAsia="宋体" w:cs="宋体"/>
          <w:color w:val="000000"/>
          <w:kern w:val="24"/>
          <w:position w:val="-24"/>
          <w:sz w:val="24"/>
        </w:rPr>
        <w:object>
          <v:shape id="_x0000_i1032" o:spt="75" type="#_x0000_t75" style="height:30.75pt;width:17.25pt;" o:ole="t" filled="f" coordsize="21600,21600">
            <v:path/>
            <v:fill on="f" focussize="0,0"/>
            <v:stroke/>
            <v:imagedata r:id="rId94" o:title=""/>
            <o:lock v:ext="edit" aspectratio="t"/>
            <w10:wrap type="none"/>
            <w10:anchorlock/>
          </v:shape>
          <o:OLEObject Type="Embed" ProgID="Equation.KSEE3" ShapeID="_x0000_i1032" DrawAspect="Content" ObjectID="_1468075732" r:id="rId93">
            <o:LockedField>false</o:LockedField>
          </o:OLEObject>
        </w:object>
      </w:r>
      <w:r>
        <w:rPr>
          <w:rFonts w:hint="eastAsia" w:ascii="宋体" w:hAnsi="宋体" w:eastAsia="宋体" w:cs="宋体"/>
          <w:sz w:val="24"/>
        </w:rPr>
        <w:t>×100%     B.</w:t>
      </w:r>
      <w:r>
        <w:rPr>
          <w:rFonts w:hint="eastAsia" w:ascii="宋体" w:hAnsi="宋体" w:eastAsia="宋体" w:cs="宋体"/>
          <w:color w:val="000000"/>
          <w:kern w:val="24"/>
          <w:position w:val="-24"/>
          <w:sz w:val="24"/>
        </w:rPr>
        <w:object>
          <v:shape id="_x0000_i1033" o:spt="75" type="#_x0000_t75" style="height:30.75pt;width:33pt;" o:ole="t" filled="f" coordsize="21600,21600">
            <v:path/>
            <v:fill on="f" focussize="0,0"/>
            <v:stroke/>
            <v:imagedata r:id="rId96" o:title=""/>
            <o:lock v:ext="edit" aspectratio="t"/>
            <w10:wrap type="none"/>
            <w10:anchorlock/>
          </v:shape>
          <o:OLEObject Type="Embed" ProgID="Equation.KSEE3" ShapeID="_x0000_i1033" DrawAspect="Content" ObjectID="_1468075733" r:id="rId95">
            <o:LockedField>false</o:LockedField>
          </o:OLEObject>
        </w:object>
      </w:r>
      <w:r>
        <w:rPr>
          <w:rFonts w:hint="eastAsia" w:ascii="宋体" w:hAnsi="宋体" w:eastAsia="宋体" w:cs="宋体"/>
          <w:sz w:val="24"/>
        </w:rPr>
        <w:t>×100%    C.</w:t>
      </w:r>
      <w:r>
        <w:rPr>
          <w:rFonts w:hint="eastAsia" w:ascii="宋体" w:hAnsi="宋体" w:eastAsia="宋体" w:cs="宋体"/>
          <w:color w:val="000000"/>
          <w:kern w:val="24"/>
          <w:position w:val="-24"/>
          <w:sz w:val="24"/>
        </w:rPr>
        <w:object>
          <v:shape id="_x0000_i1034" o:spt="75" type="#_x0000_t75" style="height:30.75pt;width:33pt;" o:ole="t" filled="f" coordsize="21600,21600">
            <v:path/>
            <v:fill on="f" focussize="0,0"/>
            <v:stroke/>
            <v:imagedata r:id="rId98" o:title=""/>
            <o:lock v:ext="edit" aspectratio="t"/>
            <w10:wrap type="none"/>
            <w10:anchorlock/>
          </v:shape>
          <o:OLEObject Type="Embed" ProgID="Equation.KSEE3" ShapeID="_x0000_i1034" DrawAspect="Content" ObjectID="_1468075734" r:id="rId97">
            <o:LockedField>false</o:LockedField>
          </o:OLEObject>
        </w:object>
      </w:r>
      <w:r>
        <w:rPr>
          <w:rFonts w:hint="eastAsia" w:ascii="宋体" w:hAnsi="宋体" w:eastAsia="宋体" w:cs="宋体"/>
          <w:sz w:val="24"/>
        </w:rPr>
        <w:t>×100%</w:t>
      </w:r>
    </w:p>
    <w:p>
      <w:pPr>
        <w:spacing w:line="360" w:lineRule="auto"/>
        <w:rPr>
          <w:rFonts w:ascii="宋体" w:hAnsi="宋体" w:eastAsia="宋体" w:cs="宋体"/>
          <w:sz w:val="24"/>
        </w:rPr>
      </w:pPr>
      <w:r>
        <w:rPr>
          <w:rFonts w:hint="eastAsia" w:ascii="宋体" w:hAnsi="宋体" w:eastAsia="宋体" w:cs="宋体"/>
          <w:sz w:val="24"/>
        </w:rPr>
        <w:t>2.六（1）班开展数学口算比赛，要求在规定时间完成110道题，正确率最高可达（    ）。</w:t>
      </w:r>
    </w:p>
    <w:p>
      <w:pPr>
        <w:spacing w:line="360" w:lineRule="auto"/>
        <w:ind w:firstLine="480" w:firstLineChars="200"/>
        <w:rPr>
          <w:rFonts w:ascii="宋体" w:hAnsi="宋体" w:eastAsia="宋体" w:cs="宋体"/>
          <w:sz w:val="24"/>
        </w:rPr>
      </w:pPr>
      <w:r>
        <w:rPr>
          <w:rFonts w:hint="eastAsia" w:ascii="宋体" w:hAnsi="宋体" w:eastAsia="宋体" w:cs="宋体"/>
          <w:sz w:val="24"/>
        </w:rPr>
        <w:t>A.90%      B.110%      C.100%</w:t>
      </w:r>
    </w:p>
    <w:p>
      <w:pPr>
        <w:spacing w:line="360" w:lineRule="auto"/>
        <w:rPr>
          <w:rFonts w:ascii="宋体" w:hAnsi="宋体" w:eastAsia="宋体" w:cs="宋体"/>
          <w:sz w:val="24"/>
        </w:rPr>
      </w:pPr>
      <w:r>
        <w:rPr>
          <w:rFonts w:hint="eastAsia" w:ascii="宋体" w:hAnsi="宋体" w:eastAsia="宋体" w:cs="宋体"/>
          <w:sz w:val="24"/>
        </w:rPr>
        <w:t>3.明明和冬冬都是校篮球队队员，明明的投篮命中率比冬冬高10%</w:t>
      </w:r>
      <w:r>
        <w:rPr>
          <w:rFonts w:hint="eastAsia" w:ascii="宋体" w:hAnsi="宋体" w:cs="宋体"/>
          <w:sz w:val="24"/>
        </w:rPr>
        <w:t>，下列说法正确的是</w:t>
      </w:r>
      <w:r>
        <w:rPr>
          <w:rFonts w:hint="eastAsia" w:ascii="宋体" w:hAnsi="宋体" w:eastAsia="宋体" w:cs="宋体"/>
          <w:sz w:val="24"/>
        </w:rPr>
        <w:t>（    ）。</w:t>
      </w:r>
    </w:p>
    <w:p>
      <w:pPr>
        <w:spacing w:line="360" w:lineRule="auto"/>
        <w:ind w:firstLine="480" w:firstLineChars="200"/>
        <w:rPr>
          <w:rFonts w:ascii="宋体" w:hAnsi="宋体" w:eastAsia="宋体" w:cs="宋体"/>
          <w:sz w:val="24"/>
        </w:rPr>
      </w:pPr>
      <w:r>
        <w:rPr>
          <w:rFonts w:hint="eastAsia" w:ascii="宋体" w:hAnsi="宋体" w:eastAsia="宋体" w:cs="宋体"/>
          <w:sz w:val="24"/>
        </w:rPr>
        <w:t>A.冬冬的投篮命中率比明明低10%。</w:t>
      </w:r>
    </w:p>
    <w:p>
      <w:pPr>
        <w:spacing w:line="360" w:lineRule="auto"/>
        <w:ind w:firstLine="480" w:firstLineChars="200"/>
        <w:rPr>
          <w:rFonts w:ascii="宋体" w:hAnsi="宋体" w:eastAsia="宋体" w:cs="宋体"/>
          <w:sz w:val="24"/>
        </w:rPr>
      </w:pPr>
      <w:r>
        <w:rPr>
          <w:rFonts w:hint="eastAsia" w:ascii="宋体" w:hAnsi="宋体" w:eastAsia="宋体" w:cs="宋体"/>
          <w:sz w:val="24"/>
        </w:rPr>
        <w:t>B.明明的投篮命中率</w:t>
      </w:r>
      <w:r>
        <w:rPr>
          <w:rFonts w:hint="eastAsia" w:ascii="宋体" w:hAnsi="宋体" w:cs="宋体"/>
          <w:sz w:val="24"/>
        </w:rPr>
        <w:t>是冬冬</w:t>
      </w:r>
      <w:r>
        <w:rPr>
          <w:rFonts w:hint="eastAsia" w:ascii="宋体" w:hAnsi="宋体" w:eastAsia="宋体" w:cs="宋体"/>
          <w:sz w:val="24"/>
        </w:rPr>
        <w:t>的110%。</w:t>
      </w:r>
    </w:p>
    <w:p>
      <w:pPr>
        <w:spacing w:line="360" w:lineRule="auto"/>
        <w:ind w:firstLine="480" w:firstLineChars="200"/>
        <w:rPr>
          <w:rFonts w:ascii="宋体" w:hAnsi="宋体" w:eastAsia="宋体" w:cs="宋体"/>
          <w:sz w:val="24"/>
        </w:rPr>
      </w:pPr>
      <w:r>
        <w:rPr>
          <w:rFonts w:hint="eastAsia" w:ascii="宋体" w:hAnsi="宋体" w:eastAsia="宋体" w:cs="宋体"/>
          <w:sz w:val="24"/>
        </w:rPr>
        <w:t>C.冬冬的投篮命中率是明明的90%。</w:t>
      </w:r>
    </w:p>
    <w:p>
      <w:pPr>
        <w:spacing w:line="360" w:lineRule="auto"/>
        <w:rPr>
          <w:rFonts w:ascii="宋体" w:hAnsi="宋体" w:eastAsia="宋体" w:cs="宋体"/>
          <w:sz w:val="24"/>
        </w:rPr>
      </w:pPr>
      <w:r>
        <mc:AlternateContent>
          <mc:Choice Requires="wpg">
            <w:drawing>
              <wp:anchor distT="0" distB="0" distL="114300" distR="114300" simplePos="0" relativeHeight="251748352" behindDoc="0" locked="0" layoutInCell="1" allowOverlap="1">
                <wp:simplePos x="0" y="0"/>
                <wp:positionH relativeFrom="column">
                  <wp:posOffset>-359410</wp:posOffset>
                </wp:positionH>
                <wp:positionV relativeFrom="paragraph">
                  <wp:posOffset>14605</wp:posOffset>
                </wp:positionV>
                <wp:extent cx="2853690" cy="779145"/>
                <wp:effectExtent l="0" t="0" r="0" b="0"/>
                <wp:wrapNone/>
                <wp:docPr id="437"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2853751" cy="779145"/>
                          <a:chOff x="-4751" y="3954"/>
                          <a:chExt cx="10604" cy="4526"/>
                        </a:xfrm>
                      </wpg:grpSpPr>
                      <pic:pic xmlns:pic="http://schemas.openxmlformats.org/drawingml/2006/picture">
                        <pic:nvPicPr>
                          <pic:cNvPr id="438"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751" y="3954"/>
                            <a:ext cx="9910" cy="4526"/>
                          </a:xfrm>
                          <a:prstGeom prst="rect">
                            <a:avLst/>
                          </a:prstGeom>
                        </pic:spPr>
                      </pic:pic>
                      <wps:wsp>
                        <wps:cNvPr id="439" name="文本框 2"/>
                        <wps:cNvSpPr txBox="1"/>
                        <wps:spPr>
                          <a:xfrm>
                            <a:off x="-4340" y="5231"/>
                            <a:ext cx="10193" cy="1881"/>
                          </a:xfrm>
                          <a:prstGeom prst="rect">
                            <a:avLst/>
                          </a:prstGeom>
                          <a:noFill/>
                        </wps:spPr>
                        <wps:txbx>
                          <w:txbxContent>
                            <w:p>
                              <w:pPr>
                                <w:spacing w:line="360" w:lineRule="auto"/>
                                <w:rPr>
                                  <w:rFonts w:ascii="宋体" w:hAnsi="宋体" w:eastAsia="宋体" w:cs="宋体"/>
                                  <w:sz w:val="24"/>
                                </w:rPr>
                              </w:pPr>
                              <w:r>
                                <w:rPr>
                                  <w:rFonts w:hint="eastAsia" w:ascii="宋体" w:hAnsi="宋体" w:eastAsia="宋体" w:cs="宋体"/>
                                  <w:sz w:val="24"/>
                                </w:rPr>
                                <w:t>★第三站：欢迎来到“天玑”星！</w:t>
                              </w:r>
                            </w:p>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28.3pt;margin-top:1.15pt;height:61.35pt;width:224.7pt;z-index:251748352;mso-width-relative:page;mso-height-relative:page;" coordorigin="-4751,3954" coordsize="10604,4526" o:gfxdata="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">
                <o:lock v:ext="edit" aspectratio="f"/>
                <v:shape id="图片 1" o:spid="_x0000_s1026" o:spt="75" alt="气泡" type="#_x0000_t75" style="position:absolute;left:-4751;top:3954;height:4526;width:9910;" filled="f" o:preferrelative="t" stroked="f" coordsize="21600,21600" o:gfxdata="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8u/+97UAAADcAAAADwAA&#10;AAAAAAABACAAAAAiAAAAZHJzL2Rvd25yZXYueG1sUEsBAhQAFAAAAAgAh07iQDMvBZ47AAAAOQAA&#10;ABAAAAAAAAAAAQAgAAAABAEAAGRycy9zaGFwZXhtbC54bWxQSwUGAAAAAAYABgBbAQAArgMAAAAA&#10;">
                  <v:fill on="f" focussize="0,0"/>
                  <v:stroke on="f"/>
                  <v:imagedata r:id="rId99" o:title=""/>
                  <o:lock v:ext="edit" aspectratio="t"/>
                </v:shape>
                <v:shape id="文本框 2" o:spid="_x0000_s1026" o:spt="202" type="#_x0000_t202" style="position:absolute;left:-4340;top:5231;height:1881;width:10193;" filled="f" stroked="f" coordsize="21600,21600" o:gfxdata="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DbYy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spacing w:line="360" w:lineRule="auto"/>
                          <w:rPr>
                            <w:rFonts w:ascii="宋体" w:hAnsi="宋体" w:eastAsia="宋体" w:cs="宋体"/>
                            <w:sz w:val="24"/>
                          </w:rPr>
                        </w:pPr>
                        <w:r>
                          <w:rPr>
                            <w:rFonts w:hint="eastAsia" w:ascii="宋体" w:hAnsi="宋体" w:eastAsia="宋体" w:cs="宋体"/>
                            <w:sz w:val="24"/>
                          </w:rPr>
                          <w:t>★第三站：欢迎来到“天玑”星！</w:t>
                        </w:r>
                      </w:p>
                      <w:p/>
                    </w:txbxContent>
                  </v:textbox>
                </v:shape>
              </v:group>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w:t>三、看清数据，算一算。</w:t>
      </w:r>
    </w:p>
    <w:p>
      <w:pPr>
        <w:spacing w:line="360" w:lineRule="auto"/>
        <w:rPr>
          <w:rFonts w:ascii="宋体" w:hAnsi="宋体" w:eastAsia="宋体" w:cs="宋体"/>
          <w:sz w:val="24"/>
        </w:rPr>
      </w:pPr>
      <w:r>
        <w:rPr>
          <w:rFonts w:hint="eastAsia" w:ascii="宋体" w:hAnsi="宋体" w:eastAsia="宋体" w:cs="宋体"/>
          <w:sz w:val="24"/>
        </w:rPr>
        <w:t xml:space="preserve">    </w:t>
      </w:r>
      <w:r>
        <w:rPr>
          <w:rFonts w:hint="eastAsia" w:ascii="仿宋" w:hAnsi="仿宋" w:eastAsia="仿宋" w:cs="仿宋"/>
          <w:sz w:val="28"/>
          <w:szCs w:val="36"/>
        </w:rPr>
        <w:drawing>
          <wp:anchor distT="0" distB="0" distL="114300" distR="114300" simplePos="0" relativeHeight="251743232" behindDoc="1" locked="0" layoutInCell="1" allowOverlap="1">
            <wp:simplePos x="0" y="0"/>
            <wp:positionH relativeFrom="column">
              <wp:posOffset>-1148715</wp:posOffset>
            </wp:positionH>
            <wp:positionV relativeFrom="page">
              <wp:posOffset>6985</wp:posOffset>
            </wp:positionV>
            <wp:extent cx="7548245" cy="10676890"/>
            <wp:effectExtent l="0" t="0" r="10795" b="6350"/>
            <wp:wrapNone/>
            <wp:docPr id="425" name="图片 13"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13"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r>
        <w:rPr>
          <w:rFonts w:hint="eastAsia" w:ascii="宋体" w:hAnsi="宋体" w:eastAsia="宋体" w:cs="宋体"/>
          <w:color w:val="000000"/>
          <w:kern w:val="24"/>
          <w:position w:val="-24"/>
          <w:sz w:val="24"/>
        </w:rPr>
        <w:object>
          <v:shape id="_x0000_i1035" o:spt="75" type="#_x0000_t75" style="height:30.75pt;width:12pt;" o:ole="t" filled="f" coordsize="21600,21600">
            <v:path/>
            <v:fill on="f" focussize="0,0"/>
            <v:stroke/>
            <v:imagedata r:id="rId101" o:title=""/>
            <o:lock v:ext="edit" aspectratio="t"/>
            <w10:wrap type="none"/>
            <w10:anchorlock/>
          </v:shape>
          <o:OLEObject Type="Embed" ProgID="Equation.KSEE3" ShapeID="_x0000_i1035" DrawAspect="Content" ObjectID="_1468075735" r:id="rId100">
            <o:LockedField>false</o:LockedField>
          </o:OLEObject>
        </w:object>
      </w:r>
      <w:r>
        <w:rPr>
          <w:rFonts w:hint="eastAsia" w:ascii="宋体" w:hAnsi="宋体" w:eastAsia="宋体" w:cs="宋体"/>
          <w:sz w:val="24"/>
        </w:rPr>
        <w:t xml:space="preserve">×（3+60%）  </w:t>
      </w:r>
      <w:r>
        <w:rPr>
          <w:rFonts w:hint="eastAsia" w:ascii="宋体" w:hAnsi="宋体" w:cs="宋体"/>
          <w:sz w:val="24"/>
        </w:rPr>
        <w:t xml:space="preserve">   </w:t>
      </w:r>
      <w:r>
        <w:rPr>
          <w:rFonts w:hint="eastAsia" w:ascii="宋体" w:hAnsi="宋体" w:eastAsia="宋体" w:cs="宋体"/>
          <w:sz w:val="24"/>
        </w:rPr>
        <w:t xml:space="preserve">  </w:t>
      </w:r>
      <w:r>
        <w:rPr>
          <w:rFonts w:hint="eastAsia" w:ascii="宋体" w:hAnsi="宋体" w:eastAsia="宋体" w:cs="宋体"/>
          <w:color w:val="000000"/>
          <w:kern w:val="24"/>
          <w:position w:val="-24"/>
          <w:sz w:val="24"/>
        </w:rPr>
        <w:object>
          <v:shape id="_x0000_i1036" o:spt="75" type="#_x0000_t75" style="height:30.75pt;width:15.75pt;" o:ole="t" filled="f" coordsize="21600,21600">
            <v:path/>
            <v:fill on="f" focussize="0,0"/>
            <v:stroke/>
            <v:imagedata r:id="rId103" o:title=""/>
            <o:lock v:ext="edit" aspectratio="t"/>
            <w10:wrap type="none"/>
            <w10:anchorlock/>
          </v:shape>
          <o:OLEObject Type="Embed" ProgID="Equation.KSEE3" ShapeID="_x0000_i1036" DrawAspect="Content" ObjectID="_1468075736" r:id="rId102">
            <o:LockedField>false</o:LockedField>
          </o:OLEObject>
        </w:object>
      </w:r>
      <w:r>
        <w:rPr>
          <w:rFonts w:hint="eastAsia" w:ascii="宋体" w:hAnsi="宋体" w:eastAsia="宋体" w:cs="宋体"/>
          <w:sz w:val="24"/>
        </w:rPr>
        <w:t>-</w:t>
      </w:r>
      <w:r>
        <w:rPr>
          <w:rFonts w:hint="eastAsia" w:ascii="宋体" w:hAnsi="宋体" w:eastAsia="宋体" w:cs="宋体"/>
          <w:color w:val="000000"/>
          <w:kern w:val="24"/>
          <w:position w:val="-24"/>
          <w:sz w:val="24"/>
        </w:rPr>
        <w:object>
          <v:shape id="_x0000_i1037" o:spt="75" type="#_x0000_t75" style="height:30.75pt;width:12pt;" o:ole="t" filled="f" coordsize="21600,21600">
            <v:path/>
            <v:fill on="f" focussize="0,0"/>
            <v:stroke/>
            <v:imagedata r:id="rId105" o:title=""/>
            <o:lock v:ext="edit" aspectratio="t"/>
            <w10:wrap type="none"/>
            <w10:anchorlock/>
          </v:shape>
          <o:OLEObject Type="Embed" ProgID="Equation.KSEE3" ShapeID="_x0000_i1037" DrawAspect="Content" ObjectID="_1468075737" r:id="rId104">
            <o:LockedField>false</o:LockedField>
          </o:OLEObject>
        </w:object>
      </w:r>
      <w:r>
        <w:rPr>
          <w:rFonts w:hint="eastAsia" w:ascii="宋体" w:hAnsi="宋体" w:eastAsia="宋体" w:cs="宋体"/>
          <w:sz w:val="24"/>
        </w:rPr>
        <w:t xml:space="preserve">÷40%   </w:t>
      </w:r>
      <w:r>
        <w:rPr>
          <w:rFonts w:hint="eastAsia" w:ascii="宋体" w:hAnsi="宋体" w:cs="宋体"/>
          <w:sz w:val="24"/>
        </w:rPr>
        <w:t xml:space="preserve"> </w:t>
      </w:r>
      <w:r>
        <w:rPr>
          <w:rFonts w:hint="eastAsia" w:ascii="宋体" w:hAnsi="宋体" w:eastAsia="宋体" w:cs="宋体"/>
          <w:sz w:val="24"/>
        </w:rPr>
        <w:t xml:space="preserve">   </w:t>
      </w:r>
      <w:r>
        <w:rPr>
          <w:rFonts w:hint="eastAsia" w:ascii="宋体" w:hAnsi="宋体" w:eastAsia="宋体" w:cs="宋体"/>
          <w:color w:val="000000"/>
          <w:kern w:val="24"/>
          <w:position w:val="-24"/>
          <w:sz w:val="24"/>
        </w:rPr>
        <w:object>
          <v:shape id="_x0000_i1038" o:spt="75" type="#_x0000_t75" style="height:30.75pt;width:12pt;" o:ole="t" filled="f" coordsize="21600,21600">
            <v:path/>
            <v:fill on="f" focussize="0,0"/>
            <v:stroke/>
            <v:imagedata r:id="rId107" o:title=""/>
            <o:lock v:ext="edit" aspectratio="t"/>
            <w10:wrap type="none"/>
            <w10:anchorlock/>
          </v:shape>
          <o:OLEObject Type="Embed" ProgID="Equation.KSEE3" ShapeID="_x0000_i1038" DrawAspect="Content" ObjectID="_1468075738" r:id="rId106">
            <o:LockedField>false</o:LockedField>
          </o:OLEObject>
        </w:object>
      </w:r>
      <w:r>
        <w:rPr>
          <w:rFonts w:hint="eastAsia" w:ascii="宋体" w:hAnsi="宋体" w:eastAsia="宋体" w:cs="宋体"/>
          <w:sz w:val="24"/>
        </w:rPr>
        <w:t xml:space="preserve">×3.78+75%×4.22 </w:t>
      </w:r>
    </w:p>
    <w:p>
      <w:pPr>
        <w:spacing w:line="360" w:lineRule="auto"/>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56896" behindDoc="0" locked="0" layoutInCell="1" allowOverlap="1">
                <wp:simplePos x="0" y="0"/>
                <wp:positionH relativeFrom="column">
                  <wp:posOffset>2526665</wp:posOffset>
                </wp:positionH>
                <wp:positionV relativeFrom="paragraph">
                  <wp:posOffset>650875</wp:posOffset>
                </wp:positionV>
                <wp:extent cx="365760" cy="278130"/>
                <wp:effectExtent l="0" t="0" r="0" b="0"/>
                <wp:wrapNone/>
                <wp:docPr id="358" name="文本框 358"/>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28</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95pt;margin-top:51.25pt;height:21.9pt;width:28.8pt;z-index:251856896;mso-width-relative:page;mso-height-relative:page;" filled="f" stroked="f" coordsize="21600,21600" o:gfxdata="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9m9fNwAAAALAQAADwAAAAAAAAABACAAAAAi&#10;AAAAZHJzL2Rvd25yZXYueG1sUEsBAhQAFAAAAAgAh07iQLhLBYs/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28</w:t>
                      </w:r>
                    </w:p>
                  </w:txbxContent>
                </v:textbox>
              </v:shape>
            </w:pict>
          </mc:Fallback>
        </mc:AlternateContent>
      </w:r>
    </w:p>
    <w:p>
      <w:pPr>
        <w:spacing w:line="360" w:lineRule="auto"/>
        <w:rPr>
          <w:rFonts w:ascii="宋体" w:hAnsi="宋体" w:eastAsia="宋体" w:cs="宋体"/>
          <w:sz w:val="24"/>
        </w:rPr>
      </w:pPr>
      <w:r>
        <w:rPr>
          <w:rFonts w:hint="eastAsia" w:ascii="仿宋" w:hAnsi="仿宋" w:eastAsia="仿宋" w:cs="仿宋"/>
          <w:sz w:val="28"/>
          <w:szCs w:val="36"/>
        </w:rPr>
        <w:drawing>
          <wp:anchor distT="0" distB="0" distL="114300" distR="114300" simplePos="0" relativeHeight="251769856" behindDoc="1" locked="0" layoutInCell="1" allowOverlap="1">
            <wp:simplePos x="0" y="0"/>
            <wp:positionH relativeFrom="column">
              <wp:posOffset>-1143000</wp:posOffset>
            </wp:positionH>
            <wp:positionV relativeFrom="page">
              <wp:posOffset>-20955</wp:posOffset>
            </wp:positionV>
            <wp:extent cx="7588250" cy="10734040"/>
            <wp:effectExtent l="0" t="0" r="12700" b="10160"/>
            <wp:wrapNone/>
            <wp:docPr id="32" name="图片 32"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mc:AlternateContent>
          <mc:Choice Requires="wpg">
            <w:drawing>
              <wp:anchor distT="0" distB="0" distL="114300" distR="114300" simplePos="0" relativeHeight="251749376" behindDoc="0" locked="0" layoutInCell="1" allowOverlap="1">
                <wp:simplePos x="0" y="0"/>
                <wp:positionH relativeFrom="column">
                  <wp:posOffset>-699135</wp:posOffset>
                </wp:positionH>
                <wp:positionV relativeFrom="paragraph">
                  <wp:posOffset>-590550</wp:posOffset>
                </wp:positionV>
                <wp:extent cx="3966845" cy="779145"/>
                <wp:effectExtent l="0" t="0" r="0" b="0"/>
                <wp:wrapNone/>
                <wp:docPr id="440"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3966845" cy="779145"/>
                          <a:chOff x="-4751" y="3954"/>
                          <a:chExt cx="10604" cy="4526"/>
                        </a:xfrm>
                      </wpg:grpSpPr>
                      <pic:pic xmlns:pic="http://schemas.openxmlformats.org/drawingml/2006/picture">
                        <pic:nvPicPr>
                          <pic:cNvPr id="441"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751" y="3954"/>
                            <a:ext cx="9910" cy="4526"/>
                          </a:xfrm>
                          <a:prstGeom prst="rect">
                            <a:avLst/>
                          </a:prstGeom>
                        </pic:spPr>
                      </pic:pic>
                      <wps:wsp>
                        <wps:cNvPr id="442" name="文本框 2"/>
                        <wps:cNvSpPr txBox="1"/>
                        <wps:spPr>
                          <a:xfrm>
                            <a:off x="-4340" y="5231"/>
                            <a:ext cx="10193" cy="1881"/>
                          </a:xfrm>
                          <a:prstGeom prst="rect">
                            <a:avLst/>
                          </a:prstGeom>
                          <a:noFill/>
                        </wps:spPr>
                        <wps:txbx>
                          <w:txbxContent>
                            <w:p>
                              <w:pPr>
                                <w:spacing w:line="360" w:lineRule="auto"/>
                                <w:rPr>
                                  <w:rFonts w:ascii="宋体" w:hAnsi="宋体" w:eastAsia="宋体" w:cs="宋体"/>
                                  <w:sz w:val="24"/>
                                </w:rPr>
                              </w:pPr>
                              <w:r>
                                <w:rPr>
                                  <w:rFonts w:hint="eastAsia" w:ascii="宋体" w:hAnsi="宋体" w:eastAsia="宋体" w:cs="宋体"/>
                                  <w:sz w:val="24"/>
                                </w:rPr>
                                <w:t>★第四站：在“天权”星你能获得怎样的亮度</w:t>
                              </w:r>
                              <w:r>
                                <w:rPr>
                                  <w:rFonts w:hint="eastAsia" w:ascii="宋体" w:hAnsi="宋体" w:cs="宋体"/>
                                  <w:sz w:val="24"/>
                                </w:rPr>
                                <w:t>？</w:t>
                              </w:r>
                            </w:p>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55.05pt;margin-top:-46.5pt;height:61.35pt;width:312.35pt;z-index:251749376;mso-width-relative:page;mso-height-relative:page;" coordorigin="-4751,3954" coordsize="10604,4526" o:gfxdata="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">
                <o:lock v:ext="edit" aspectratio="f"/>
                <v:shape id="图片 1" o:spid="_x0000_s1026" o:spt="75" alt="气泡" type="#_x0000_t75" style="position:absolute;left:-4751;top:3954;height:4526;width:9910;" filled="f" o:preferrelative="t" stroked="f" coordsize="21600,21600" o:gfxdata="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Lpltr4A&#10;AADcAAAADwAAAAAAAAABACAAAAAiAAAAZHJzL2Rvd25yZXYueG1sUEsBAhQAFAAAAAgAh07iQDMv&#10;BZ47AAAAOQAAABAAAAAAAAAAAQAgAAAADQEAAGRycy9zaGFwZXhtbC54bWxQSwUGAAAAAAYABgBb&#10;AQAAtwMAAAAA&#10;">
                  <v:fill on="f" focussize="0,0"/>
                  <v:stroke on="f"/>
                  <v:imagedata r:id="rId108" o:title=""/>
                  <o:lock v:ext="edit" aspectratio="t"/>
                </v:shape>
                <v:shape id="文本框 2" o:spid="_x0000_s1026" o:spt="202" type="#_x0000_t202" style="position:absolute;left:-4340;top:5231;height:1881;width:10193;" filled="f" stroked="f" coordsize="21600,21600" o:gfxdata="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pQ5x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spacing w:line="360" w:lineRule="auto"/>
                          <w:rPr>
                            <w:rFonts w:ascii="宋体" w:hAnsi="宋体" w:eastAsia="宋体" w:cs="宋体"/>
                            <w:sz w:val="24"/>
                          </w:rPr>
                        </w:pPr>
                        <w:r>
                          <w:rPr>
                            <w:rFonts w:hint="eastAsia" w:ascii="宋体" w:hAnsi="宋体" w:eastAsia="宋体" w:cs="宋体"/>
                            <w:sz w:val="24"/>
                          </w:rPr>
                          <w:t>★第四站：在“天权”星你能获得怎样的亮度</w:t>
                        </w:r>
                        <w:r>
                          <w:rPr>
                            <w:rFonts w:hint="eastAsia" w:ascii="宋体" w:hAnsi="宋体" w:cs="宋体"/>
                            <w:sz w:val="24"/>
                          </w:rPr>
                          <w:t>？</w:t>
                        </w:r>
                      </w:p>
                      <w:p/>
                    </w:txbxContent>
                  </v:textbox>
                </v:shape>
              </v:group>
            </w:pict>
          </mc:Fallback>
        </mc:AlternateContent>
      </w:r>
      <w:r>
        <w:rPr>
          <w:rFonts w:hint="eastAsia" w:ascii="宋体" w:hAnsi="宋体" w:eastAsia="宋体" w:cs="宋体"/>
          <w:sz w:val="24"/>
        </w:rPr>
        <w:t>四、读懂题意，列式计算。</w:t>
      </w:r>
    </w:p>
    <w:p>
      <w:pPr>
        <w:spacing w:line="360" w:lineRule="auto"/>
        <w:rPr>
          <w:rFonts w:ascii="宋体" w:hAnsi="宋体" w:cs="宋体"/>
          <w:sz w:val="24"/>
        </w:rPr>
      </w:pPr>
      <w:r>
        <w:rPr>
          <w:rFonts w:hint="eastAsia"/>
          <w:sz w:val="24"/>
        </w:rPr>
        <w:t xml:space="preserve">    </w:t>
      </w:r>
      <w:r>
        <w:rPr>
          <w:rFonts w:hint="eastAsia" w:ascii="宋体" w:hAnsi="宋体" w:eastAsia="宋体" w:cs="宋体"/>
          <w:sz w:val="24"/>
        </w:rPr>
        <w:t>春耕时节</w:t>
      </w:r>
      <w:r>
        <w:rPr>
          <w:rFonts w:hint="eastAsia" w:ascii="宋体" w:hAnsi="宋体" w:cs="宋体"/>
          <w:sz w:val="24"/>
        </w:rPr>
        <w:t>的</w:t>
      </w:r>
      <w:r>
        <w:rPr>
          <w:rFonts w:hint="eastAsia" w:ascii="宋体" w:hAnsi="宋体" w:eastAsia="宋体" w:cs="宋体"/>
          <w:sz w:val="24"/>
        </w:rPr>
        <w:t>新疆焉耆垦区</w:t>
      </w:r>
      <w:r>
        <w:rPr>
          <w:rFonts w:hint="eastAsia" w:ascii="宋体" w:hAnsi="宋体" w:cs="宋体"/>
          <w:sz w:val="24"/>
        </w:rPr>
        <w:t>，</w:t>
      </w:r>
      <w:r>
        <w:rPr>
          <w:rFonts w:hint="eastAsia" w:ascii="宋体" w:hAnsi="宋体" w:eastAsia="宋体" w:cs="宋体"/>
          <w:sz w:val="24"/>
        </w:rPr>
        <w:t>装有北斗卫星定位导航系统终端的大马力铺膜机比普通铺膜机</w:t>
      </w:r>
      <w:r>
        <w:rPr>
          <w:rFonts w:hint="eastAsia" w:ascii="宋体" w:hAnsi="宋体" w:cs="宋体"/>
          <w:sz w:val="24"/>
        </w:rPr>
        <w:t>作业效率更高。</w:t>
      </w:r>
    </w:p>
    <w:p>
      <w:pPr>
        <w:spacing w:line="360" w:lineRule="auto"/>
        <w:rPr>
          <w:rFonts w:ascii="宋体" w:hAnsi="宋体" w:cs="宋体"/>
          <w:sz w:val="24"/>
        </w:rPr>
      </w:pPr>
    </w:p>
    <w:p>
      <w:pPr>
        <w:spacing w:line="360" w:lineRule="auto"/>
        <w:rPr>
          <w:rFonts w:ascii="宋体" w:hAnsi="宋体" w:cs="宋体"/>
          <w:sz w:val="24"/>
        </w:rPr>
      </w:pPr>
      <w:r>
        <w:rPr>
          <w:sz w:val="24"/>
        </w:rPr>
        <mc:AlternateContent>
          <mc:Choice Requires="wpg">
            <w:drawing>
              <wp:anchor distT="0" distB="0" distL="114300" distR="114300" simplePos="0" relativeHeight="251699200" behindDoc="0" locked="0" layoutInCell="1" allowOverlap="1">
                <wp:simplePos x="0" y="0"/>
                <wp:positionH relativeFrom="column">
                  <wp:posOffset>-148590</wp:posOffset>
                </wp:positionH>
                <wp:positionV relativeFrom="paragraph">
                  <wp:posOffset>-320675</wp:posOffset>
                </wp:positionV>
                <wp:extent cx="4344670" cy="1537335"/>
                <wp:effectExtent l="0" t="0" r="0" b="0"/>
                <wp:wrapNone/>
                <wp:docPr id="209" name="组合 209"/>
                <wp:cNvGraphicFramePr/>
                <a:graphic xmlns:a="http://schemas.openxmlformats.org/drawingml/2006/main">
                  <a:graphicData uri="http://schemas.microsoft.com/office/word/2010/wordprocessingGroup">
                    <wpg:wgp>
                      <wpg:cNvGrpSpPr/>
                      <wpg:grpSpPr>
                        <a:xfrm>
                          <a:off x="0" y="0"/>
                          <a:ext cx="4344670" cy="1537335"/>
                          <a:chOff x="5040" y="98301"/>
                          <a:chExt cx="6842" cy="2421"/>
                        </a:xfrm>
                      </wpg:grpSpPr>
                      <wps:wsp>
                        <wps:cNvPr id="210" name="文本框 48"/>
                        <wps:cNvSpPr txBox="1"/>
                        <wps:spPr>
                          <a:xfrm>
                            <a:off x="5040" y="99657"/>
                            <a:ext cx="1816" cy="10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ascii="宋体" w:hAnsi="宋体" w:eastAsia="宋体" w:cs="宋体"/>
                                  <w:sz w:val="24"/>
                                </w:rPr>
                              </w:pPr>
                              <w:r>
                                <w:rPr>
                                  <w:rFonts w:hint="eastAsia"/>
                                  <w:sz w:val="24"/>
                                </w:rPr>
                                <w:t>装有北斗导航的铺膜机：</w:t>
                              </w:r>
                            </w:p>
                            <w:p>
                              <w:pPr>
                                <w:spacing w:line="360" w:lineRule="auto"/>
                                <w:jc w:val="center"/>
                                <w:rPr>
                                  <w:sz w:val="24"/>
                                </w:rPr>
                              </w:pPr>
                            </w:p>
                            <w:p>
                              <w:pPr>
                                <w:jc w:val="cente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211" name="组合 55"/>
                        <wpg:cNvGrpSpPr/>
                        <wpg:grpSpPr>
                          <a:xfrm>
                            <a:off x="6850" y="98301"/>
                            <a:ext cx="5032" cy="2403"/>
                            <a:chOff x="6850" y="98301"/>
                            <a:chExt cx="5032" cy="2403"/>
                          </a:xfrm>
                        </wpg:grpSpPr>
                        <wps:wsp>
                          <wps:cNvPr id="212" name="文本框 33"/>
                          <wps:cNvSpPr txBox="1"/>
                          <wps:spPr>
                            <a:xfrm>
                              <a:off x="10230" y="99054"/>
                              <a:ext cx="1652" cy="8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eastAsia="宋体"/>
                                    <w:sz w:val="22"/>
                                    <w:szCs w:val="22"/>
                                  </w:rPr>
                                </w:pPr>
                                <w:r>
                                  <w:rPr>
                                    <w:rFonts w:hint="eastAsia"/>
                                    <w:sz w:val="22"/>
                                    <w:szCs w:val="22"/>
                                  </w:rPr>
                                  <w:t>比普通铺膜机效率高40%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3" name="左大括号 35"/>
                          <wps:cNvSpPr/>
                          <wps:spPr>
                            <a:xfrm rot="5400000">
                              <a:off x="8500" y="97176"/>
                              <a:ext cx="120" cy="3391"/>
                            </a:xfrm>
                            <a:prstGeom prst="leftBrac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214" name="左大括号 52"/>
                          <wps:cNvSpPr/>
                          <wps:spPr>
                            <a:xfrm rot="16200000">
                              <a:off x="9182" y="97787"/>
                              <a:ext cx="120" cy="4785"/>
                            </a:xfrm>
                            <a:prstGeom prst="leftBrace">
                              <a:avLst>
                                <a:gd name="adj1" fmla="val 8333"/>
                                <a:gd name="adj2" fmla="val 50000"/>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215" name="文本框 53"/>
                          <wps:cNvSpPr txBox="1"/>
                          <wps:spPr>
                            <a:xfrm>
                              <a:off x="8550" y="100224"/>
                              <a:ext cx="1471" cy="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eastAsia="宋体"/>
                                    <w:sz w:val="24"/>
                                  </w:rPr>
                                </w:pPr>
                                <w:r>
                                  <w:rPr>
                                    <w:rFonts w:hint="eastAsia"/>
                                    <w:sz w:val="24"/>
                                  </w:rPr>
                                  <w:t>每天120亩</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6" name="文本框 54"/>
                          <wps:cNvSpPr txBox="1"/>
                          <wps:spPr>
                            <a:xfrm>
                              <a:off x="8250" y="98301"/>
                              <a:ext cx="872" cy="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eastAsia="宋体"/>
                                    <w:sz w:val="24"/>
                                  </w:rPr>
                                </w:pPr>
                                <w:r>
                                  <w:rPr>
                                    <w:rFonts w:hint="eastAsia"/>
                                    <w:sz w:val="24"/>
                                  </w:rPr>
                                  <w:t>？亩</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id="_x0000_s1026" o:spid="_x0000_s1026" o:spt="203" style="position:absolute;left:0pt;margin-left:-11.7pt;margin-top:-25.25pt;height:121.05pt;width:342.1pt;z-index:251699200;mso-width-relative:page;mso-height-relative:page;" coordorigin="5040,98301" coordsize="6842,2421" o:gfxdata="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&#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">
                <o:lock v:ext="edit" aspectratio="f"/>
                <v:shape id="文本框 48" o:spid="_x0000_s1026" o:spt="202" type="#_x0000_t202" style="position:absolute;left:5040;top:99657;height:1065;width:1816;" filled="f" stroked="f" coordsize="21600,21600" o:gfxdata="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2+i+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jc w:val="center"/>
                          <w:rPr>
                            <w:rFonts w:ascii="宋体" w:hAnsi="宋体" w:eastAsia="宋体" w:cs="宋体"/>
                            <w:sz w:val="24"/>
                          </w:rPr>
                        </w:pPr>
                        <w:r>
                          <w:rPr>
                            <w:rFonts w:hint="eastAsia"/>
                            <w:sz w:val="24"/>
                          </w:rPr>
                          <w:t>装有北斗导航的铺膜机：</w:t>
                        </w:r>
                      </w:p>
                      <w:p>
                        <w:pPr>
                          <w:spacing w:line="360" w:lineRule="auto"/>
                          <w:jc w:val="center"/>
                          <w:rPr>
                            <w:sz w:val="24"/>
                          </w:rPr>
                        </w:pPr>
                      </w:p>
                      <w:p>
                        <w:pPr>
                          <w:jc w:val="center"/>
                        </w:pPr>
                      </w:p>
                    </w:txbxContent>
                  </v:textbox>
                </v:shape>
                <v:group id="组合 55" o:spid="_x0000_s1026" o:spt="203" style="position:absolute;left:6850;top:98301;height:2403;width:5032;" coordorigin="6850,98301" coordsize="5032,2403" o:gfxdata="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8Ks/rvwAAANwAAAAPAAAAAAAAAAEAIAAAACIAAABkcnMvZG93bnJldi54&#10;bWxQSwECFAAUAAAACACHTuJAMy8FnjsAAAA5AAAAFQAAAAAAAAABACAAAAAOAQAAZHJzL2dyb3Vw&#10;c2hhcGV4bWwueG1sUEsFBgAAAAAGAAYAYAEAAMsDAAAAAA==&#10;">
                  <o:lock v:ext="edit" aspectratio="f"/>
                  <v:shape id="文本框 33" o:spid="_x0000_s1026" o:spt="202" type="#_x0000_t202" style="position:absolute;left:10230;top:99054;height:840;width:1652;" filled="f" stroked="f" coordsize="21600,21600" o:gfxdata="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6owc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rFonts w:eastAsia="宋体"/>
                              <w:sz w:val="22"/>
                              <w:szCs w:val="22"/>
                            </w:rPr>
                          </w:pPr>
                          <w:r>
                            <w:rPr>
                              <w:rFonts w:hint="eastAsia"/>
                              <w:sz w:val="22"/>
                              <w:szCs w:val="22"/>
                            </w:rPr>
                            <w:t>比普通铺膜机效率高40%</w:t>
                          </w:r>
                        </w:p>
                      </w:txbxContent>
                    </v:textbox>
                  </v:shape>
                  <v:shape id="左大括号 35" o:spid="_x0000_s1026" o:spt="87" type="#_x0000_t87" style="position:absolute;left:8500;top:97176;height:3391;width:120;rotation:5898240f;" filled="f" stroked="t" coordsize="21600,21600" o:gfxdata="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6Sfya&#10;wAAAANwAAAAPAAAAAAAAAAEAIAAAACIAAABkcnMvZG93bnJldi54bWxQSwECFAAUAAAACACHTuJA&#10;My8FnjsAAAA5AAAAEAAAAAAAAAABACAAAAAPAQAAZHJzL3NoYXBleG1sLnhtbFBLBQYAAAAABgAG&#10;AFsBAAC5AwAAAAA=&#10;" adj="63,10800">
                    <v:fill on="f" focussize="0,0"/>
                    <v:stroke weight="1pt" color="#000000 [3213]" miterlimit="8" joinstyle="miter"/>
                    <v:imagedata o:title=""/>
                    <o:lock v:ext="edit" aspectratio="f"/>
                  </v:shape>
                  <v:shape id="左大括号 52" o:spid="_x0000_s1026" o:spt="87" type="#_x0000_t87" style="position:absolute;left:9182;top:97787;height:4785;width:120;rotation:-5898240f;" filled="f" stroked="t" coordsize="21600,21600" o:gfxdata="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E3mZ74A&#10;AADcAAAADwAAAAAAAAABACAAAAAiAAAAZHJzL2Rvd25yZXYueG1sUEsBAhQAFAAAAAgAh07iQDMv&#10;BZ47AAAAOQAAABAAAAAAAAAAAQAgAAAADQEAAGRycy9zaGFwZXhtbC54bWxQSwUGAAAAAAYABgBb&#10;AQAAtwMAAAAA&#10;" adj="45,10800">
                    <v:fill on="f" focussize="0,0"/>
                    <v:stroke weight="1pt" color="#000000 [3213]" miterlimit="8" joinstyle="miter"/>
                    <v:imagedata o:title=""/>
                    <o:lock v:ext="edit" aspectratio="f"/>
                  </v:shape>
                  <v:shape id="文本框 53" o:spid="_x0000_s1026" o:spt="202" type="#_x0000_t202" style="position:absolute;left:8550;top:100224;height:480;width:1471;" filled="f" stroked="f" coordsize="21600,21600" o:gfxdata="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QVm3&#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eastAsia="宋体"/>
                              <w:sz w:val="24"/>
                            </w:rPr>
                          </w:pPr>
                          <w:r>
                            <w:rPr>
                              <w:rFonts w:hint="eastAsia"/>
                              <w:sz w:val="24"/>
                            </w:rPr>
                            <w:t>每天120亩</w:t>
                          </w:r>
                        </w:p>
                      </w:txbxContent>
                    </v:textbox>
                  </v:shape>
                  <v:shape id="文本框 54" o:spid="_x0000_s1026" o:spt="202" type="#_x0000_t202" style="position:absolute;left:8250;top:98301;height:480;width:872;" filled="f" stroked="f" coordsize="21600,21600" o:gfxdata="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ZPHw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eastAsia="宋体"/>
                              <w:sz w:val="24"/>
                            </w:rPr>
                          </w:pPr>
                          <w:r>
                            <w:rPr>
                              <w:rFonts w:hint="eastAsia"/>
                              <w:sz w:val="24"/>
                            </w:rPr>
                            <w:t>？亩</w:t>
                          </w:r>
                        </w:p>
                      </w:txbxContent>
                    </v:textbox>
                  </v:shape>
                </v:group>
              </v:group>
            </w:pict>
          </mc:Fallback>
        </mc:AlternateContent>
      </w:r>
      <w:r>
        <w:rPr>
          <w:rFonts w:hint="eastAsia" w:ascii="宋体" w:hAnsi="宋体" w:cs="宋体"/>
          <w:sz w:val="24"/>
        </w:rPr>
        <w:t>普通铺膜机：</w:t>
      </w:r>
      <w:r>
        <w:rPr>
          <w:rFonts w:hint="eastAsia" w:ascii="宋体" w:hAnsi="宋体" w:eastAsia="宋体" w:cs="宋体"/>
          <w:sz w:val="24"/>
        </w:rPr>
        <w:t xml:space="preserve"> </w:t>
      </w:r>
      <w:r>
        <w:drawing>
          <wp:inline distT="0" distB="0" distL="114300" distR="114300">
            <wp:extent cx="2204720" cy="76200"/>
            <wp:effectExtent l="0" t="0" r="5080" b="0"/>
            <wp:docPr id="21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0"/>
                    <pic:cNvPicPr>
                      <a:picLocks noChangeAspect="1"/>
                    </pic:cNvPicPr>
                  </pic:nvPicPr>
                  <pic:blipFill>
                    <a:blip r:embed="rId109"/>
                    <a:stretch>
                      <a:fillRect/>
                    </a:stretch>
                  </pic:blipFill>
                  <pic:spPr>
                    <a:xfrm>
                      <a:off x="0" y="0"/>
                      <a:ext cx="2204720" cy="76200"/>
                    </a:xfrm>
                    <a:prstGeom prst="rect">
                      <a:avLst/>
                    </a:prstGeom>
                    <a:noFill/>
                    <a:ln>
                      <a:noFill/>
                    </a:ln>
                  </pic:spPr>
                </pic:pic>
              </a:graphicData>
            </a:graphic>
          </wp:inline>
        </w:drawing>
      </w:r>
      <w:r>
        <w:rPr>
          <w:rFonts w:hint="eastAsia" w:ascii="宋体" w:hAnsi="宋体" w:eastAsia="宋体" w:cs="宋体"/>
          <w:sz w:val="24"/>
        </w:rPr>
        <w:t xml:space="preserve">                     </w:t>
      </w:r>
      <w:r>
        <w:rPr>
          <w:rFonts w:hint="eastAsia" w:ascii="宋体" w:hAnsi="宋体" w:cs="宋体"/>
          <w:sz w:val="24"/>
        </w:rPr>
        <w:t xml:space="preserve">       </w:t>
      </w:r>
    </w:p>
    <w:p>
      <w:pPr>
        <w:widowControl/>
        <w:spacing w:line="360" w:lineRule="auto"/>
        <w:jc w:val="left"/>
        <w:rPr>
          <w:rFonts w:ascii="宋体" w:hAnsi="宋体" w:eastAsia="宋体" w:cs="宋体"/>
          <w:kern w:val="0"/>
          <w:sz w:val="24"/>
          <w:lang w:bidi="ar"/>
        </w:rPr>
      </w:pPr>
      <w:r>
        <w:rPr>
          <w:sz w:val="24"/>
        </w:rPr>
        <mc:AlternateContent>
          <mc:Choice Requires="wps">
            <w:drawing>
              <wp:anchor distT="0" distB="0" distL="114300" distR="114300" simplePos="0" relativeHeight="251696128" behindDoc="0" locked="0" layoutInCell="1" allowOverlap="1">
                <wp:simplePos x="0" y="0"/>
                <wp:positionH relativeFrom="column">
                  <wp:posOffset>3566795</wp:posOffset>
                </wp:positionH>
                <wp:positionV relativeFrom="paragraph">
                  <wp:posOffset>-104775</wp:posOffset>
                </wp:positionV>
                <wp:extent cx="85090" cy="857250"/>
                <wp:effectExtent l="6350" t="50800" r="20320" b="1270"/>
                <wp:wrapNone/>
                <wp:docPr id="218" name="左大括号 218"/>
                <wp:cNvGraphicFramePr/>
                <a:graphic xmlns:a="http://schemas.openxmlformats.org/drawingml/2006/main">
                  <a:graphicData uri="http://schemas.microsoft.com/office/word/2010/wordprocessingShape">
                    <wps:wsp>
                      <wps:cNvSpPr/>
                      <wps:spPr>
                        <a:xfrm rot="5400000">
                          <a:off x="3880485" y="5558155"/>
                          <a:ext cx="85090" cy="857250"/>
                        </a:xfrm>
                        <a:prstGeom prst="leftBrac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7" type="#_x0000_t87" style="position:absolute;left:0pt;margin-left:280.85pt;margin-top:-8.25pt;height:67.5pt;width:6.7pt;rotation:5898240f;z-index:251696128;mso-width-relative:page;mso-height-relative:page;" filled="f" stroked="t" coordsize="21600,21600" o:gfxdata="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6RjYj1wAAAAsBAAAPAAAAAAAAAAEAIAAAACIAAABkcnMvZG93bnJl&#10;di54bWxQSwECFAAUAAAACACHTuJAyJVxIP4BAADVAwAADgAAAAAAAAABACAAAAAmAQAAZHJzL2Uy&#10;b0RvYy54bWxQSwUGAAAAAAYABgBZAQAAlgUAAAAA&#10;" adj="178,10800">
                <v:fill on="f" focussize="0,0"/>
                <v:stroke weight="1pt" color="#000000 [3213]" miterlimit="8" joinstyle="miter"/>
                <v:imagedata o:title=""/>
                <o:lock v:ext="edit" aspectratio="f"/>
              </v:shape>
            </w:pict>
          </mc:Fallback>
        </mc:AlternateContent>
      </w:r>
      <w:r>
        <mc:AlternateContent>
          <mc:Choice Requires="wpg">
            <w:drawing>
              <wp:anchor distT="0" distB="0" distL="114300" distR="114300" simplePos="0" relativeHeight="251698176" behindDoc="0" locked="0" layoutInCell="1" allowOverlap="1">
                <wp:simplePos x="0" y="0"/>
                <wp:positionH relativeFrom="column">
                  <wp:posOffset>988060</wp:posOffset>
                </wp:positionH>
                <wp:positionV relativeFrom="paragraph">
                  <wp:posOffset>386715</wp:posOffset>
                </wp:positionV>
                <wp:extent cx="3066415" cy="80010"/>
                <wp:effectExtent l="0" t="0" r="12065" b="11430"/>
                <wp:wrapNone/>
                <wp:docPr id="219" name="组合 219"/>
                <wp:cNvGraphicFramePr/>
                <a:graphic xmlns:a="http://schemas.openxmlformats.org/drawingml/2006/main">
                  <a:graphicData uri="http://schemas.microsoft.com/office/word/2010/wordprocessingGroup">
                    <wpg:wgp>
                      <wpg:cNvGrpSpPr/>
                      <wpg:grpSpPr>
                        <a:xfrm>
                          <a:off x="0" y="0"/>
                          <a:ext cx="3066415" cy="80010"/>
                          <a:chOff x="3639" y="101353"/>
                          <a:chExt cx="4829" cy="126"/>
                        </a:xfrm>
                      </wpg:grpSpPr>
                      <pic:pic xmlns:pic="http://schemas.openxmlformats.org/drawingml/2006/picture">
                        <pic:nvPicPr>
                          <pic:cNvPr id="220" name="图片 20"/>
                          <pic:cNvPicPr>
                            <a:picLocks noChangeAspect="1"/>
                          </pic:cNvPicPr>
                        </pic:nvPicPr>
                        <pic:blipFill>
                          <a:blip r:embed="rId109"/>
                          <a:stretch>
                            <a:fillRect/>
                          </a:stretch>
                        </pic:blipFill>
                        <pic:spPr>
                          <a:xfrm>
                            <a:off x="3639" y="101353"/>
                            <a:ext cx="3472" cy="120"/>
                          </a:xfrm>
                          <a:prstGeom prst="rect">
                            <a:avLst/>
                          </a:prstGeom>
                          <a:noFill/>
                          <a:ln>
                            <a:noFill/>
                          </a:ln>
                        </pic:spPr>
                      </pic:pic>
                      <pic:pic xmlns:pic="http://schemas.openxmlformats.org/drawingml/2006/picture">
                        <pic:nvPicPr>
                          <pic:cNvPr id="221" name="图片 20"/>
                          <pic:cNvPicPr>
                            <a:picLocks noChangeAspect="1"/>
                          </pic:cNvPicPr>
                        </pic:nvPicPr>
                        <pic:blipFill>
                          <a:blip r:embed="rId109"/>
                          <a:srcRect l="806" t="11667" r="59217" b="-5000"/>
                          <a:stretch>
                            <a:fillRect/>
                          </a:stretch>
                        </pic:blipFill>
                        <pic:spPr>
                          <a:xfrm>
                            <a:off x="7080" y="101367"/>
                            <a:ext cx="1388" cy="112"/>
                          </a:xfrm>
                          <a:prstGeom prst="rect">
                            <a:avLst/>
                          </a:prstGeom>
                          <a:noFill/>
                          <a:ln>
                            <a:noFill/>
                          </a:ln>
                        </pic:spPr>
                      </pic:pic>
                    </wpg:wgp>
                  </a:graphicData>
                </a:graphic>
              </wp:anchor>
            </w:drawing>
          </mc:Choice>
          <mc:Fallback>
            <w:pict>
              <v:group id="_x0000_s1026" o:spid="_x0000_s1026" o:spt="203" style="position:absolute;left:0pt;margin-left:77.8pt;margin-top:30.45pt;height:6.3pt;width:241.45pt;z-index:251698176;mso-width-relative:page;mso-height-relative:page;" coordorigin="3639,101353" coordsize="4829,126" o:gfxdata="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">
                <o:lock v:ext="edit" aspectratio="f"/>
                <v:shape id="图片 20" o:spid="_x0000_s1026" o:spt="75" type="#_x0000_t75" style="position:absolute;left:3639;top:101353;height:120;width:3472;" filled="f" o:preferrelative="t" stroked="f" coordsize="21600,21600" o:gfxdata="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hoUDugAAANwA&#10;AAAPAAAAAAAAAAEAIAAAACIAAABkcnMvZG93bnJldi54bWxQSwECFAAUAAAACACHTuJAMy8FnjsA&#10;AAA5AAAAEAAAAAAAAAABACAAAAAJAQAAZHJzL3NoYXBleG1sLnhtbFBLBQYAAAAABgAGAFsBAACz&#10;AwAAAAA=&#10;">
                  <v:fill on="f" focussize="0,0"/>
                  <v:stroke on="f"/>
                  <v:imagedata r:id="rId109" o:title=""/>
                  <o:lock v:ext="edit" aspectratio="t"/>
                </v:shape>
                <v:shape id="图片 20" o:spid="_x0000_s1026" o:spt="75" type="#_x0000_t75" style="position:absolute;left:7080;top:101367;height:112;width:1388;" filled="f" o:preferrelative="t" stroked="f" coordsize="21600,21600" o:gfxdata="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S1d3&#10;wAAAANwAAAAPAAAAAAAAAAEAIAAAACIAAABkcnMvZG93bnJldi54bWxQSwECFAAUAAAACACHTuJA&#10;My8FnjsAAAA5AAAAEAAAAAAAAAABACAAAAAPAQAAZHJzL3NoYXBleG1sLnhtbFBLBQYAAAAABgAG&#10;AFsBAAC5AwAAAAA=&#10;">
                  <v:fill on="f" focussize="0,0"/>
                  <v:stroke on="f"/>
                  <v:imagedata r:id="rId109" cropleft="528f" croptop="7646f" cropright="38808f" cropbottom="-3277f" o:title=""/>
                  <o:lock v:ext="edit" aspectratio="t"/>
                </v:shape>
              </v:group>
            </w:pict>
          </mc:Fallback>
        </mc:AlternateContent>
      </w:r>
    </w:p>
    <w:p>
      <w:pPr>
        <w:widowControl/>
        <w:spacing w:line="360" w:lineRule="auto"/>
        <w:jc w:val="left"/>
        <w:rPr>
          <w:rFonts w:ascii="宋体" w:hAnsi="宋体" w:eastAsia="宋体" w:cs="宋体"/>
          <w:kern w:val="0"/>
          <w:sz w:val="24"/>
          <w:lang w:bidi="ar"/>
        </w:rPr>
      </w:pPr>
    </w:p>
    <w:p>
      <w:pPr>
        <w:widowControl/>
        <w:spacing w:line="360" w:lineRule="auto"/>
        <w:jc w:val="left"/>
      </w:pPr>
    </w:p>
    <w:p>
      <w:pPr>
        <w:spacing w:line="360" w:lineRule="auto"/>
        <w:rPr>
          <w:rFonts w:ascii="宋体" w:hAnsi="宋体" w:eastAsia="宋体" w:cs="宋体"/>
          <w:sz w:val="24"/>
        </w:rPr>
      </w:pPr>
    </w:p>
    <w:p>
      <w:pPr>
        <w:spacing w:line="360" w:lineRule="auto"/>
        <w:rPr>
          <w:rFonts w:ascii="宋体" w:hAnsi="宋体" w:eastAsia="宋体" w:cs="宋体"/>
          <w:sz w:val="24"/>
        </w:rPr>
      </w:pPr>
      <w:r>
        <mc:AlternateContent>
          <mc:Choice Requires="wpg">
            <w:drawing>
              <wp:anchor distT="0" distB="0" distL="114300" distR="114300" simplePos="0" relativeHeight="251750400" behindDoc="0" locked="0" layoutInCell="1" allowOverlap="1">
                <wp:simplePos x="0" y="0"/>
                <wp:positionH relativeFrom="column">
                  <wp:posOffset>-262255</wp:posOffset>
                </wp:positionH>
                <wp:positionV relativeFrom="paragraph">
                  <wp:posOffset>128270</wp:posOffset>
                </wp:positionV>
                <wp:extent cx="2797810" cy="779145"/>
                <wp:effectExtent l="0" t="0" r="0" b="0"/>
                <wp:wrapNone/>
                <wp:docPr id="444"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2797714" cy="779145"/>
                          <a:chOff x="-15511" y="3190"/>
                          <a:chExt cx="10396" cy="4526"/>
                        </a:xfrm>
                      </wpg:grpSpPr>
                      <pic:pic xmlns:pic="http://schemas.openxmlformats.org/drawingml/2006/picture">
                        <pic:nvPicPr>
                          <pic:cNvPr id="445"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15511" y="3190"/>
                            <a:ext cx="9910" cy="4526"/>
                          </a:xfrm>
                          <a:prstGeom prst="rect">
                            <a:avLst/>
                          </a:prstGeom>
                        </pic:spPr>
                      </pic:pic>
                      <wps:wsp>
                        <wps:cNvPr id="446" name="文本框 2"/>
                        <wps:cNvSpPr txBox="1"/>
                        <wps:spPr>
                          <a:xfrm>
                            <a:off x="-15308" y="4304"/>
                            <a:ext cx="10193" cy="1881"/>
                          </a:xfrm>
                          <a:prstGeom prst="rect">
                            <a:avLst/>
                          </a:prstGeom>
                          <a:noFill/>
                        </wps:spPr>
                        <wps:txbx>
                          <w:txbxContent>
                            <w:p>
                              <w:pPr>
                                <w:spacing w:line="360" w:lineRule="auto"/>
                                <w:rPr>
                                  <w:rFonts w:ascii="宋体" w:hAnsi="宋体" w:eastAsia="宋体" w:cs="宋体"/>
                                  <w:sz w:val="24"/>
                                </w:rPr>
                              </w:pPr>
                              <w:r>
                                <w:rPr>
                                  <w:rFonts w:hint="eastAsia" w:ascii="宋体" w:hAnsi="宋体" w:eastAsia="宋体" w:cs="宋体"/>
                                  <w:sz w:val="24"/>
                                </w:rPr>
                                <w:t>★第五站：试试点亮“玉衡”星！</w:t>
                              </w:r>
                            </w:p>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20.65pt;margin-top:10.1pt;height:61.35pt;width:220.3pt;z-index:251750400;mso-width-relative:page;mso-height-relative:page;" coordorigin="-15511,3190" coordsize="10396,4526" o:gfxdata="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">
                <o:lock v:ext="edit" aspectratio="f"/>
                <v:shape id="图片 1" o:spid="_x0000_s1026" o:spt="75" alt="气泡" type="#_x0000_t75" style="position:absolute;left:-15511;top:3190;height:4526;width:9910;" filled="f" o:preferrelative="t" stroked="f" coordsize="21600,21600" o:gfxdata="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26Ybb4A&#10;AADcAAAADwAAAAAAAAABACAAAAAiAAAAZHJzL2Rvd25yZXYueG1sUEsBAhQAFAAAAAgAh07iQDMv&#10;BZ47AAAAOQAAABAAAAAAAAAAAQAgAAAADQEAAGRycy9zaGFwZXhtbC54bWxQSwUGAAAAAAYABgBb&#10;AQAAtwMAAAAA&#10;">
                  <v:fill on="f" focussize="0,0"/>
                  <v:stroke on="f"/>
                  <v:imagedata r:id="rId110" o:title=""/>
                  <o:lock v:ext="edit" aspectratio="t"/>
                </v:shape>
                <v:shape id="文本框 2" o:spid="_x0000_s1026" o:spt="202" type="#_x0000_t202" style="position:absolute;left:-15308;top:4304;height:1881;width:10193;" filled="f" stroked="f" coordsize="21600,21600" o:gfxdata="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a8/x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spacing w:line="360" w:lineRule="auto"/>
                          <w:rPr>
                            <w:rFonts w:ascii="宋体" w:hAnsi="宋体" w:eastAsia="宋体" w:cs="宋体"/>
                            <w:sz w:val="24"/>
                          </w:rPr>
                        </w:pPr>
                        <w:r>
                          <w:rPr>
                            <w:rFonts w:hint="eastAsia" w:ascii="宋体" w:hAnsi="宋体" w:eastAsia="宋体" w:cs="宋体"/>
                            <w:sz w:val="24"/>
                          </w:rPr>
                          <w:t>★第五站：试试点亮“玉衡”星！</w:t>
                        </w:r>
                      </w:p>
                      <w:p/>
                    </w:txbxContent>
                  </v:textbox>
                </v:shape>
              </v:group>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w:t>五、2020年</w:t>
      </w:r>
      <w:r>
        <w:rPr>
          <w:rFonts w:hint="eastAsia" w:ascii="宋体" w:hAnsi="宋体" w:cs="宋体"/>
          <w:sz w:val="24"/>
        </w:rPr>
        <w:t>10月，我国</w:t>
      </w:r>
      <w:r>
        <w:rPr>
          <w:rFonts w:hint="eastAsia" w:ascii="宋体" w:hAnsi="宋体" w:eastAsia="宋体" w:cs="宋体"/>
          <w:sz w:val="24"/>
        </w:rPr>
        <w:t>交通运输部新闻发言人介绍，大概有69</w:t>
      </w:r>
      <w:r>
        <w:rPr>
          <w:rFonts w:hint="eastAsia" w:ascii="宋体" w:hAnsi="宋体" w:cs="宋体"/>
          <w:sz w:val="24"/>
        </w:rPr>
        <w:t>9</w:t>
      </w:r>
      <w:r>
        <w:rPr>
          <w:rFonts w:hint="eastAsia" w:ascii="宋体" w:hAnsi="宋体" w:eastAsia="宋体" w:cs="宋体"/>
          <w:sz w:val="24"/>
        </w:rPr>
        <w:t>万辆道路营运车辆已经安装使用北斗</w:t>
      </w:r>
      <w:r>
        <w:rPr>
          <w:rFonts w:hint="eastAsia" w:ascii="宋体" w:hAnsi="宋体" w:cs="宋体"/>
          <w:sz w:val="24"/>
        </w:rPr>
        <w:t>导航</w:t>
      </w:r>
      <w:r>
        <w:rPr>
          <w:rFonts w:hint="eastAsia" w:ascii="宋体" w:hAnsi="宋体" w:eastAsia="宋体" w:cs="宋体"/>
          <w:sz w:val="24"/>
        </w:rPr>
        <w:t>系统，占运营车辆的96%。</w:t>
      </w:r>
      <w:r>
        <w:rPr>
          <w:rFonts w:hint="eastAsia" w:ascii="宋体" w:hAnsi="宋体" w:cs="宋体"/>
          <w:sz w:val="24"/>
        </w:rPr>
        <w:t>截止到</w:t>
      </w:r>
      <w:r>
        <w:rPr>
          <w:rFonts w:hint="eastAsia" w:ascii="宋体" w:hAnsi="宋体" w:eastAsia="宋体" w:cs="宋体"/>
          <w:sz w:val="24"/>
        </w:rPr>
        <w:t>2020年</w:t>
      </w:r>
      <w:r>
        <w:rPr>
          <w:rFonts w:hint="eastAsia" w:ascii="宋体" w:hAnsi="宋体" w:cs="宋体"/>
          <w:sz w:val="24"/>
        </w:rPr>
        <w:t>10月，大约还有多少万辆道路营运车辆未装北斗导航系统？（结果保留一位小数)</w:t>
      </w:r>
      <w:r>
        <w:rPr>
          <w:rFonts w:hint="eastAsia" w:ascii="宋体" w:hAnsi="宋体" w:eastAsia="宋体" w:cs="宋体"/>
          <w:sz w:val="24"/>
        </w:rPr>
        <w:t>（可以借助线段图帮助分析题意）</w: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mc:AlternateContent>
          <mc:Choice Requires="wpg">
            <w:drawing>
              <wp:anchor distT="0" distB="0" distL="114300" distR="114300" simplePos="0" relativeHeight="251751424" behindDoc="0" locked="0" layoutInCell="1" allowOverlap="1">
                <wp:simplePos x="0" y="0"/>
                <wp:positionH relativeFrom="column">
                  <wp:posOffset>-262890</wp:posOffset>
                </wp:positionH>
                <wp:positionV relativeFrom="paragraph">
                  <wp:posOffset>269875</wp:posOffset>
                </wp:positionV>
                <wp:extent cx="2797810" cy="779145"/>
                <wp:effectExtent l="0" t="0" r="0" b="0"/>
                <wp:wrapNone/>
                <wp:docPr id="447"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2797810" cy="779145"/>
                          <a:chOff x="-15511" y="3190"/>
                          <a:chExt cx="10396" cy="4526"/>
                        </a:xfrm>
                      </wpg:grpSpPr>
                      <pic:pic xmlns:pic="http://schemas.openxmlformats.org/drawingml/2006/picture">
                        <pic:nvPicPr>
                          <pic:cNvPr id="448"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15511" y="3190"/>
                            <a:ext cx="9910" cy="4526"/>
                          </a:xfrm>
                          <a:prstGeom prst="rect">
                            <a:avLst/>
                          </a:prstGeom>
                        </pic:spPr>
                      </pic:pic>
                      <wps:wsp>
                        <wps:cNvPr id="449" name="文本框 2"/>
                        <wps:cNvSpPr txBox="1"/>
                        <wps:spPr>
                          <a:xfrm>
                            <a:off x="-15308" y="4304"/>
                            <a:ext cx="10193" cy="1881"/>
                          </a:xfrm>
                          <a:prstGeom prst="rect">
                            <a:avLst/>
                          </a:prstGeom>
                          <a:noFill/>
                        </wps:spPr>
                        <wps:txbx>
                          <w:txbxContent>
                            <w:p>
                              <w:pPr>
                                <w:spacing w:line="360" w:lineRule="auto"/>
                                <w:rPr>
                                  <w:rFonts w:ascii="宋体" w:hAnsi="宋体" w:eastAsia="宋体" w:cs="宋体"/>
                                  <w:sz w:val="24"/>
                                </w:rPr>
                              </w:pPr>
                              <w:r>
                                <w:rPr>
                                  <w:rFonts w:hint="eastAsia" w:ascii="宋体" w:hAnsi="宋体" w:eastAsia="宋体" w:cs="宋体"/>
                                  <w:sz w:val="24"/>
                                </w:rPr>
                                <w:t>★第六站：祝贺你来到“开阳”星！</w:t>
                              </w:r>
                            </w:p>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20.7pt;margin-top:21.25pt;height:61.35pt;width:220.3pt;z-index:251751424;mso-width-relative:page;mso-height-relative:page;" coordorigin="-15511,3190" coordsize="10396,4526" o:gfxdata="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">
                <o:lock v:ext="edit" aspectratio="f"/>
                <v:shape id="图片 1" o:spid="_x0000_s1026" o:spt="75" alt="气泡" type="#_x0000_t75" style="position:absolute;left:-15511;top:3190;height:4526;width:9910;" filled="f" o:preferrelative="t" stroked="f" coordsize="21600,21600" o:gfxdata="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W8387sAAADc&#10;AAAADwAAAAAAAAABACAAAAAiAAAAZHJzL2Rvd25yZXYueG1sUEsBAhQAFAAAAAgAh07iQDMvBZ47&#10;AAAAOQAAABAAAAAAAAAAAQAgAAAACgEAAGRycy9zaGFwZXhtbC54bWxQSwUGAAAAAAYABgBbAQAA&#10;tAMAAAAA&#10;">
                  <v:fill on="f" focussize="0,0"/>
                  <v:stroke on="f"/>
                  <v:imagedata r:id="rId110" o:title=""/>
                  <o:lock v:ext="edit" aspectratio="t"/>
                </v:shape>
                <v:shape id="文本框 2" o:spid="_x0000_s1026" o:spt="202" type="#_x0000_t202" style="position:absolute;left:-15308;top:4304;height:1881;width:10193;" filled="f" stroked="f" coordsize="21600,21600" o:gfxdata="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Awq7S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spacing w:line="360" w:lineRule="auto"/>
                          <w:rPr>
                            <w:rFonts w:ascii="宋体" w:hAnsi="宋体" w:eastAsia="宋体" w:cs="宋体"/>
                            <w:sz w:val="24"/>
                          </w:rPr>
                        </w:pPr>
                        <w:r>
                          <w:rPr>
                            <w:rFonts w:hint="eastAsia" w:ascii="宋体" w:hAnsi="宋体" w:eastAsia="宋体" w:cs="宋体"/>
                            <w:sz w:val="24"/>
                          </w:rPr>
                          <w:t>★第六站：祝贺你来到“开阳”星！</w:t>
                        </w:r>
                      </w:p>
                      <w:p/>
                    </w:txbxContent>
                  </v:textbox>
                </v:shape>
              </v:group>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w:t>六、北斗导航系统已广泛进入大众消费、共享经济和民生领域，产生了显著的经济和社会效益。2020年我国卫星导航与位置服务产业总体产值增速继续加快，达到4033亿元人民币，较2019年增长约16.9％。2019年我国卫星导航与位置服务产业总体产值是多少亿元？（结果保留整数）（可以借助线段图帮助分析题意）</w:t>
      </w: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57920" behindDoc="0" locked="0" layoutInCell="1" allowOverlap="1">
                <wp:simplePos x="0" y="0"/>
                <wp:positionH relativeFrom="column">
                  <wp:posOffset>2519045</wp:posOffset>
                </wp:positionH>
                <wp:positionV relativeFrom="paragraph">
                  <wp:posOffset>909955</wp:posOffset>
                </wp:positionV>
                <wp:extent cx="365760" cy="278130"/>
                <wp:effectExtent l="0" t="0" r="0" b="0"/>
                <wp:wrapNone/>
                <wp:docPr id="363" name="文本框 363"/>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29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71.65pt;height:21.9pt;width:28.8pt;z-index:251857920;mso-width-relative:page;mso-height-relative:page;" filled="f" stroked="f" coordsize="21600,21600" o:gfxdata="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BHSHtwAAAALAQAADwAAAAAAAAABACAAAAAi&#10;AAAAZHJzL2Rvd25yZXYueG1sUEsBAhQAFAAAAAgAh07iQPEPrdQ/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29</w:t>
                      </w:r>
                    </w:p>
                  </w:txbxContent>
                </v:textbox>
              </v:shape>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r>
        <mc:AlternateContent>
          <mc:Choice Requires="wpg">
            <w:drawing>
              <wp:anchor distT="0" distB="0" distL="114300" distR="114300" simplePos="0" relativeHeight="251752448" behindDoc="0" locked="0" layoutInCell="1" allowOverlap="1">
                <wp:simplePos x="0" y="0"/>
                <wp:positionH relativeFrom="column">
                  <wp:posOffset>-679450</wp:posOffset>
                </wp:positionH>
                <wp:positionV relativeFrom="paragraph">
                  <wp:posOffset>-492760</wp:posOffset>
                </wp:positionV>
                <wp:extent cx="3931920" cy="779145"/>
                <wp:effectExtent l="0" t="0" r="0" b="0"/>
                <wp:wrapNone/>
                <wp:docPr id="450"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3931920" cy="779145"/>
                          <a:chOff x="-15511" y="3190"/>
                          <a:chExt cx="10396" cy="4526"/>
                        </a:xfrm>
                      </wpg:grpSpPr>
                      <pic:pic xmlns:pic="http://schemas.openxmlformats.org/drawingml/2006/picture">
                        <pic:nvPicPr>
                          <pic:cNvPr id="451"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15511" y="3190"/>
                            <a:ext cx="9910" cy="4526"/>
                          </a:xfrm>
                          <a:prstGeom prst="rect">
                            <a:avLst/>
                          </a:prstGeom>
                        </pic:spPr>
                      </pic:pic>
                      <wps:wsp>
                        <wps:cNvPr id="452" name="文本框 2"/>
                        <wps:cNvSpPr txBox="1"/>
                        <wps:spPr>
                          <a:xfrm>
                            <a:off x="-15308" y="4304"/>
                            <a:ext cx="10193" cy="1881"/>
                          </a:xfrm>
                          <a:prstGeom prst="rect">
                            <a:avLst/>
                          </a:prstGeom>
                          <a:noFill/>
                        </wps:spPr>
                        <wps:txbx>
                          <w:txbxContent>
                            <w:p>
                              <w:pPr>
                                <w:spacing w:line="360" w:lineRule="auto"/>
                                <w:rPr>
                                  <w:rFonts w:ascii="宋体" w:hAnsi="宋体" w:eastAsia="宋体" w:cs="宋体"/>
                                  <w:sz w:val="24"/>
                                </w:rPr>
                              </w:pPr>
                              <w:r>
                                <w:rPr>
                                  <w:rFonts w:hint="eastAsia" w:ascii="宋体" w:hAnsi="宋体" w:eastAsia="宋体" w:cs="宋体"/>
                                  <w:sz w:val="24"/>
                                </w:rPr>
                                <w:t>★第七站：“摇光”星是最后一站哦！加油！</w:t>
                              </w:r>
                            </w:p>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53.5pt;margin-top:-38.8pt;height:61.35pt;width:309.6pt;z-index:251752448;mso-width-relative:page;mso-height-relative:page;" coordorigin="-15511,3190" coordsize="10396,4526" o:gfxdata="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">
                <o:lock v:ext="edit" aspectratio="f"/>
                <v:shape id="图片 1" o:spid="_x0000_s1026" o:spt="75" alt="气泡" type="#_x0000_t75" style="position:absolute;left:-15511;top:3190;height:4526;width:9910;" filled="f" o:preferrelative="t" stroked="f" coordsize="21600,21600" o:gfxdata="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qZXsK/&#10;AAAA3AAAAA8AAAAAAAAAAQAgAAAAIgAAAGRycy9kb3ducmV2LnhtbFBLAQIUABQAAAAIAIdO4kAz&#10;LwWeOwAAADkAAAAQAAAAAAAAAAEAIAAAAA4BAABkcnMvc2hhcGV4bWwueG1sUEsFBgAAAAAGAAYA&#10;WwEAALgDAAAAAA==&#10;">
                  <v:fill on="f" focussize="0,0"/>
                  <v:stroke on="f"/>
                  <v:imagedata r:id="rId111" o:title=""/>
                  <o:lock v:ext="edit" aspectratio="t"/>
                </v:shape>
                <v:shape id="文本框 2" o:spid="_x0000_s1026" o:spt="202" type="#_x0000_t202" style="position:absolute;left:-15308;top:4304;height:1881;width:10193;" filled="f" stroked="f" coordsize="21600,21600" o:gfxdata="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Ta8Y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360" w:lineRule="auto"/>
                          <w:rPr>
                            <w:rFonts w:ascii="宋体" w:hAnsi="宋体" w:eastAsia="宋体" w:cs="宋体"/>
                            <w:sz w:val="24"/>
                          </w:rPr>
                        </w:pPr>
                        <w:r>
                          <w:rPr>
                            <w:rFonts w:hint="eastAsia" w:ascii="宋体" w:hAnsi="宋体" w:eastAsia="宋体" w:cs="宋体"/>
                            <w:sz w:val="24"/>
                          </w:rPr>
                          <w:t>★第七站：“摇光”星是最后一站哦！加油！</w:t>
                        </w:r>
                      </w:p>
                      <w:p/>
                    </w:txbxContent>
                  </v:textbox>
                </v:shape>
              </v:group>
            </w:pict>
          </mc:Fallback>
        </mc:AlternateContent>
      </w:r>
    </w:p>
    <w:p>
      <w:pPr>
        <w:numPr>
          <w:ilvl w:val="0"/>
          <w:numId w:val="9"/>
        </w:numPr>
        <w:spacing w:line="360" w:lineRule="auto"/>
        <w:rPr>
          <w:rFonts w:ascii="宋体" w:hAnsi="宋体" w:eastAsia="宋体" w:cs="宋体"/>
          <w:sz w:val="24"/>
        </w:rPr>
      </w:pPr>
      <w:r>
        <w:rPr>
          <w:rFonts w:hint="eastAsia" w:ascii="宋体" w:hAnsi="宋体" w:eastAsia="宋体" w:cs="宋体"/>
          <w:sz w:val="24"/>
        </w:rPr>
        <w:t>君君是个“小</w:t>
      </w:r>
      <w:r>
        <w:rPr>
          <w:rFonts w:hint="eastAsia" w:ascii="宋体" w:hAnsi="宋体" w:cs="宋体"/>
          <w:sz w:val="24"/>
        </w:rPr>
        <w:t>天文迷</w:t>
      </w:r>
      <w:r>
        <w:rPr>
          <w:rFonts w:hint="eastAsia" w:ascii="宋体" w:hAnsi="宋体" w:eastAsia="宋体" w:cs="宋体"/>
          <w:sz w:val="24"/>
        </w:rPr>
        <w:t>”，</w:t>
      </w:r>
      <w:r>
        <w:rPr>
          <w:rFonts w:hint="eastAsia" w:ascii="宋体" w:hAnsi="宋体" w:cs="宋体"/>
          <w:sz w:val="24"/>
        </w:rPr>
        <w:t>每天都要用望远镜观测星空。</w:t>
      </w:r>
      <w:r>
        <w:rPr>
          <w:rFonts w:hint="eastAsia" w:ascii="宋体" w:hAnsi="宋体" w:eastAsia="宋体" w:cs="宋体"/>
          <w:sz w:val="24"/>
        </w:rPr>
        <w:t>他第二天</w:t>
      </w:r>
      <w:r>
        <w:rPr>
          <w:rFonts w:hint="eastAsia" w:ascii="宋体" w:hAnsi="宋体" w:cs="宋体"/>
          <w:sz w:val="24"/>
        </w:rPr>
        <w:t>观测</w:t>
      </w:r>
      <w:r>
        <w:rPr>
          <w:rFonts w:hint="eastAsia" w:ascii="宋体" w:hAnsi="宋体" w:eastAsia="宋体" w:cs="宋体"/>
          <w:sz w:val="24"/>
        </w:rPr>
        <w:t>的时间比第一天多20%，第三天</w:t>
      </w:r>
      <w:r>
        <w:rPr>
          <w:rFonts w:hint="eastAsia" w:ascii="宋体" w:hAnsi="宋体" w:cs="宋体"/>
          <w:sz w:val="24"/>
        </w:rPr>
        <w:t>观测</w:t>
      </w:r>
      <w:r>
        <w:rPr>
          <w:rFonts w:hint="eastAsia" w:ascii="宋体" w:hAnsi="宋体" w:eastAsia="宋体" w:cs="宋体"/>
          <w:sz w:val="24"/>
        </w:rPr>
        <w:t>的时间比第二天多20%。第三天</w:t>
      </w:r>
      <w:r>
        <w:rPr>
          <w:rFonts w:hint="eastAsia" w:ascii="宋体" w:hAnsi="宋体" w:cs="宋体"/>
          <w:sz w:val="24"/>
        </w:rPr>
        <w:t>观测</w:t>
      </w:r>
      <w:r>
        <w:rPr>
          <w:rFonts w:hint="eastAsia" w:ascii="宋体" w:hAnsi="宋体" w:eastAsia="宋体" w:cs="宋体"/>
          <w:sz w:val="24"/>
        </w:rPr>
        <w:t>的时间是第一天的百分之几呢？</w: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cs="宋体"/>
          <w:sz w:val="24"/>
        </w:rPr>
      </w:pPr>
      <w:r>
        <w:rPr>
          <w:rFonts w:hint="eastAsia" w:ascii="宋体" w:hAnsi="宋体" w:eastAsia="宋体" w:cs="宋体"/>
          <w:sz w:val="24"/>
        </w:rPr>
        <w:t>八、（</w:t>
      </w:r>
      <w:r>
        <w:rPr>
          <w:rFonts w:hint="eastAsia" w:ascii="楷体" w:hAnsi="楷体" w:eastAsia="楷体" w:cs="楷体"/>
          <w:sz w:val="24"/>
        </w:rPr>
        <w:t>选做</w:t>
      </w:r>
      <w:r>
        <w:rPr>
          <w:rFonts w:hint="eastAsia" w:ascii="宋体" w:hAnsi="宋体" w:eastAsia="宋体" w:cs="宋体"/>
          <w:sz w:val="24"/>
        </w:rPr>
        <w:t>）20</w:t>
      </w:r>
      <w:r>
        <w:rPr>
          <w:rFonts w:hint="eastAsia" w:ascii="宋体" w:hAnsi="宋体" w:cs="宋体"/>
          <w:sz w:val="24"/>
        </w:rPr>
        <w:t>20</w:t>
      </w:r>
      <w:r>
        <w:rPr>
          <w:rFonts w:hint="eastAsia" w:ascii="宋体" w:hAnsi="宋体" w:eastAsia="宋体" w:cs="宋体"/>
          <w:sz w:val="24"/>
        </w:rPr>
        <w:t>年我国与卫星导航技术研发和应用直接相关的芯片、器件、算法、软件、导航数据、终端设备、基础设施等在内的产业核心产值</w:t>
      </w:r>
      <w:r>
        <w:rPr>
          <w:rFonts w:hint="eastAsia" w:ascii="宋体" w:hAnsi="宋体" w:cs="宋体"/>
          <w:sz w:val="24"/>
        </w:rPr>
        <w:t>与2019年相比，</w:t>
      </w:r>
      <w:r>
        <w:rPr>
          <w:rFonts w:hint="eastAsia" w:ascii="宋体" w:hAnsi="宋体" w:eastAsia="宋体" w:cs="宋体"/>
          <w:sz w:val="24"/>
        </w:rPr>
        <w:t>同比增长约11％，达到1295亿元人民币，</w:t>
      </w:r>
      <w:r>
        <w:rPr>
          <w:rFonts w:hint="eastAsia" w:ascii="宋体" w:hAnsi="宋体" w:cs="宋体"/>
          <w:sz w:val="24"/>
        </w:rPr>
        <w:t>2019年相关</w:t>
      </w:r>
      <w:r>
        <w:rPr>
          <w:rFonts w:hint="eastAsia" w:ascii="宋体" w:hAnsi="宋体" w:eastAsia="宋体" w:cs="宋体"/>
          <w:sz w:val="24"/>
        </w:rPr>
        <w:t>产</w:t>
      </w:r>
      <w:r>
        <w:rPr>
          <w:rFonts w:hint="eastAsia" w:ascii="宋体" w:hAnsi="宋体" w:cs="宋体"/>
          <w:sz w:val="24"/>
        </w:rPr>
        <w:t>业核心产值是多少呢</w:t>
      </w:r>
      <w:r>
        <w:rPr>
          <w:rFonts w:hint="eastAsia" w:ascii="宋体" w:hAnsi="宋体" w:eastAsia="宋体" w:cs="宋体"/>
          <w:sz w:val="24"/>
        </w:rPr>
        <w:t>？</w:t>
      </w:r>
      <w:r>
        <w:rPr>
          <w:rFonts w:hint="eastAsia" w:ascii="宋体" w:hAnsi="宋体" w:cs="宋体"/>
          <w:sz w:val="24"/>
        </w:rPr>
        <w:t>试着算一算吧！（结果保留一位小数）</w:t>
      </w:r>
    </w:p>
    <w:p>
      <w:pPr>
        <w:spacing w:line="360" w:lineRule="auto"/>
        <w:ind w:firstLine="480" w:firstLineChars="200"/>
        <w:rPr>
          <w:rFonts w:ascii="宋体" w:hAnsi="宋体" w:cs="宋体"/>
          <w:sz w:val="24"/>
        </w:rPr>
      </w:pPr>
      <w:r>
        <w:rPr>
          <w:rFonts w:hint="eastAsia" w:ascii="宋体" w:hAnsi="宋体" w:cs="宋体"/>
          <w:sz w:val="24"/>
        </w:rPr>
        <w:t>注：同比增长，是指和上一时期、上一年度或历史相比的增长幅度</w:t>
      </w:r>
    </w:p>
    <w:p>
      <w:pPr>
        <w:spacing w:line="360" w:lineRule="auto"/>
        <w:ind w:firstLine="960" w:firstLineChars="400"/>
        <w:rPr>
          <w:rFonts w:ascii="宋体" w:hAnsi="宋体" w:cs="宋体"/>
          <w:sz w:val="24"/>
        </w:rPr>
      </w:pPr>
      <w:r>
        <w:rPr>
          <w:rFonts w:hint="eastAsia" w:ascii="宋体" w:hAnsi="宋体" w:cs="宋体"/>
          <w:sz w:val="24"/>
        </w:rPr>
        <w:t>同比增长率=（本期数-同期数）</w:t>
      </w:r>
      <w:r>
        <w:rPr>
          <w:rFonts w:ascii="Arial" w:hAnsi="Arial" w:cs="Arial"/>
          <w:sz w:val="24"/>
        </w:rPr>
        <w:t>÷</w:t>
      </w:r>
      <w:r>
        <w:rPr>
          <w:rFonts w:hint="eastAsia" w:ascii="宋体" w:hAnsi="宋体" w:cs="宋体"/>
          <w:sz w:val="24"/>
        </w:rPr>
        <w:t>同期数</w:t>
      </w:r>
      <w:r>
        <w:rPr>
          <w:rFonts w:ascii="Arial" w:hAnsi="Arial" w:cs="Arial"/>
          <w:sz w:val="24"/>
        </w:rPr>
        <w:t>×</w:t>
      </w:r>
      <w:r>
        <w:rPr>
          <w:rFonts w:hint="eastAsia" w:ascii="宋体" w:hAnsi="宋体" w:cs="宋体"/>
          <w:sz w:val="24"/>
        </w:rPr>
        <w:t>100%</w: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w:t xml:space="preserve">     </w:t>
      </w:r>
    </w:p>
    <w:p>
      <w:pPr>
        <w:spacing w:line="360" w:lineRule="auto"/>
        <w:rPr>
          <w:rFonts w:ascii="宋体" w:hAnsi="宋体" w:eastAsia="宋体" w:cs="宋体"/>
          <w:sz w:val="24"/>
        </w:rPr>
      </w:pPr>
    </w:p>
    <w:p>
      <w:pPr>
        <w:spacing w:line="360" w:lineRule="auto"/>
        <w:ind w:firstLine="840" w:firstLineChars="300"/>
        <w:rPr>
          <w:rFonts w:ascii="宋体" w:hAnsi="宋体" w:eastAsia="宋体" w:cs="宋体"/>
          <w:sz w:val="24"/>
        </w:rPr>
      </w:pPr>
      <w:r>
        <w:rPr>
          <w:rFonts w:hint="eastAsia" w:ascii="仿宋" w:hAnsi="仿宋" w:eastAsia="仿宋" w:cs="仿宋"/>
          <w:sz w:val="28"/>
          <w:szCs w:val="36"/>
        </w:rPr>
        <w:drawing>
          <wp:anchor distT="0" distB="0" distL="114300" distR="114300" simplePos="0" relativeHeight="251753472" behindDoc="1" locked="0" layoutInCell="1" allowOverlap="1">
            <wp:simplePos x="0" y="0"/>
            <wp:positionH relativeFrom="column">
              <wp:posOffset>-1215390</wp:posOffset>
            </wp:positionH>
            <wp:positionV relativeFrom="page">
              <wp:posOffset>34290</wp:posOffset>
            </wp:positionV>
            <wp:extent cx="7588250" cy="10734040"/>
            <wp:effectExtent l="0" t="0" r="1270" b="10160"/>
            <wp:wrapNone/>
            <wp:docPr id="453" name="图片 453"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453"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宋体" w:hAnsi="宋体" w:eastAsia="宋体" w:cs="宋体"/>
          <w:sz w:val="24"/>
        </w:rPr>
        <w:t>自我评价：请你根据作业完成，为每颗星涂上不同亮度颜色。</w:t>
      </w:r>
    </w:p>
    <w:p>
      <w:pPr>
        <w:spacing w:line="360" w:lineRule="auto"/>
        <w:rPr>
          <w:rFonts w:ascii="宋体" w:hAnsi="宋体" w:eastAsia="宋体" w:cs="宋体"/>
          <w:sz w:val="24"/>
        </w:rPr>
      </w:pPr>
      <w:r>
        <w:rPr>
          <w:sz w:val="24"/>
        </w:rPr>
        <mc:AlternateContent>
          <mc:Choice Requires="wpg">
            <w:drawing>
              <wp:anchor distT="0" distB="0" distL="114300" distR="114300" simplePos="0" relativeHeight="251700224" behindDoc="0" locked="0" layoutInCell="1" allowOverlap="1">
                <wp:simplePos x="0" y="0"/>
                <wp:positionH relativeFrom="column">
                  <wp:posOffset>76200</wp:posOffset>
                </wp:positionH>
                <wp:positionV relativeFrom="paragraph">
                  <wp:posOffset>91440</wp:posOffset>
                </wp:positionV>
                <wp:extent cx="4744720" cy="2336165"/>
                <wp:effectExtent l="0" t="0" r="10160" b="10795"/>
                <wp:wrapNone/>
                <wp:docPr id="222" name="组合 222"/>
                <wp:cNvGraphicFramePr/>
                <a:graphic xmlns:a="http://schemas.openxmlformats.org/drawingml/2006/main">
                  <a:graphicData uri="http://schemas.microsoft.com/office/word/2010/wordprocessingGroup">
                    <wpg:wgp>
                      <wpg:cNvGrpSpPr/>
                      <wpg:grpSpPr>
                        <a:xfrm>
                          <a:off x="0" y="0"/>
                          <a:ext cx="4744720" cy="2336165"/>
                          <a:chOff x="5274" y="122572"/>
                          <a:chExt cx="7472" cy="3296"/>
                        </a:xfrm>
                      </wpg:grpSpPr>
                      <pic:pic xmlns:pic="http://schemas.openxmlformats.org/drawingml/2006/picture">
                        <pic:nvPicPr>
                          <pic:cNvPr id="223" name="图片 21" descr="IMG_256"/>
                          <pic:cNvPicPr>
                            <a:picLocks noChangeAspect="1"/>
                          </pic:cNvPicPr>
                        </pic:nvPicPr>
                        <pic:blipFill>
                          <a:blip r:embed="rId112"/>
                          <a:srcRect l="5145" t="9134" r="3308" b="3574"/>
                          <a:stretch>
                            <a:fillRect/>
                          </a:stretch>
                        </pic:blipFill>
                        <pic:spPr>
                          <a:xfrm>
                            <a:off x="5274" y="122572"/>
                            <a:ext cx="7473" cy="3297"/>
                          </a:xfrm>
                          <a:prstGeom prst="roundRect">
                            <a:avLst/>
                          </a:prstGeom>
                          <a:noFill/>
                          <a:ln w="9525">
                            <a:noFill/>
                          </a:ln>
                        </pic:spPr>
                      </pic:pic>
                      <wpg:grpSp>
                        <wpg:cNvPr id="224" name="组合 65"/>
                        <wpg:cNvGrpSpPr/>
                        <wpg:grpSpPr>
                          <a:xfrm>
                            <a:off x="5671" y="123114"/>
                            <a:ext cx="6360" cy="2234"/>
                            <a:chOff x="6061" y="122628"/>
                            <a:chExt cx="6360" cy="2234"/>
                          </a:xfrm>
                        </wpg:grpSpPr>
                        <wps:wsp>
                          <wps:cNvPr id="225" name="五角星 58"/>
                          <wps:cNvSpPr/>
                          <wps:spPr>
                            <a:xfrm>
                              <a:off x="6061" y="123828"/>
                              <a:ext cx="390" cy="405"/>
                            </a:xfrm>
                            <a:prstGeom prst="star5">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26" name="五角星 59"/>
                          <wps:cNvSpPr/>
                          <wps:spPr>
                            <a:xfrm>
                              <a:off x="7426" y="123063"/>
                              <a:ext cx="390" cy="405"/>
                            </a:xfrm>
                            <a:prstGeom prst="star5">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27" name="五角星 60"/>
                          <wps:cNvSpPr/>
                          <wps:spPr>
                            <a:xfrm>
                              <a:off x="8416" y="123303"/>
                              <a:ext cx="390" cy="405"/>
                            </a:xfrm>
                            <a:prstGeom prst="star5">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28" name="五角星 61"/>
                          <wps:cNvSpPr/>
                          <wps:spPr>
                            <a:xfrm>
                              <a:off x="9721" y="123498"/>
                              <a:ext cx="390" cy="405"/>
                            </a:xfrm>
                            <a:prstGeom prst="star5">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29" name="五角星 62"/>
                          <wps:cNvSpPr/>
                          <wps:spPr>
                            <a:xfrm>
                              <a:off x="10276" y="124458"/>
                              <a:ext cx="390" cy="405"/>
                            </a:xfrm>
                            <a:prstGeom prst="star5">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30" name="五角星 63"/>
                          <wps:cNvSpPr/>
                          <wps:spPr>
                            <a:xfrm>
                              <a:off x="11926" y="122628"/>
                              <a:ext cx="390" cy="405"/>
                            </a:xfrm>
                            <a:prstGeom prst="star5">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31" name="五角星 64"/>
                          <wps:cNvSpPr/>
                          <wps:spPr>
                            <a:xfrm>
                              <a:off x="12031" y="123903"/>
                              <a:ext cx="390" cy="405"/>
                            </a:xfrm>
                            <a:prstGeom prst="star5">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anchor>
            </w:drawing>
          </mc:Choice>
          <mc:Fallback>
            <w:pict>
              <v:group id="_x0000_s1026" o:spid="_x0000_s1026" o:spt="203" style="position:absolute;left:0pt;margin-left:6pt;margin-top:7.2pt;height:183.95pt;width:373.6pt;z-index:251700224;mso-width-relative:page;mso-height-relative:page;" coordorigin="5274,122572" coordsize="7472,3296" o:gfxdata="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">
                <o:lock v:ext="edit" aspectratio="f"/>
                <v:shape id="图片 21" o:spid="_x0000_s1026" o:spt="75" alt="IMG_256" type="#_x0000_t75" style="position:absolute;left:5274;top:122572;height:3297;width:7473;" filled="f" o:preferrelative="t" stroked="f" coordsize="21600,21600" o:gfxdata="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DWt74A&#10;AADcAAAADwAAAAAAAAABACAAAAAiAAAAZHJzL2Rvd25yZXYueG1sUEsBAhQAFAAAAAgAh07iQDMv&#10;BZ47AAAAOQAAABAAAAAAAAAAAQAgAAAADQEAAGRycy9zaGFwZXhtbC54bWxQSwUGAAAAAAYABgBb&#10;AQAAtwMAAAAA&#10;" adj="3600">
                  <v:fill on="f" focussize="0,0"/>
                  <v:stroke on="f"/>
                  <v:imagedata r:id="rId112" cropleft="3372f" croptop="5986f" cropright="2168f" cropbottom="2342f" o:title=""/>
                  <o:lock v:ext="edit" aspectratio="t"/>
                </v:shape>
                <v:group id="组合 65" o:spid="_x0000_s1026" o:spt="203" style="position:absolute;left:5671;top:123114;height:2234;width:6360;" coordorigin="6061,122628" coordsize="6360,2234" o:gfxdata="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Ixps6+AAAA3AAAAA8AAAAAAAAAAQAgAAAAIgAAAGRycy9kb3ducmV2Lnht&#10;bFBLAQIUABQAAAAIAIdO4kAzLwWeOwAAADkAAAAVAAAAAAAAAAEAIAAAAA0BAABkcnMvZ3JvdXBz&#10;aGFwZXhtbC54bWxQSwUGAAAAAAYABgBgAQAAygMAAAAA&#10;">
                  <o:lock v:ext="edit" aspectratio="f"/>
                  <v:shape id="五角星 58" o:spid="_x0000_s1026" style="position:absolute;left:6061;top:123828;height:405;width:390;v-text-anchor:middle;" fillcolor="#FFFFFF [3212]" filled="t" stroked="t" coordsize="390,405" o:gfxdata="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CHbtr4A&#10;AADcAAAADwAAAAAAAAABACAAAAAiAAAAZHJzL2Rvd25yZXYueG1sUEsBAhQAFAAAAAgAh07iQDMv&#10;BZ47AAAAOQAAABAAAAAAAAAAAQAgAAAADQEAAGRycy9zaGFwZXhtbC54bWxQSwUGAAAAAAYABgBb&#10;AQAAtwMAAAAA&#10;" path="m0,154l148,154,195,0,241,154,389,154,269,250,315,404,195,309,74,404,120,250xe">
                    <v:path o:connectlocs="195,0;0,154;74,404;315,404;389,154" o:connectangles="247,164,82,82,0"/>
                    <v:fill on="t" focussize="0,0"/>
                    <v:stroke weight="1pt" color="#41719C [3204]" miterlimit="8" joinstyle="miter"/>
                    <v:imagedata o:title=""/>
                    <o:lock v:ext="edit" aspectratio="f"/>
                  </v:shape>
                  <v:shape id="五角星 59" o:spid="_x0000_s1026" style="position:absolute;left:7426;top:123063;height:405;width:390;v-text-anchor:middle;" fillcolor="#FFFFFF [3212]" filled="t" stroked="t" coordsize="390,405" o:gfxdata="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80XBvQAA&#10;ANwAAAAPAAAAAAAAAAEAIAAAACIAAABkcnMvZG93bnJldi54bWxQSwECFAAUAAAACACHTuJAMy8F&#10;njsAAAA5AAAAEAAAAAAAAAABACAAAAAMAQAAZHJzL3NoYXBleG1sLnhtbFBLBQYAAAAABgAGAFsB&#10;AAC2AwAAAAA=&#10;" path="m0,154l148,154,195,0,241,154,389,154,269,250,315,404,195,309,74,404,120,250xe">
                    <v:path o:connectlocs="195,0;0,154;74,404;315,404;389,154" o:connectangles="247,164,82,82,0"/>
                    <v:fill on="t" focussize="0,0"/>
                    <v:stroke weight="1pt" color="#41719C [3204]" miterlimit="8" joinstyle="miter"/>
                    <v:imagedata o:title=""/>
                    <o:lock v:ext="edit" aspectratio="f"/>
                  </v:shape>
                  <v:shape id="五角星 60" o:spid="_x0000_s1026" style="position:absolute;left:8416;top:123303;height:405;width:390;v-text-anchor:middle;" fillcolor="#FFFFFF [3212]" filled="t" stroked="t" coordsize="390,405" o:gfxdata="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7/gWr4A&#10;AADcAAAADwAAAAAAAAABACAAAAAiAAAAZHJzL2Rvd25yZXYueG1sUEsBAhQAFAAAAAgAh07iQDMv&#10;BZ47AAAAOQAAABAAAAAAAAAAAQAgAAAADQEAAGRycy9zaGFwZXhtbC54bWxQSwUGAAAAAAYABgBb&#10;AQAAtwMAAAAA&#10;" path="m0,154l148,154,195,0,241,154,389,154,269,250,315,404,195,309,74,404,120,250xe">
                    <v:path o:connectlocs="195,0;0,154;74,404;315,404;389,154" o:connectangles="247,164,82,82,0"/>
                    <v:fill on="t" focussize="0,0"/>
                    <v:stroke weight="1pt" color="#41719C [3204]" miterlimit="8" joinstyle="miter"/>
                    <v:imagedata o:title=""/>
                    <o:lock v:ext="edit" aspectratio="f"/>
                  </v:shape>
                  <v:shape id="五角星 61" o:spid="_x0000_s1026" style="position:absolute;left:9721;top:123498;height:405;width:390;v-text-anchor:middle;" fillcolor="#FFFFFF [3212]" filled="t" stroked="t" coordsize="390,405" o:gfxdata="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IgdCi2AAAA3AAAAA8A&#10;AAAAAAAAAQAgAAAAIgAAAGRycy9kb3ducmV2LnhtbFBLAQIUABQAAAAIAIdO4kAzLwWeOwAAADkA&#10;AAAQAAAAAAAAAAEAIAAAAAUBAABkcnMvc2hhcGV4bWwueG1sUEsFBgAAAAAGAAYAWwEAAK8DAAAA&#10;AA==&#10;" path="m0,154l148,154,195,0,241,154,389,154,269,250,315,404,195,309,74,404,120,250xe">
                    <v:path o:connectlocs="195,0;0,154;74,404;315,404;389,154" o:connectangles="247,164,82,82,0"/>
                    <v:fill on="t" focussize="0,0"/>
                    <v:stroke weight="1pt" color="#41719C [3204]" miterlimit="8" joinstyle="miter"/>
                    <v:imagedata o:title=""/>
                    <o:lock v:ext="edit" aspectratio="f"/>
                  </v:shape>
                  <v:shape id="五角星 62" o:spid="_x0000_s1026" style="position:absolute;left:10276;top:124458;height:405;width:390;v-text-anchor:middle;" fillcolor="#FFFFFF [3212]" filled="t" stroked="t" coordsize="390,405" o:gfxdata="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WzRs74A&#10;AADcAAAADwAAAAAAAAABACAAAAAiAAAAZHJzL2Rvd25yZXYueG1sUEsBAhQAFAAAAAgAh07iQDMv&#10;BZ47AAAAOQAAABAAAAAAAAAAAQAgAAAADQEAAGRycy9zaGFwZXhtbC54bWxQSwUGAAAAAAYABgBb&#10;AQAAtwMAAAAA&#10;" path="m0,154l148,154,195,0,241,154,389,154,269,250,315,404,195,309,74,404,120,250xe">
                    <v:path o:connectlocs="195,0;0,154;74,404;315,404;389,154" o:connectangles="247,164,82,82,0"/>
                    <v:fill on="t" focussize="0,0"/>
                    <v:stroke weight="1pt" color="#41719C [3204]" miterlimit="8" joinstyle="miter"/>
                    <v:imagedata o:title=""/>
                    <o:lock v:ext="edit" aspectratio="f"/>
                  </v:shape>
                  <v:shape id="五角星 63" o:spid="_x0000_s1026" style="position:absolute;left:11926;top:122628;height:405;width:390;v-text-anchor:middle;" fillcolor="#FFFFFF [3212]" filled="t" stroked="t" coordsize="390,405" o:gfxdata="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mP7vO2AAAA3AAAAA8A&#10;AAAAAAAAAQAgAAAAIgAAAGRycy9kb3ducmV2LnhtbFBLAQIUABQAAAAIAIdO4kAzLwWeOwAAADkA&#10;AAAQAAAAAAAAAAEAIAAAAAUBAABkcnMvc2hhcGV4bWwueG1sUEsFBgAAAAAGAAYAWwEAAK8DAAAA&#10;AA==&#10;" path="m0,154l148,154,195,0,241,154,389,154,269,250,315,404,195,309,74,404,120,250xe">
                    <v:path o:connectlocs="195,0;0,154;74,404;315,404;389,154" o:connectangles="247,164,82,82,0"/>
                    <v:fill on="t" focussize="0,0"/>
                    <v:stroke weight="1pt" color="#41719C [3204]" miterlimit="8" joinstyle="miter"/>
                    <v:imagedata o:title=""/>
                    <o:lock v:ext="edit" aspectratio="f"/>
                  </v:shape>
                  <v:shape id="五角星 64" o:spid="_x0000_s1026" style="position:absolute;left:12031;top:123903;height:405;width:390;v-text-anchor:middle;" fillcolor="#FFFFFF [3212]" filled="t" stroked="t" coordsize="390,405" o:gfxdata="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bDS2i8AAAA&#10;3AAAAA8AAAAAAAAAAQAgAAAAIgAAAGRycy9kb3ducmV2LnhtbFBLAQIUABQAAAAIAIdO4kAzLwWe&#10;OwAAADkAAAAQAAAAAAAAAAEAIAAAAAsBAABkcnMvc2hhcGV4bWwueG1sUEsFBgAAAAAGAAYAWwEA&#10;ALUDAAAAAA==&#10;" path="m0,154l148,154,195,0,241,154,389,154,269,250,315,404,195,309,74,404,120,250xe">
                    <v:path o:connectlocs="195,0;0,154;74,404;315,404;389,154" o:connectangles="247,164,82,82,0"/>
                    <v:fill on="t" focussize="0,0"/>
                    <v:stroke weight="1pt" color="#41719C [3204]" miterlimit="8" joinstyle="miter"/>
                    <v:imagedata o:title=""/>
                    <o:lock v:ext="edit" aspectratio="f"/>
                  </v:shape>
                </v:group>
              </v:group>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58944" behindDoc="0" locked="0" layoutInCell="1" allowOverlap="1">
                <wp:simplePos x="0" y="0"/>
                <wp:positionH relativeFrom="column">
                  <wp:posOffset>2473325</wp:posOffset>
                </wp:positionH>
                <wp:positionV relativeFrom="paragraph">
                  <wp:posOffset>940435</wp:posOffset>
                </wp:positionV>
                <wp:extent cx="365760" cy="278130"/>
                <wp:effectExtent l="0" t="0" r="0" b="0"/>
                <wp:wrapNone/>
                <wp:docPr id="369" name="文本框 369"/>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75pt;margin-top:74.05pt;height:21.9pt;width:28.8pt;z-index:251858944;mso-width-relative:page;mso-height-relative:page;" filled="f" stroked="f" coordsize="21600,21600" o:gfxdata="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TAiHTNwAAAALAQAADwAAAAAAAAABACAAAAAi&#10;AAAAZHJzL2Rvd25yZXYueG1sUEsBAhQAFAAAAAgAh07iQMJqLNM/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30</w:t>
                      </w:r>
                    </w:p>
                  </w:txbxContent>
                </v:textbox>
              </v:shape>
            </w:pict>
          </mc:Fallback>
        </mc:AlternateContent>
      </w:r>
    </w:p>
    <w:p>
      <w:pPr>
        <w:spacing w:line="360" w:lineRule="auto"/>
        <w:rPr>
          <w:rFonts w:ascii="宋体" w:hAnsi="宋体" w:eastAsia="宋体" w:cs="宋体"/>
          <w:sz w:val="24"/>
        </w:rPr>
      </w:pPr>
      <w:r>
        <mc:AlternateContent>
          <mc:Choice Requires="wpg">
            <w:drawing>
              <wp:anchor distT="0" distB="0" distL="114300" distR="114300" simplePos="0" relativeHeight="251745280" behindDoc="0" locked="0" layoutInCell="1" allowOverlap="1">
                <wp:simplePos x="0" y="0"/>
                <wp:positionH relativeFrom="column">
                  <wp:posOffset>-581660</wp:posOffset>
                </wp:positionH>
                <wp:positionV relativeFrom="paragraph">
                  <wp:posOffset>-247650</wp:posOffset>
                </wp:positionV>
                <wp:extent cx="1488440" cy="779145"/>
                <wp:effectExtent l="0" t="0" r="0" b="0"/>
                <wp:wrapNone/>
                <wp:docPr id="428" name="组合 3" descr="7b0a202020202274657874626f78223a20227b5c2263617465676f72795f69645c223a31303531302c5c2269645c223a32303233353138347d220a7d0a"/>
                <wp:cNvGraphicFramePr/>
                <a:graphic xmlns:a="http://schemas.openxmlformats.org/drawingml/2006/main">
                  <a:graphicData uri="http://schemas.microsoft.com/office/word/2010/wordprocessingGroup">
                    <wpg:wgp>
                      <wpg:cNvGrpSpPr/>
                      <wpg:grpSpPr>
                        <a:xfrm>
                          <a:off x="0" y="0"/>
                          <a:ext cx="1488440" cy="779145"/>
                          <a:chOff x="4645" y="2667"/>
                          <a:chExt cx="10474" cy="4526"/>
                        </a:xfrm>
                      </wpg:grpSpPr>
                      <pic:pic xmlns:pic="http://schemas.openxmlformats.org/drawingml/2006/picture">
                        <pic:nvPicPr>
                          <pic:cNvPr id="429" name="图片 1" descr="气泡"/>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4645" y="2667"/>
                            <a:ext cx="9910" cy="4526"/>
                          </a:xfrm>
                          <a:prstGeom prst="rect">
                            <a:avLst/>
                          </a:prstGeom>
                        </pic:spPr>
                      </pic:pic>
                      <wps:wsp>
                        <wps:cNvPr id="430" name="文本框 2"/>
                        <wps:cNvSpPr txBox="1"/>
                        <wps:spPr>
                          <a:xfrm>
                            <a:off x="4925" y="4224"/>
                            <a:ext cx="10194" cy="1881"/>
                          </a:xfrm>
                          <a:prstGeom prst="rect">
                            <a:avLst/>
                          </a:prstGeom>
                          <a:noFill/>
                        </wps:spPr>
                        <wps:txbx>
                          <w:txbxContent>
                            <w:p>
                              <w:pPr>
                                <w:ind w:firstLine="420" w:firstLineChars="200"/>
                              </w:pPr>
                              <w:r>
                                <w:rPr>
                                  <w:rFonts w:hint="eastAsia"/>
                                </w:rPr>
                                <w:t>每日阅读</w:t>
                              </w:r>
                            </w:p>
                          </w:txbxContent>
                        </wps:txbx>
                        <wps:bodyPr wrap="square" rtlCol="0">
                          <a:noAutofit/>
                        </wps:bodyPr>
                      </wps:wsp>
                    </wpg:wgp>
                  </a:graphicData>
                </a:graphic>
              </wp:anchor>
            </w:drawing>
          </mc:Choice>
          <mc:Fallback>
            <w:pict>
              <v:group id="组合 3" o:spid="_x0000_s1026" o:spt="203" alt="7b0a202020202274657874626f78223a20227b5c2263617465676f72795f69645c223a31303531302c5c2269645c223a32303233353138347d220a7d0a" style="position:absolute;left:0pt;margin-left:-45.8pt;margin-top:-19.5pt;height:61.35pt;width:117.2pt;z-index:251745280;mso-width-relative:page;mso-height-relative:page;" coordorigin="4645,2667" coordsize="10474,4526" o:gfxdata="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">
                <o:lock v:ext="edit" aspectratio="f"/>
                <v:shape id="图片 1" o:spid="_x0000_s1026" o:spt="75" alt="气泡" type="#_x0000_t75" style="position:absolute;left:4645;top:2667;height:4526;width:9910;" filled="f" o:preferrelative="t" stroked="f" coordsize="21600,21600" o:gfxdata="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ThTS+/&#10;AAAA3AAAAA8AAAAAAAAAAQAgAAAAIgAAAGRycy9kb3ducmV2LnhtbFBLAQIUABQAAAAIAIdO4kAz&#10;LwWeOwAAADkAAAAQAAAAAAAAAAEAIAAAAA4BAABkcnMvc2hhcGV4bWwueG1sUEsFBgAAAAAGAAYA&#10;WwEAALgDAAAAAA==&#10;">
                  <v:fill on="f" focussize="0,0"/>
                  <v:stroke on="f"/>
                  <v:imagedata r:id="rId113" o:title=""/>
                  <o:lock v:ext="edit" aspectratio="t"/>
                </v:shape>
                <v:shape id="文本框 2" o:spid="_x0000_s1026" o:spt="202" type="#_x0000_t202" style="position:absolute;left:4925;top:4224;height:1881;width:10194;" filled="f" stroked="f" coordsize="21600,21600" o:gfxdata="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kMcVS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ind w:firstLine="420" w:firstLineChars="200"/>
                        </w:pPr>
                        <w:r>
                          <w:rPr>
                            <w:rFonts w:hint="eastAsia"/>
                          </w:rPr>
                          <w:t>每日阅读</w:t>
                        </w:r>
                      </w:p>
                    </w:txbxContent>
                  </v:textbox>
                </v:shape>
              </v:group>
            </w:pict>
          </mc:Fallback>
        </mc:AlternateContent>
      </w:r>
      <w:r>
        <w:rPr>
          <w:rFonts w:hint="eastAsia" w:ascii="宋体" w:hAnsi="宋体" w:eastAsia="宋体" w:cs="宋体"/>
          <w:sz w:val="24"/>
        </w:rPr>
        <w:t xml:space="preserve"> </w:t>
      </w:r>
    </w:p>
    <w:p>
      <w:pPr>
        <w:spacing w:line="360" w:lineRule="auto"/>
        <w:rPr>
          <w:rFonts w:ascii="宋体" w:hAnsi="宋体" w:cs="宋体"/>
          <w:sz w:val="24"/>
        </w:rPr>
      </w:pPr>
    </w:p>
    <w:p>
      <w:pPr>
        <w:spacing w:line="360" w:lineRule="auto"/>
        <w:jc w:val="center"/>
        <w:rPr>
          <w:rFonts w:ascii="宋体" w:hAnsi="宋体" w:cs="宋体"/>
          <w:b/>
          <w:bCs/>
          <w:sz w:val="24"/>
        </w:rPr>
      </w:pPr>
      <w:r>
        <w:rPr>
          <w:rFonts w:hint="eastAsia" w:ascii="仿宋" w:hAnsi="仿宋" w:eastAsia="仿宋" w:cs="仿宋"/>
          <w:b/>
          <w:bCs/>
          <w:sz w:val="28"/>
          <w:szCs w:val="36"/>
        </w:rPr>
        <w:drawing>
          <wp:anchor distT="0" distB="0" distL="114300" distR="114300" simplePos="0" relativeHeight="251744256" behindDoc="1" locked="0" layoutInCell="1" allowOverlap="1">
            <wp:simplePos x="0" y="0"/>
            <wp:positionH relativeFrom="column">
              <wp:posOffset>-1148715</wp:posOffset>
            </wp:positionH>
            <wp:positionV relativeFrom="page">
              <wp:posOffset>6985</wp:posOffset>
            </wp:positionV>
            <wp:extent cx="7548245" cy="10676890"/>
            <wp:effectExtent l="0" t="0" r="10795" b="6350"/>
            <wp:wrapNone/>
            <wp:docPr id="427" name="图片 13"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13" descr="C:\Users\smuser\Desktop\a0e2ae8f8e24410db4dc1e0e8eda3dfb.jpga0e2ae8f8e24410db4dc1e0e8eda3dfb"/>
                    <pic:cNvPicPr>
                      <a:picLocks noChangeAspect="1"/>
                    </pic:cNvPicPr>
                  </pic:nvPicPr>
                  <pic:blipFill>
                    <a:blip r:embed="rId8"/>
                    <a:stretch>
                      <a:fillRect/>
                    </a:stretch>
                  </pic:blipFill>
                  <pic:spPr>
                    <a:xfrm>
                      <a:off x="0" y="0"/>
                      <a:ext cx="7548245" cy="10676890"/>
                    </a:xfrm>
                    <a:prstGeom prst="rect">
                      <a:avLst/>
                    </a:prstGeom>
                    <a:noFill/>
                    <a:ln>
                      <a:noFill/>
                    </a:ln>
                  </pic:spPr>
                </pic:pic>
              </a:graphicData>
            </a:graphic>
          </wp:anchor>
        </w:drawing>
      </w:r>
      <w:r>
        <w:rPr>
          <w:rFonts w:hint="eastAsia" w:ascii="宋体" w:hAnsi="宋体" w:cs="宋体"/>
          <w:b/>
          <w:bCs/>
          <w:sz w:val="24"/>
        </w:rPr>
        <w:t>“数”说北斗</w:t>
      </w:r>
    </w:p>
    <w:p>
      <w:pPr>
        <w:spacing w:line="360" w:lineRule="auto"/>
        <w:ind w:firstLine="480" w:firstLineChars="200"/>
        <w:rPr>
          <w:rFonts w:ascii="楷体" w:hAnsi="楷体" w:eastAsia="楷体" w:cs="楷体"/>
          <w:sz w:val="24"/>
        </w:rPr>
      </w:pPr>
      <w:r>
        <w:rPr>
          <w:rFonts w:hint="eastAsia" w:ascii="楷体" w:hAnsi="楷体" w:eastAsia="楷体" w:cs="楷体"/>
          <w:sz w:val="24"/>
        </w:rPr>
        <w:t>中国北斗卫星导航系统(BeiDou Navigation Satellite System，BDS)是中国自行研制的全球卫星导航系统。由空面段、地面段和用户段三部分组成，可在全球范围内全天候、全天时为各类用户提供高精度、高可靠定位、</w:t>
      </w:r>
      <w:r>
        <w:fldChar w:fldCharType="begin"/>
      </w:r>
      <w:r>
        <w:instrText xml:space="preserve"> HYPERLINK "https://baike.so.com/doc/4678902-4892702.html" \t "https://baike.so.com/doc/_blank" </w:instrText>
      </w:r>
      <w:r>
        <w:fldChar w:fldCharType="separate"/>
      </w:r>
      <w:r>
        <w:rPr>
          <w:rFonts w:hint="eastAsia" w:ascii="楷体" w:hAnsi="楷体" w:eastAsia="楷体" w:cs="楷体"/>
          <w:sz w:val="24"/>
        </w:rPr>
        <w:t>导航</w:t>
      </w:r>
      <w:r>
        <w:rPr>
          <w:rFonts w:hint="eastAsia" w:ascii="楷体" w:hAnsi="楷体" w:eastAsia="楷体" w:cs="楷体"/>
          <w:sz w:val="24"/>
        </w:rPr>
        <w:fldChar w:fldCharType="end"/>
      </w:r>
      <w:r>
        <w:rPr>
          <w:rFonts w:hint="eastAsia" w:ascii="楷体" w:hAnsi="楷体" w:eastAsia="楷体" w:cs="楷体"/>
          <w:sz w:val="24"/>
        </w:rPr>
        <w:t>、</w:t>
      </w:r>
      <w:r>
        <w:fldChar w:fldCharType="begin"/>
      </w:r>
      <w:r>
        <w:instrText xml:space="preserve"> HYPERLINK "https://baike.so.com/doc/3839168-4031279.html" \t "https://baike.so.com/doc/_blank" </w:instrText>
      </w:r>
      <w:r>
        <w:fldChar w:fldCharType="separate"/>
      </w:r>
      <w:r>
        <w:rPr>
          <w:rFonts w:hint="eastAsia" w:ascii="楷体" w:hAnsi="楷体" w:eastAsia="楷体" w:cs="楷体"/>
          <w:sz w:val="24"/>
        </w:rPr>
        <w:t>授时</w:t>
      </w:r>
      <w:r>
        <w:rPr>
          <w:rFonts w:hint="eastAsia" w:ascii="楷体" w:hAnsi="楷体" w:eastAsia="楷体" w:cs="楷体"/>
          <w:sz w:val="24"/>
        </w:rPr>
        <w:fldChar w:fldCharType="end"/>
      </w:r>
      <w:r>
        <w:rPr>
          <w:rFonts w:hint="eastAsia" w:ascii="楷体" w:hAnsi="楷体" w:eastAsia="楷体" w:cs="楷体"/>
          <w:sz w:val="24"/>
        </w:rPr>
        <w:t>服务，并具短报文通信能力，已经初步具备区域导航、定位和授时能力。</w:t>
      </w:r>
    </w:p>
    <w:p>
      <w:pPr>
        <w:spacing w:line="360" w:lineRule="auto"/>
        <w:ind w:firstLine="480" w:firstLineChars="200"/>
        <w:rPr>
          <w:rFonts w:ascii="楷体" w:hAnsi="楷体" w:eastAsia="楷体" w:cs="楷体"/>
          <w:sz w:val="24"/>
        </w:rPr>
      </w:pPr>
      <w:r>
        <w:rPr>
          <w:rFonts w:hint="eastAsia" w:ascii="楷体" w:hAnsi="楷体" w:eastAsia="楷体" w:cs="楷体"/>
          <w:sz w:val="24"/>
        </w:rPr>
        <w:t>在全球范围内，北斗系统的授时精度优于20纳秒；在亚太地区，授时精度优于10纳秒。1纳秒等于十亿分之一秒，百万分之一秒的时间测量误差，就会导致定位误差300米。</w:t>
      </w:r>
    </w:p>
    <w:p>
      <w:pPr>
        <w:spacing w:line="360" w:lineRule="auto"/>
        <w:ind w:firstLine="480" w:firstLineChars="200"/>
        <w:rPr>
          <w:rFonts w:ascii="楷体" w:hAnsi="楷体" w:eastAsia="楷体" w:cs="楷体"/>
          <w:sz w:val="24"/>
        </w:rPr>
      </w:pPr>
      <w:r>
        <w:rPr>
          <w:rFonts w:hint="eastAsia" w:ascii="楷体" w:hAnsi="楷体" w:eastAsia="楷体" w:cs="楷体"/>
          <w:sz w:val="24"/>
        </w:rPr>
        <w:t>短报文通信是北斗的独家秘笈。北斗三号的信息发送能力从原来的一次120个汉字提升到一次1200个汉字，通信带宽也从50万用户能力提高到500万用户。中国及周边地区短报文通信服务，单次可发1000个汉字；全球短报文通信服务，单次可发40个汉字。</w:t>
      </w:r>
    </w:p>
    <w:p>
      <w:pPr>
        <w:spacing w:line="360" w:lineRule="auto"/>
        <w:ind w:firstLine="480" w:firstLineChars="200"/>
        <w:rPr>
          <w:rFonts w:ascii="楷体" w:hAnsi="楷体" w:eastAsia="楷体" w:cs="楷体"/>
          <w:sz w:val="24"/>
        </w:rPr>
      </w:pPr>
      <w:r>
        <w:rPr>
          <w:rFonts w:hint="eastAsia" w:ascii="楷体" w:hAnsi="楷体" w:eastAsia="楷体" w:cs="楷体"/>
          <w:sz w:val="24"/>
        </w:rPr>
        <w:t>截至2019年底，国内销售的卫星导航定位终端产品4.6亿台中，有卫星导航定位功能的智能手机销售量达3.72亿台。2020年第一季度，在中国市场申请入网的智能手机中，超过75%支持北斗定位。</w:t>
      </w:r>
    </w:p>
    <w:p>
      <w:pPr>
        <w:spacing w:line="360" w:lineRule="auto"/>
        <w:ind w:firstLine="480" w:firstLineChars="200"/>
        <w:rPr>
          <w:rFonts w:ascii="楷体" w:hAnsi="楷体" w:eastAsia="楷体" w:cs="楷体"/>
          <w:sz w:val="24"/>
        </w:rPr>
      </w:pPr>
      <w:r>
        <w:rPr>
          <w:rFonts w:hint="eastAsia" w:ascii="楷体" w:hAnsi="楷体" w:eastAsia="楷体" w:cs="楷体"/>
          <w:sz w:val="24"/>
        </w:rPr>
        <w:t>2021年5月26日，在中国南昌举行的第十二届中国卫星导航年会上，中国北斗卫星导航系统主管部门透露，中国卫星导航产业年均增长达20%以上。截至2020年，中国卫星导航产业总体产值已突破4000亿元。预估到2025年，中国北斗产业总产值将达到1万亿元。</w:t>
      </w:r>
    </w:p>
    <w:p>
      <w:pPr>
        <w:spacing w:line="360" w:lineRule="auto"/>
        <w:rPr>
          <w:rFonts w:ascii="宋体" w:hAnsi="宋体" w:cs="宋体"/>
          <w:sz w:val="24"/>
        </w:rPr>
      </w:pPr>
      <w:r>
        <w:rPr>
          <w:rFonts w:hint="eastAsia" w:ascii="宋体" w:hAnsi="宋体" w:cs="宋体"/>
          <w:sz w:val="24"/>
        </w:rPr>
        <w:t xml:space="preserve">  </w:t>
      </w: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r>
        <w:rPr>
          <w:rFonts w:hint="eastAsia" w:ascii="楷体" w:hAnsi="楷体" w:eastAsia="楷体" w:cs="楷体"/>
          <w:sz w:val="24"/>
        </w:rPr>
        <mc:AlternateContent>
          <mc:Choice Requires="wps">
            <w:drawing>
              <wp:anchor distT="0" distB="0" distL="114300" distR="114300" simplePos="0" relativeHeight="251859968" behindDoc="0" locked="0" layoutInCell="1" allowOverlap="1">
                <wp:simplePos x="0" y="0"/>
                <wp:positionH relativeFrom="column">
                  <wp:posOffset>2526665</wp:posOffset>
                </wp:positionH>
                <wp:positionV relativeFrom="paragraph">
                  <wp:posOffset>887095</wp:posOffset>
                </wp:positionV>
                <wp:extent cx="365760" cy="278130"/>
                <wp:effectExtent l="0" t="0" r="0" b="0"/>
                <wp:wrapNone/>
                <wp:docPr id="393" name="文本框 393"/>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95pt;margin-top:69.85pt;height:21.9pt;width:28.8pt;z-index:251859968;mso-width-relative:page;mso-height-relative:page;" filled="f" stroked="f" coordsize="21600,21600" o:gfxdata="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PwWMO2wAAAAsBAAAPAAAAAAAAAAEAIAAAACIA&#10;AABkcnMvZG93bnJldi54bWxQSwECFAAUAAAACACHTuJAm5wp2T8CAABpBAAADgAAAAAAAAABACAA&#10;AAAqAQAAZHJzL2Uyb0RvYy54bWxQSwUGAAAAAAYABgBZAQAA2wUAAAAA&#10;">
                <v:fill on="f" focussize="0,0"/>
                <v:stroke on="f" weight="0.5pt"/>
                <v:imagedata o:title=""/>
                <o:lock v:ext="edit" aspectratio="f"/>
                <v:textbox>
                  <w:txbxContent>
                    <w:p>
                      <w:pPr>
                        <w:rPr>
                          <w:sz w:val="24"/>
                        </w:rPr>
                      </w:pPr>
                      <w:r>
                        <w:rPr>
                          <w:rFonts w:hint="eastAsia"/>
                          <w:sz w:val="24"/>
                        </w:rPr>
                        <w:t>31</w:t>
                      </w:r>
                    </w:p>
                  </w:txbxContent>
                </v:textbox>
              </v:shape>
            </w:pict>
          </mc:Fallback>
        </mc:AlternateContent>
      </w:r>
    </w:p>
    <w:p>
      <w:pPr>
        <w:spacing w:line="360" w:lineRule="auto"/>
        <w:rPr>
          <w:rFonts w:ascii="宋体" w:hAnsi="宋体" w:cs="宋体"/>
          <w:sz w:val="24"/>
        </w:rPr>
      </w:pPr>
    </w:p>
    <w:p>
      <w:pPr>
        <w:spacing w:line="360" w:lineRule="auto"/>
        <w:rPr>
          <w:rFonts w:ascii="楷体" w:hAnsi="楷体" w:eastAsia="楷体" w:cs="楷体"/>
          <w:b/>
          <w:bCs/>
          <w:sz w:val="24"/>
        </w:rPr>
      </w:pPr>
      <w:r>
        <w:rPr>
          <w:rFonts w:hint="eastAsia" w:ascii="宋体" w:hAnsi="宋体" w:eastAsia="宋体" w:cs="宋体"/>
          <w:b/>
          <w:bCs/>
          <w:sz w:val="24"/>
        </w:rPr>
        <w:t>五、设计理念阐述</w:t>
      </w:r>
      <w:r>
        <w:rPr>
          <w:rFonts w:hint="eastAsia" w:ascii="仿宋" w:hAnsi="仿宋" w:eastAsia="仿宋" w:cs="仿宋"/>
          <w:sz w:val="28"/>
          <w:szCs w:val="36"/>
        </w:rPr>
        <w:drawing>
          <wp:anchor distT="0" distB="0" distL="114300" distR="114300" simplePos="0" relativeHeight="251754496" behindDoc="1" locked="0" layoutInCell="1" allowOverlap="1">
            <wp:simplePos x="0" y="0"/>
            <wp:positionH relativeFrom="column">
              <wp:posOffset>-1215390</wp:posOffset>
            </wp:positionH>
            <wp:positionV relativeFrom="page">
              <wp:posOffset>34290</wp:posOffset>
            </wp:positionV>
            <wp:extent cx="7588250" cy="10734040"/>
            <wp:effectExtent l="0" t="0" r="1270" b="10160"/>
            <wp:wrapNone/>
            <wp:docPr id="454" name="图片 454"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454"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p>
    <w:p>
      <w:pPr>
        <w:spacing w:line="360" w:lineRule="auto"/>
        <w:jc w:val="center"/>
        <w:rPr>
          <w:rFonts w:ascii="楷体" w:hAnsi="楷体" w:eastAsia="楷体" w:cs="楷体"/>
          <w:b/>
          <w:bCs/>
          <w:sz w:val="24"/>
        </w:rPr>
      </w:pPr>
      <w:r>
        <w:rPr>
          <w:rFonts w:hint="eastAsia" w:ascii="楷体" w:hAnsi="楷体" w:eastAsia="楷体" w:cs="楷体"/>
          <w:b/>
          <w:bCs/>
          <w:sz w:val="24"/>
        </w:rPr>
        <w:t>以生为本设计作业  落实数学核心素养</w:t>
      </w:r>
    </w:p>
    <w:p>
      <w:pPr>
        <w:spacing w:line="360" w:lineRule="auto"/>
        <w:ind w:firstLine="480" w:firstLineChars="200"/>
        <w:jc w:val="left"/>
        <w:rPr>
          <w:rFonts w:ascii="楷体" w:hAnsi="楷体" w:eastAsia="楷体" w:cs="楷体"/>
          <w:sz w:val="24"/>
        </w:rPr>
      </w:pPr>
      <w:r>
        <w:rPr>
          <w:rFonts w:hint="eastAsia" w:ascii="楷体" w:hAnsi="楷体" w:eastAsia="楷体" w:cs="楷体"/>
          <w:sz w:val="24"/>
        </w:rPr>
        <w:t>数学对培养学生的数学素养，尤其是在提高思维能力和理解辩证唯物主义世界观、方法论上具有独特作用。数学作业练习是学生基本的学习活动之一，王月芬博士在《重构作业——课程视域下的单元作业》一书中指出：单元作业有助于加强不同课时作业内容与要求之间的关联，有助于增强不同课时作业内容之间的衔接性、递进性，有助于发展学生的学科核心素养。新课标中出提出：“学生的学习应当是一个生动活泼的、主动的和富有个性的过程。不应是机械被动的学习，书面作业是考查学生课程目标达成状况的重要方式，合理地设计和实施书面作业有助于全面考查学生的数学学习成就，及时反馈教学成效，不断提高教学质量。”</w:t>
      </w:r>
    </w:p>
    <w:p>
      <w:pPr>
        <w:spacing w:line="360" w:lineRule="auto"/>
        <w:ind w:firstLine="480" w:firstLineChars="200"/>
        <w:jc w:val="left"/>
        <w:rPr>
          <w:rFonts w:ascii="楷体" w:hAnsi="楷体" w:eastAsia="楷体" w:cs="楷体"/>
          <w:sz w:val="24"/>
        </w:rPr>
      </w:pPr>
      <w:r>
        <w:rPr>
          <w:rFonts w:hint="eastAsia" w:ascii="楷体" w:hAnsi="楷体" w:eastAsia="楷体" w:cs="楷体"/>
          <w:sz w:val="24"/>
        </w:rPr>
        <w:t>本单元的学习内容在学生学习整数、分数、小数相关知识的基础上，正式认识百分数。利用知识的迁移，认识百分数的意义及一般性应用。通过研读教材及教参，正确把握教学目标各级知识水平指向的内涵，根据本单元教学目标进行单元作业目标的确定，旨在通过多维目标，通过作业活动体验进行知识的结构化复习与梳理，从而实现对原有知识能力框架上的思维发展和情感体验，发展核心素养。</w:t>
      </w:r>
    </w:p>
    <w:p>
      <w:pPr>
        <w:spacing w:line="360" w:lineRule="auto"/>
        <w:ind w:firstLine="480" w:firstLineChars="200"/>
        <w:jc w:val="left"/>
        <w:rPr>
          <w:rFonts w:ascii="楷体" w:hAnsi="楷体" w:eastAsia="楷体" w:cs="楷体"/>
          <w:sz w:val="24"/>
        </w:rPr>
      </w:pPr>
      <w:r>
        <w:rPr>
          <w:rFonts w:hint="eastAsia" w:ascii="楷体" w:hAnsi="楷体" w:eastAsia="楷体" w:cs="楷体"/>
          <w:sz w:val="24"/>
        </w:rPr>
        <w:t>基于课程标准和儿童学习基础与个体差异， 在作业设计时立足单元整体、聚焦核</w:t>
      </w:r>
      <w:r>
        <w:rPr>
          <w:rFonts w:hint="eastAsia" w:ascii="仿宋" w:hAnsi="仿宋" w:eastAsia="仿宋" w:cs="仿宋"/>
          <w:sz w:val="28"/>
          <w:szCs w:val="36"/>
        </w:rPr>
        <w:drawing>
          <wp:anchor distT="0" distB="0" distL="114300" distR="114300" simplePos="0" relativeHeight="251757568" behindDoc="1" locked="0" layoutInCell="1" allowOverlap="1">
            <wp:simplePos x="0" y="0"/>
            <wp:positionH relativeFrom="column">
              <wp:posOffset>-1215390</wp:posOffset>
            </wp:positionH>
            <wp:positionV relativeFrom="page">
              <wp:posOffset>34290</wp:posOffset>
            </wp:positionV>
            <wp:extent cx="7588250" cy="10734040"/>
            <wp:effectExtent l="0" t="0" r="1270" b="10160"/>
            <wp:wrapNone/>
            <wp:docPr id="6" name="图片 6"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楷体" w:hAnsi="楷体" w:eastAsia="楷体" w:cs="楷体"/>
          <w:sz w:val="24"/>
        </w:rPr>
        <w:t>心素养，在关注知识与技能目标的同时，通过选编、改编及创编形式，设计了基础巩固、能力提升、探究拓展三个不同层次，力求将单元课程资源中的知识技能、方法策略和情感体验等关键要素转化为单元作业中渐次递进的学习活动，此份单元复习类作业具有以下特点：</w:t>
      </w:r>
    </w:p>
    <w:p>
      <w:pPr>
        <w:spacing w:line="360" w:lineRule="auto"/>
        <w:ind w:firstLine="480" w:firstLineChars="200"/>
        <w:jc w:val="left"/>
        <w:rPr>
          <w:rFonts w:ascii="楷体" w:hAnsi="楷体" w:eastAsia="楷体" w:cs="楷体"/>
          <w:sz w:val="24"/>
        </w:rPr>
      </w:pPr>
      <w:r>
        <w:rPr>
          <w:rFonts w:hint="eastAsia" w:ascii="楷体" w:hAnsi="楷体" w:eastAsia="楷体" w:cs="楷体"/>
          <w:sz w:val="24"/>
        </w:rPr>
        <w:t>1.立足单元，整体规划设计。以教学目标达成作业目标的设计，即关注学生“四基四能”，又关注学生的学习路径，使学生在掌握基本知识的同时，提升相关学习能力。</w:t>
      </w:r>
    </w:p>
    <w:p>
      <w:pPr>
        <w:spacing w:line="360" w:lineRule="auto"/>
        <w:ind w:firstLine="480" w:firstLineChars="200"/>
        <w:jc w:val="left"/>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60992" behindDoc="0" locked="0" layoutInCell="1" allowOverlap="1">
                <wp:simplePos x="0" y="0"/>
                <wp:positionH relativeFrom="column">
                  <wp:posOffset>2480945</wp:posOffset>
                </wp:positionH>
                <wp:positionV relativeFrom="paragraph">
                  <wp:posOffset>1862455</wp:posOffset>
                </wp:positionV>
                <wp:extent cx="365760" cy="278130"/>
                <wp:effectExtent l="0" t="0" r="0" b="0"/>
                <wp:wrapNone/>
                <wp:docPr id="394" name="文本框 394"/>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5.35pt;margin-top:146.65pt;height:21.9pt;width:28.8pt;z-index:251860992;mso-width-relative:page;mso-height-relative:page;" filled="f" stroked="f" coordsize="21600,21600" o:gfxdata="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G7mCb3AAAAAsBAAAPAAAAAAAAAAEAIAAAACIA&#10;AABkcnMvZG93bnJldi54bWxQSwECFAAUAAAACACHTuJAOLJhWz4CAABpBAAADgAAAAAAAAABACAA&#10;AAArAQAAZHJzL2Uyb0RvYy54bWxQSwUGAAAAAAYABgBZAQAA2wUAAAAA&#10;">
                <v:fill on="f" focussize="0,0"/>
                <v:stroke on="f" weight="0.5pt"/>
                <v:imagedata o:title=""/>
                <o:lock v:ext="edit" aspectratio="f"/>
                <v:textbox>
                  <w:txbxContent>
                    <w:p>
                      <w:pPr>
                        <w:rPr>
                          <w:sz w:val="24"/>
                        </w:rPr>
                      </w:pPr>
                      <w:r>
                        <w:rPr>
                          <w:rFonts w:hint="eastAsia"/>
                          <w:sz w:val="24"/>
                        </w:rPr>
                        <w:t>32</w:t>
                      </w:r>
                    </w:p>
                  </w:txbxContent>
                </v:textbox>
              </v:shape>
            </w:pict>
          </mc:Fallback>
        </mc:AlternateContent>
      </w:r>
      <w:r>
        <w:rPr>
          <w:rFonts w:hint="eastAsia" w:ascii="楷体" w:hAnsi="楷体" w:eastAsia="楷体" w:cs="楷体"/>
          <w:sz w:val="24"/>
        </w:rPr>
        <w:t>2.结合学情，呈现不同层次。本份单元复习作业设计分为基础巩固、能力提升以及探究拓展三部分。第一部分基础巩固为本作业的第一大题至第四大题，题型为填空、选择、计算、看图列式，主要考查学生对百分数意义的理解；百分数、小数、分数的互化及在生活中的一般应用，题目较容易，学习水平较差的学生也能从作业中取得成功，获得轻松、愉快、满足的心理体验，第二部分能力提升为第五、六题，通过生活中的实际问题，涉及未知单位“1”等学生易错的问题，使学生的知识量和灵活性都得到提升。第三部分探究拓展为第七题，题目涉及百分数中问题中单位“1”的变化的易错题，有助于加强知识间的串联。特别是将第八题设为选做题，结合时代背景，涉及百分数同比增长率的知识，拓宽学生知识面，体现作业的弹性要求。</w:t>
      </w:r>
    </w:p>
    <w:p>
      <w:pPr>
        <w:spacing w:line="360" w:lineRule="auto"/>
        <w:ind w:firstLine="480" w:firstLineChars="200"/>
        <w:jc w:val="left"/>
        <w:rPr>
          <w:rFonts w:ascii="楷体" w:hAnsi="楷体" w:eastAsia="楷体" w:cs="楷体"/>
          <w:sz w:val="24"/>
        </w:rPr>
      </w:pPr>
      <w:r>
        <w:rPr>
          <w:rFonts w:hint="eastAsia" w:ascii="楷体" w:hAnsi="楷体" w:eastAsia="楷体" w:cs="楷体"/>
          <w:sz w:val="24"/>
        </w:rPr>
        <w:t>3.夯实基础，创新作业形式。本份作业在立足巩固基础知识，提升学业能力的同时，还有几处创新之处：（1）能力提升题设计弹性要求，有困难的学生可根据线段图分析题意，让学生有不同的方法选择以进行解题思考。（2）每题涉及不同的知识点滴，通过后续统计错误率发现学生的薄弱地方进行针对训练，进一步查漏补缺。（3）设计每日阅读栏目，让学生通过阅读不仅对北斗导航系统有更多认识，也更进一步了解百分数在生活中的广泛运用。</w:t>
      </w:r>
    </w:p>
    <w:p>
      <w:pPr>
        <w:spacing w:line="360" w:lineRule="auto"/>
        <w:ind w:firstLine="480" w:firstLineChars="200"/>
        <w:jc w:val="left"/>
        <w:rPr>
          <w:rFonts w:ascii="楷体" w:hAnsi="楷体" w:eastAsia="楷体" w:cs="楷体"/>
          <w:sz w:val="24"/>
        </w:rPr>
      </w:pPr>
      <w:r>
        <w:rPr>
          <w:rFonts w:hint="eastAsia" w:ascii="楷体" w:hAnsi="楷体" w:eastAsia="楷体" w:cs="楷体"/>
          <w:sz w:val="24"/>
        </w:rPr>
        <w:t>4.多元评价，激发内驱动力。为遵循发展性评价观，注重评价的激励和发展功能。依托“弘扬‘北斗’精神，点亮‘北斗七星’”为线索，构建系统化的评价体系，不仅激发学生爱国情怀，也激发学生的学习兴趣。每道作业后还设计了作业评价，答对的题数对应不同亮度的星星作为评价标准，学生通过自评有效的了解自我学习情况及水平。</w:t>
      </w:r>
    </w:p>
    <w:p>
      <w:pPr>
        <w:spacing w:line="360" w:lineRule="auto"/>
        <w:jc w:val="left"/>
        <w:rPr>
          <w:rFonts w:ascii="楷体" w:hAnsi="楷体" w:eastAsia="楷体" w:cs="楷体"/>
          <w:sz w:val="24"/>
        </w:rPr>
      </w:pPr>
      <w:r>
        <w:rPr>
          <w:rFonts w:hint="eastAsia" w:ascii="楷体" w:hAnsi="楷体" w:eastAsia="楷体" w:cs="楷体"/>
          <w:sz w:val="24"/>
        </w:rPr>
        <w:t>本单元的作业批阅方式预设为抽部分学生面批的形式，非面批的学生辅以评语作为补充。在交流与展评作业时，通过预设问题引导学生归纳总结探究的方法，梳理出同类问题探究的路径与规律等。</w:t>
      </w:r>
      <w:r>
        <w:rPr>
          <w:rFonts w:hint="eastAsia" w:ascii="仿宋" w:hAnsi="仿宋" w:eastAsia="仿宋" w:cs="仿宋"/>
          <w:sz w:val="28"/>
          <w:szCs w:val="36"/>
        </w:rPr>
        <w:drawing>
          <wp:anchor distT="0" distB="0" distL="114300" distR="114300" simplePos="0" relativeHeight="251767808" behindDoc="1" locked="0" layoutInCell="1" allowOverlap="1">
            <wp:simplePos x="0" y="0"/>
            <wp:positionH relativeFrom="column">
              <wp:posOffset>-1172845</wp:posOffset>
            </wp:positionH>
            <wp:positionV relativeFrom="page">
              <wp:posOffset>-19050</wp:posOffset>
            </wp:positionV>
            <wp:extent cx="7588250" cy="10734040"/>
            <wp:effectExtent l="0" t="0" r="12700" b="10160"/>
            <wp:wrapNone/>
            <wp:docPr id="195" name="图片 195"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p>
    <w:p>
      <w:pPr>
        <w:spacing w:line="360" w:lineRule="auto"/>
        <w:jc w:val="left"/>
        <w:rPr>
          <w:rFonts w:ascii="楷体" w:hAnsi="楷体" w:eastAsia="楷体" w:cs="楷体"/>
          <w:sz w:val="24"/>
        </w:rPr>
      </w:pPr>
    </w:p>
    <w:p>
      <w:pPr>
        <w:spacing w:line="360" w:lineRule="auto"/>
        <w:jc w:val="center"/>
        <w:rPr>
          <w:rFonts w:ascii="宋体" w:hAnsi="宋体" w:eastAsia="宋体" w:cs="宋体"/>
          <w:b/>
          <w:bCs/>
          <w:sz w:val="24"/>
        </w:rPr>
      </w:pPr>
    </w:p>
    <w:p>
      <w:pPr>
        <w:spacing w:line="360" w:lineRule="auto"/>
        <w:jc w:val="center"/>
        <w:rPr>
          <w:rFonts w:ascii="宋体" w:hAnsi="宋体" w:eastAsia="宋体" w:cs="宋体"/>
          <w:b/>
          <w:bCs/>
          <w:sz w:val="24"/>
        </w:rPr>
      </w:pPr>
    </w:p>
    <w:p>
      <w:pPr>
        <w:spacing w:line="360" w:lineRule="auto"/>
        <w:jc w:val="center"/>
        <w:rPr>
          <w:rFonts w:ascii="宋体" w:hAnsi="宋体" w:eastAsia="宋体" w:cs="宋体"/>
          <w:b/>
          <w:bCs/>
          <w:sz w:val="24"/>
        </w:rPr>
      </w:pPr>
    </w:p>
    <w:p>
      <w:pPr>
        <w:spacing w:line="360" w:lineRule="auto"/>
        <w:jc w:val="center"/>
        <w:rPr>
          <w:rFonts w:ascii="宋体" w:hAnsi="宋体" w:eastAsia="宋体" w:cs="宋体"/>
          <w:b/>
          <w:bCs/>
          <w:sz w:val="24"/>
        </w:rPr>
      </w:pPr>
    </w:p>
    <w:p>
      <w:pPr>
        <w:spacing w:line="360" w:lineRule="auto"/>
        <w:jc w:val="center"/>
        <w:rPr>
          <w:rFonts w:ascii="宋体" w:hAnsi="宋体" w:eastAsia="宋体" w:cs="宋体"/>
          <w:b/>
          <w:bCs/>
          <w:sz w:val="24"/>
        </w:rPr>
      </w:pPr>
    </w:p>
    <w:p>
      <w:pPr>
        <w:spacing w:line="360" w:lineRule="auto"/>
        <w:jc w:val="center"/>
        <w:rPr>
          <w:rFonts w:ascii="宋体" w:hAnsi="宋体" w:eastAsia="宋体" w:cs="宋体"/>
          <w:b/>
          <w:bCs/>
          <w:sz w:val="24"/>
        </w:rPr>
      </w:pPr>
    </w:p>
    <w:p>
      <w:pPr>
        <w:spacing w:line="360" w:lineRule="auto"/>
        <w:jc w:val="center"/>
        <w:rPr>
          <w:rFonts w:ascii="宋体" w:hAnsi="宋体" w:eastAsia="宋体" w:cs="宋体"/>
          <w:b/>
          <w:bCs/>
          <w:sz w:val="24"/>
        </w:rPr>
      </w:pPr>
    </w:p>
    <w:p>
      <w:pPr>
        <w:spacing w:line="360" w:lineRule="auto"/>
        <w:jc w:val="center"/>
        <w:rPr>
          <w:rFonts w:ascii="宋体" w:hAnsi="宋体" w:eastAsia="宋体" w:cs="宋体"/>
          <w:b/>
          <w:bCs/>
          <w:sz w:val="24"/>
        </w:rPr>
      </w:pPr>
      <w:r>
        <w:rPr>
          <w:rFonts w:hint="eastAsia" w:ascii="楷体" w:hAnsi="楷体" w:eastAsia="楷体" w:cs="楷体"/>
          <w:sz w:val="24"/>
        </w:rPr>
        <mc:AlternateContent>
          <mc:Choice Requires="wps">
            <w:drawing>
              <wp:anchor distT="0" distB="0" distL="114300" distR="114300" simplePos="0" relativeHeight="251862016" behindDoc="0" locked="0" layoutInCell="1" allowOverlap="1">
                <wp:simplePos x="0" y="0"/>
                <wp:positionH relativeFrom="column">
                  <wp:posOffset>2511425</wp:posOffset>
                </wp:positionH>
                <wp:positionV relativeFrom="paragraph">
                  <wp:posOffset>932815</wp:posOffset>
                </wp:positionV>
                <wp:extent cx="365760" cy="278130"/>
                <wp:effectExtent l="0" t="0" r="0" b="0"/>
                <wp:wrapNone/>
                <wp:docPr id="395" name="文本框 395"/>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75pt;margin-top:73.45pt;height:21.9pt;width:28.8pt;z-index:251862016;mso-width-relative:page;mso-height-relative:page;" filled="f" stroked="f" coordsize="21600,21600" o:gfxdata="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wGOKmNwAAAALAQAADwAAAAAAAAABACAAAAAi&#10;AAAAZHJzL2Rvd25yZXYueG1sUEsBAhQAFAAAAAgAh07iQLW9eW0/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33</w:t>
                      </w:r>
                    </w:p>
                  </w:txbxContent>
                </v:textbox>
              </v:shape>
            </w:pict>
          </mc:Fallback>
        </mc:AlternateContent>
      </w:r>
    </w:p>
    <w:p>
      <w:pPr>
        <w:spacing w:line="360" w:lineRule="auto"/>
        <w:rPr>
          <w:rFonts w:ascii="宋体" w:hAnsi="宋体" w:eastAsia="宋体" w:cs="宋体"/>
          <w:b/>
          <w:bCs/>
          <w:sz w:val="24"/>
        </w:rPr>
      </w:pPr>
    </w:p>
    <w:p>
      <w:pPr>
        <w:spacing w:line="360" w:lineRule="auto"/>
        <w:jc w:val="center"/>
        <w:rPr>
          <w:rFonts w:ascii="宋体" w:hAnsi="宋体" w:eastAsia="宋体" w:cs="宋体"/>
          <w:b/>
          <w:bCs/>
          <w:sz w:val="24"/>
        </w:rPr>
      </w:pPr>
      <w:r>
        <w:rPr>
          <w:rFonts w:hint="eastAsia" w:ascii="仿宋" w:hAnsi="仿宋" w:eastAsia="仿宋" w:cs="仿宋"/>
          <w:sz w:val="28"/>
          <w:szCs w:val="36"/>
        </w:rPr>
        <w:drawing>
          <wp:anchor distT="0" distB="0" distL="114300" distR="114300" simplePos="0" relativeHeight="251770880" behindDoc="1" locked="0" layoutInCell="1" allowOverlap="1">
            <wp:simplePos x="0" y="0"/>
            <wp:positionH relativeFrom="column">
              <wp:posOffset>-1149350</wp:posOffset>
            </wp:positionH>
            <wp:positionV relativeFrom="page">
              <wp:posOffset>18415</wp:posOffset>
            </wp:positionV>
            <wp:extent cx="1145540" cy="1136650"/>
            <wp:effectExtent l="0" t="0" r="16510" b="6350"/>
            <wp:wrapNone/>
            <wp:docPr id="18" name="图片 18" descr="c87e4ce0bb8d878a354625496164f9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87e4ce0bb8d878a354625496164f91f"/>
                    <pic:cNvPicPr>
                      <a:picLocks noChangeAspect="1"/>
                    </pic:cNvPicPr>
                  </pic:nvPicPr>
                  <pic:blipFill>
                    <a:blip r:embed="rId9"/>
                    <a:stretch>
                      <a:fillRect/>
                    </a:stretch>
                  </pic:blipFill>
                  <pic:spPr>
                    <a:xfrm>
                      <a:off x="0" y="0"/>
                      <a:ext cx="1145540" cy="1136650"/>
                    </a:xfrm>
                    <a:prstGeom prst="rect">
                      <a:avLst/>
                    </a:prstGeom>
                  </pic:spPr>
                </pic:pic>
              </a:graphicData>
            </a:graphic>
          </wp:anchor>
        </w:drawing>
      </w:r>
      <w:r>
        <w:rPr>
          <w:rFonts w:hint="eastAsia" w:ascii="仿宋" w:hAnsi="仿宋" w:eastAsia="仿宋" w:cs="仿宋"/>
          <w:sz w:val="28"/>
          <w:szCs w:val="36"/>
        </w:rPr>
        <w:drawing>
          <wp:anchor distT="0" distB="0" distL="114300" distR="114300" simplePos="0" relativeHeight="251756544" behindDoc="1" locked="0" layoutInCell="1" allowOverlap="1">
            <wp:simplePos x="0" y="0"/>
            <wp:positionH relativeFrom="column">
              <wp:posOffset>-1172845</wp:posOffset>
            </wp:positionH>
            <wp:positionV relativeFrom="page">
              <wp:posOffset>-19050</wp:posOffset>
            </wp:positionV>
            <wp:extent cx="7588250" cy="10734040"/>
            <wp:effectExtent l="0" t="0" r="1270" b="10160"/>
            <wp:wrapNone/>
            <wp:docPr id="506" name="图片 506"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506"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宋体" w:hAnsi="宋体" w:eastAsia="宋体" w:cs="宋体"/>
          <w:b/>
          <w:bCs/>
          <w:sz w:val="24"/>
        </w:rPr>
        <w:t>长周期作业设计</w:t>
      </w:r>
    </w:p>
    <w:p>
      <w:pPr>
        <w:spacing w:line="360" w:lineRule="auto"/>
        <w:rPr>
          <w:rFonts w:ascii="宋体" w:hAnsi="宋体" w:eastAsia="宋体" w:cs="宋体"/>
          <w:b/>
          <w:bCs/>
          <w:sz w:val="24"/>
        </w:rPr>
      </w:pPr>
      <w:r>
        <w:rPr>
          <w:rFonts w:hint="eastAsia" w:ascii="宋体" w:hAnsi="宋体" w:eastAsia="宋体" w:cs="宋体"/>
          <w:b/>
          <w:bCs/>
          <w:sz w:val="24"/>
        </w:rPr>
        <w:t>一、作业目标</w:t>
      </w:r>
    </w:p>
    <w:p>
      <w:pPr>
        <w:spacing w:line="360" w:lineRule="auto"/>
        <w:ind w:firstLine="480" w:firstLineChars="200"/>
        <w:rPr>
          <w:rFonts w:ascii="宋体" w:hAnsi="宋体" w:eastAsia="宋体" w:cs="宋体"/>
          <w:sz w:val="24"/>
        </w:rPr>
      </w:pPr>
      <w:r>
        <w:rPr>
          <w:rFonts w:hint="eastAsia" w:ascii="宋体" w:hAnsi="宋体" w:eastAsia="宋体" w:cs="宋体"/>
          <w:sz w:val="24"/>
        </w:rPr>
        <w:t>1.在科学合理、精心编排的丰富实践活动中，巩固“百分数”相关知识，发展技能。</w:t>
      </w:r>
    </w:p>
    <w:p>
      <w:pPr>
        <w:spacing w:line="360" w:lineRule="auto"/>
        <w:ind w:firstLine="480" w:firstLineChars="200"/>
        <w:rPr>
          <w:rFonts w:ascii="宋体" w:hAnsi="宋体" w:eastAsia="宋体" w:cs="宋体"/>
          <w:sz w:val="24"/>
        </w:rPr>
      </w:pPr>
      <w:r>
        <w:rPr>
          <w:rFonts w:hint="eastAsia" w:ascii="宋体" w:hAnsi="宋体" w:eastAsia="宋体" w:cs="宋体"/>
          <w:sz w:val="24"/>
        </w:rPr>
        <w:t>2.在综合运用百分数知识解决实际问题的过程中，发展独立思考、合作交流、动手操作、抽象概括等能力，升华对知识的理解，发展高级技能。</w:t>
      </w:r>
    </w:p>
    <w:p>
      <w:pPr>
        <w:spacing w:line="360" w:lineRule="auto"/>
        <w:ind w:firstLine="480" w:firstLineChars="200"/>
        <w:rPr>
          <w:rFonts w:ascii="宋体" w:hAnsi="宋体" w:eastAsia="宋体" w:cs="宋体"/>
          <w:sz w:val="24"/>
        </w:rPr>
      </w:pPr>
      <w:r>
        <w:rPr>
          <w:rFonts w:hint="eastAsia" w:ascii="楷体" w:hAnsi="楷体" w:eastAsia="楷体" w:cs="楷体"/>
          <w:sz w:val="24"/>
        </w:rPr>
        <mc:AlternateContent>
          <mc:Choice Requires="wps">
            <w:drawing>
              <wp:anchor distT="0" distB="0" distL="114300" distR="114300" simplePos="0" relativeHeight="251863040" behindDoc="0" locked="0" layoutInCell="1" allowOverlap="1">
                <wp:simplePos x="0" y="0"/>
                <wp:positionH relativeFrom="column">
                  <wp:posOffset>2503805</wp:posOffset>
                </wp:positionH>
                <wp:positionV relativeFrom="paragraph">
                  <wp:posOffset>7135495</wp:posOffset>
                </wp:positionV>
                <wp:extent cx="365760" cy="278130"/>
                <wp:effectExtent l="0" t="0" r="0" b="0"/>
                <wp:wrapNone/>
                <wp:docPr id="396" name="文本框 396"/>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15pt;margin-top:561.85pt;height:21.9pt;width:28.8pt;z-index:251863040;mso-width-relative:page;mso-height-relative:page;" filled="f" stroked="f" coordsize="21600,21600" o:gfxdata="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voMF7dAAAADQEAAA8AAAAAAAAAAQAgAAAA&#10;IgAAAGRycy9kb3ducmV2LnhtbFBLAQIUABQAAAAIAIdO4kAirVE3PwIAAGkEAAAOAAAAAAAAAAEA&#10;IAAAACwBAABkcnMvZTJvRG9jLnhtbFBLBQYAAAAABgAGAFkBAADdBQAAAAA=&#10;">
                <v:fill on="f" focussize="0,0"/>
                <v:stroke on="f" weight="0.5pt"/>
                <v:imagedata o:title=""/>
                <o:lock v:ext="edit" aspectratio="f"/>
                <v:textbox>
                  <w:txbxContent>
                    <w:p>
                      <w:pPr>
                        <w:rPr>
                          <w:sz w:val="24"/>
                        </w:rPr>
                      </w:pPr>
                      <w:r>
                        <w:rPr>
                          <w:rFonts w:hint="eastAsia"/>
                          <w:sz w:val="24"/>
                        </w:rPr>
                        <w:t>34</w:t>
                      </w:r>
                    </w:p>
                  </w:txbxContent>
                </v:textbox>
              </v:shape>
            </w:pict>
          </mc:Fallback>
        </mc:AlternateContent>
      </w:r>
      <w:r>
        <w:rPr>
          <w:rFonts w:hint="eastAsia" w:ascii="宋体" w:hAnsi="宋体" w:eastAsia="宋体" w:cs="宋体"/>
          <w:sz w:val="24"/>
        </w:rPr>
        <w:t>3.感受数学和生活，数学和学科的普遍联系，发展兴趣。</w:t>
      </w:r>
    </w:p>
    <w:tbl>
      <w:tblPr>
        <w:tblStyle w:val="6"/>
        <w:tblpPr w:leftFromText="180" w:rightFromText="180" w:vertAnchor="text" w:horzAnchor="page" w:tblpX="1106" w:tblpY="148"/>
        <w:tblOverlap w:val="never"/>
        <w:tblW w:w="98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6"/>
        <w:gridCol w:w="7015"/>
        <w:gridCol w:w="13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shd w:val="clear" w:color="auto" w:fill="9CC2E5" w:themeFill="accent1" w:themeFillTint="99"/>
          </w:tcPr>
          <w:p>
            <w:pPr>
              <w:spacing w:line="360" w:lineRule="auto"/>
              <w:rPr>
                <w:rFonts w:ascii="楷体" w:hAnsi="楷体" w:eastAsia="楷体" w:cs="楷体"/>
                <w:b/>
                <w:bCs/>
                <w:sz w:val="24"/>
              </w:rPr>
            </w:pPr>
            <w:r>
              <w:rPr>
                <w:rFonts w:hint="eastAsia" w:ascii="楷体" w:hAnsi="楷体" w:eastAsia="楷体" w:cs="楷体"/>
                <w:b/>
                <w:bCs/>
                <w:sz w:val="24"/>
              </w:rPr>
              <w:t>A套餐</w:t>
            </w:r>
          </w:p>
        </w:tc>
        <w:tc>
          <w:tcPr>
            <w:tcW w:w="8357" w:type="dxa"/>
            <w:gridSpan w:val="2"/>
            <w:shd w:val="clear" w:color="auto" w:fill="9CC2E5" w:themeFill="accent1" w:themeFillTint="99"/>
          </w:tcPr>
          <w:p>
            <w:pPr>
              <w:spacing w:line="360" w:lineRule="auto"/>
              <w:rPr>
                <w:rFonts w:ascii="楷体" w:hAnsi="楷体" w:eastAsia="楷体" w:cs="楷体"/>
                <w:b/>
                <w:bCs/>
                <w:sz w:val="24"/>
              </w:rPr>
            </w:pPr>
            <w:r>
              <w:rPr>
                <w:rFonts w:hint="eastAsia" w:ascii="楷体" w:hAnsi="楷体" w:eastAsia="楷体" w:cs="楷体"/>
                <w:b/>
                <w:bCs/>
                <w:sz w:val="24"/>
              </w:rPr>
              <w:t>单元学习中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r>
              <w:rPr>
                <w:rFonts w:hint="eastAsia" w:ascii="楷体" w:hAnsi="楷体" w:eastAsia="楷体" w:cs="楷体"/>
                <w:szCs w:val="21"/>
              </w:rPr>
              <w:t>1.衣食住行之百分数</w:t>
            </w:r>
          </w:p>
        </w:tc>
        <w:tc>
          <w:tcPr>
            <w:tcW w:w="7015" w:type="dxa"/>
          </w:tcPr>
          <w:p>
            <w:pPr>
              <w:spacing w:line="360" w:lineRule="auto"/>
              <w:jc w:val="left"/>
              <w:rPr>
                <w:rFonts w:ascii="楷体" w:hAnsi="楷体" w:eastAsia="楷体" w:cs="楷体"/>
                <w:szCs w:val="21"/>
              </w:rPr>
            </w:pPr>
            <w:r>
              <w:rPr>
                <w:rFonts w:hint="eastAsia" w:ascii="楷体" w:hAnsi="楷体" w:eastAsia="楷体" w:cs="楷体"/>
                <w:szCs w:val="21"/>
              </w:rPr>
              <w:t>用百分数看生活，搜集“衣食住行”中的百分数，你也许会发现原来，生活中处处都有百分数。</w:t>
            </w:r>
          </w:p>
        </w:tc>
        <w:tc>
          <w:tcPr>
            <w:tcW w:w="1342" w:type="dxa"/>
          </w:tcPr>
          <w:p>
            <w:pPr>
              <w:spacing w:line="360" w:lineRule="auto"/>
              <w:rPr>
                <w:rFonts w:ascii="楷体" w:hAnsi="楷体" w:eastAsia="楷体" w:cs="楷体"/>
                <w:szCs w:val="21"/>
              </w:rPr>
            </w:pPr>
            <w:r>
              <w:rPr>
                <w:rFonts w:hint="eastAsia" w:ascii="楷体" w:hAnsi="楷体" w:eastAsia="楷体" w:cs="楷体"/>
                <w:szCs w:val="21"/>
              </w:rPr>
              <w:t>数学小报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Cs w:val="21"/>
              </w:rPr>
              <w:t>2.百分数的前世今生</w:t>
            </w:r>
          </w:p>
        </w:tc>
        <w:tc>
          <w:tcPr>
            <w:tcW w:w="7015" w:type="dxa"/>
          </w:tcPr>
          <w:p>
            <w:pPr>
              <w:spacing w:line="360" w:lineRule="auto"/>
              <w:jc w:val="left"/>
              <w:rPr>
                <w:rFonts w:ascii="楷体" w:hAnsi="楷体" w:eastAsia="楷体" w:cs="楷体"/>
                <w:szCs w:val="21"/>
              </w:rPr>
            </w:pPr>
            <w:r>
              <w:rPr>
                <w:rFonts w:hint="eastAsia" w:ascii="楷体" w:hAnsi="楷体" w:eastAsia="楷体" w:cs="楷体"/>
                <w:szCs w:val="21"/>
              </w:rPr>
              <w:t>通过数学阅读，了解百分数历史，关注百分数发展历程，搜集关于百分数有趣故事、语言，你会发现百分数原来也不简单呀！</w:t>
            </w:r>
          </w:p>
        </w:tc>
        <w:tc>
          <w:tcPr>
            <w:tcW w:w="1342" w:type="dxa"/>
          </w:tcPr>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Cs w:val="21"/>
              </w:rPr>
              <w:t>数学小报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Cs w:val="21"/>
              </w:rPr>
              <w:t>3.国家发展少年说</w:t>
            </w:r>
          </w:p>
        </w:tc>
        <w:tc>
          <w:tcPr>
            <w:tcW w:w="7015" w:type="dxa"/>
          </w:tcPr>
          <w:p>
            <w:pPr>
              <w:spacing w:line="360" w:lineRule="auto"/>
              <w:jc w:val="left"/>
              <w:rPr>
                <w:rFonts w:ascii="楷体" w:hAnsi="楷体" w:eastAsia="楷体" w:cs="楷体"/>
                <w:szCs w:val="21"/>
              </w:rPr>
            </w:pPr>
            <w:r>
              <w:rPr>
                <w:rFonts w:hint="eastAsia" w:ascii="楷体" w:hAnsi="楷体" w:eastAsia="楷体" w:cs="楷体"/>
                <w:szCs w:val="21"/>
              </w:rPr>
              <w:t>“2021年中国经济成绩单”已经出炉，请你们从网上查阅，并选取一个你关心的百分数数据进行详细地了解，如：失业率同比下降0.6个百分点、全国居民收入等，并对它进行深入解读，说明，并以“国家发展少年说”为大主题，整理呈现你们的成果。</w:t>
            </w:r>
          </w:p>
        </w:tc>
        <w:tc>
          <w:tcPr>
            <w:tcW w:w="1342" w:type="dxa"/>
          </w:tcPr>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Cs w:val="21"/>
              </w:rPr>
              <w:t>微课主播：</w:t>
            </w:r>
          </w:p>
          <w:p>
            <w:pPr>
              <w:spacing w:line="360" w:lineRule="auto"/>
              <w:rPr>
                <w:rFonts w:ascii="楷体" w:hAnsi="楷体" w:eastAsia="楷体" w:cs="楷体"/>
                <w:szCs w:val="21"/>
              </w:rPr>
            </w:pPr>
            <w:r>
              <w:rPr>
                <w:rFonts w:hint="eastAsia" w:ascii="楷体" w:hAnsi="楷体" w:eastAsia="楷体" w:cs="楷体"/>
                <w:szCs w:val="21"/>
              </w:rPr>
              <w:t>“国家发展少年说”少年带你看2021经济发展成绩单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r>
              <w:rPr>
                <w:rFonts w:hint="eastAsia" w:ascii="楷体" w:hAnsi="楷体" w:eastAsia="楷体" w:cs="楷体"/>
                <w:szCs w:val="21"/>
              </w:rPr>
              <w:t>4.自由选择</w:t>
            </w:r>
          </w:p>
        </w:tc>
        <w:tc>
          <w:tcPr>
            <w:tcW w:w="7015" w:type="dxa"/>
          </w:tcPr>
          <w:p>
            <w:pPr>
              <w:spacing w:line="360" w:lineRule="auto"/>
              <w:jc w:val="left"/>
              <w:rPr>
                <w:rFonts w:ascii="楷体" w:hAnsi="楷体" w:eastAsia="楷体" w:cs="楷体"/>
                <w:szCs w:val="21"/>
              </w:rPr>
            </w:pPr>
            <w:r>
              <w:rPr>
                <w:rFonts w:hint="eastAsia" w:ascii="楷体" w:hAnsi="楷体" w:eastAsia="楷体" w:cs="楷体"/>
                <w:szCs w:val="21"/>
              </w:rPr>
              <w:t>如果以上三个话题你不感兴趣，可以选择其他你关注的有关“百分数”的主题或视角进行调查整理说明。</w:t>
            </w:r>
          </w:p>
        </w:tc>
        <w:tc>
          <w:tcPr>
            <w:tcW w:w="1342" w:type="dxa"/>
          </w:tcPr>
          <w:p>
            <w:pPr>
              <w:spacing w:line="360" w:lineRule="auto"/>
              <w:rPr>
                <w:rFonts w:ascii="楷体" w:hAnsi="楷体" w:eastAsia="楷体" w:cs="楷体"/>
                <w:szCs w:val="21"/>
              </w:rPr>
            </w:pPr>
            <w:r>
              <w:rPr>
                <w:rFonts w:hint="eastAsia" w:ascii="楷体" w:hAnsi="楷体" w:eastAsia="楷体" w:cs="楷体"/>
                <w:szCs w:val="21"/>
              </w:rPr>
              <w:t>成果形式自选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shd w:val="clear" w:color="auto" w:fill="FFD965" w:themeFill="accent4" w:themeFillTint="99"/>
          </w:tcPr>
          <w:p>
            <w:pPr>
              <w:spacing w:line="360" w:lineRule="auto"/>
              <w:rPr>
                <w:rFonts w:ascii="楷体" w:hAnsi="楷体" w:eastAsia="楷体" w:cs="楷体"/>
                <w:b/>
                <w:bCs/>
                <w:sz w:val="24"/>
              </w:rPr>
            </w:pPr>
            <w:r>
              <w:rPr>
                <w:rFonts w:hint="eastAsia" w:ascii="楷体" w:hAnsi="楷体" w:eastAsia="楷体" w:cs="楷体"/>
                <w:b/>
                <w:bCs/>
                <w:sz w:val="24"/>
              </w:rPr>
              <w:t>B套餐</w:t>
            </w:r>
          </w:p>
        </w:tc>
        <w:tc>
          <w:tcPr>
            <w:tcW w:w="8357" w:type="dxa"/>
            <w:gridSpan w:val="2"/>
            <w:shd w:val="clear" w:color="auto" w:fill="FFD965" w:themeFill="accent4" w:themeFillTint="99"/>
          </w:tcPr>
          <w:p>
            <w:pPr>
              <w:spacing w:line="360" w:lineRule="auto"/>
              <w:rPr>
                <w:rFonts w:ascii="楷体" w:hAnsi="楷体" w:eastAsia="楷体" w:cs="楷体"/>
                <w:b/>
                <w:bCs/>
                <w:sz w:val="24"/>
              </w:rPr>
            </w:pPr>
            <w:r>
              <w:rPr>
                <w:rFonts w:hint="eastAsia" w:ascii="楷体" w:hAnsi="楷体" w:eastAsia="楷体" w:cs="楷体"/>
                <w:b/>
                <w:bCs/>
                <w:sz w:val="24"/>
              </w:rPr>
              <w:t>单元学习后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Cs w:val="21"/>
              </w:rPr>
              <w:t>1.生活小调查</w:t>
            </w:r>
          </w:p>
        </w:tc>
        <w:tc>
          <w:tcPr>
            <w:tcW w:w="7015" w:type="dxa"/>
          </w:tcPr>
          <w:p>
            <w:pPr>
              <w:spacing w:line="360" w:lineRule="auto"/>
              <w:ind w:firstLine="420" w:firstLineChars="200"/>
              <w:rPr>
                <w:rFonts w:ascii="楷体" w:hAnsi="楷体" w:eastAsia="楷体" w:cs="楷体"/>
                <w:szCs w:val="21"/>
              </w:rPr>
            </w:pPr>
            <w:r>
              <w:rPr>
                <w:rFonts w:hint="eastAsia" w:ascii="楷体" w:hAnsi="楷体" w:eastAsia="楷体" w:cs="楷体"/>
                <w:szCs w:val="21"/>
              </w:rPr>
              <w:t>作为家庭一份子，作为六年级的你有必要调查每个月家庭支出各项所占的百分比，看看你都会发现什么？</w:t>
            </w:r>
          </w:p>
          <w:p>
            <w:pPr>
              <w:numPr>
                <w:ilvl w:val="0"/>
                <w:numId w:val="10"/>
              </w:numPr>
              <w:spacing w:line="360" w:lineRule="auto"/>
              <w:ind w:firstLine="420" w:firstLineChars="200"/>
              <w:rPr>
                <w:rFonts w:ascii="楷体" w:hAnsi="楷体" w:eastAsia="楷体" w:cs="楷体"/>
                <w:szCs w:val="21"/>
              </w:rPr>
            </w:pPr>
            <w:r>
              <w:rPr>
                <w:rFonts w:hint="eastAsia" w:ascii="楷体" w:hAnsi="楷体" w:eastAsia="楷体" w:cs="楷体"/>
                <w:szCs w:val="21"/>
              </w:rPr>
              <w:t>开个家庭会议，搜集整理本月家庭支出各项明细。</w:t>
            </w:r>
          </w:p>
          <w:p>
            <w:pPr>
              <w:numPr>
                <w:ilvl w:val="0"/>
                <w:numId w:val="10"/>
              </w:numPr>
              <w:spacing w:line="360" w:lineRule="auto"/>
              <w:ind w:firstLine="420" w:firstLineChars="200"/>
              <w:rPr>
                <w:rFonts w:ascii="楷体" w:hAnsi="楷体" w:eastAsia="楷体" w:cs="楷体"/>
                <w:szCs w:val="21"/>
              </w:rPr>
            </w:pPr>
            <w:r>
              <w:rPr>
                <w:rFonts w:hint="eastAsia" w:ascii="楷体" w:hAnsi="楷体" w:eastAsia="楷体" w:cs="楷体"/>
                <w:szCs w:val="21"/>
              </w:rPr>
              <w:t>计算每项明细所占支出的比重。</w:t>
            </w:r>
          </w:p>
          <w:p>
            <w:pPr>
              <w:numPr>
                <w:ilvl w:val="0"/>
                <w:numId w:val="10"/>
              </w:numPr>
              <w:spacing w:line="360" w:lineRule="auto"/>
              <w:ind w:firstLine="420" w:firstLineChars="200"/>
              <w:rPr>
                <w:rFonts w:ascii="楷体" w:hAnsi="楷体" w:eastAsia="楷体" w:cs="楷体"/>
                <w:szCs w:val="21"/>
              </w:rPr>
            </w:pPr>
            <w:r>
              <w:rPr>
                <w:rFonts w:hint="eastAsia" w:ascii="楷体" w:hAnsi="楷体" w:eastAsia="楷体" w:cs="楷体"/>
                <w:szCs w:val="21"/>
              </w:rPr>
              <w:t>试着清晰整理数据。</w:t>
            </w:r>
          </w:p>
          <w:p>
            <w:pPr>
              <w:numPr>
                <w:ilvl w:val="0"/>
                <w:numId w:val="10"/>
              </w:numPr>
              <w:spacing w:line="360" w:lineRule="auto"/>
              <w:ind w:firstLine="420" w:firstLineChars="200"/>
              <w:rPr>
                <w:rFonts w:ascii="楷体" w:hAnsi="楷体" w:eastAsia="楷体" w:cs="楷体"/>
                <w:szCs w:val="21"/>
              </w:rPr>
            </w:pPr>
            <w:r>
              <w:rPr>
                <w:rFonts w:hint="eastAsia" w:ascii="楷体" w:hAnsi="楷体" w:eastAsia="楷体" w:cs="楷体"/>
                <w:szCs w:val="21"/>
              </w:rPr>
              <w:t>按这样的步骤再调查三个月，也就是12月、1月和2月。</w:t>
            </w:r>
          </w:p>
          <w:p>
            <w:pPr>
              <w:numPr>
                <w:ilvl w:val="0"/>
                <w:numId w:val="10"/>
              </w:numPr>
              <w:spacing w:line="360" w:lineRule="auto"/>
              <w:ind w:firstLine="560" w:firstLineChars="200"/>
              <w:rPr>
                <w:rFonts w:ascii="楷体" w:hAnsi="楷体" w:eastAsia="楷体" w:cs="楷体"/>
                <w:szCs w:val="21"/>
              </w:rPr>
            </w:pPr>
            <w:r>
              <w:rPr>
                <w:rFonts w:hint="eastAsia" w:ascii="仿宋" w:hAnsi="仿宋" w:eastAsia="仿宋" w:cs="仿宋"/>
                <w:sz w:val="28"/>
                <w:szCs w:val="36"/>
              </w:rPr>
              <w:drawing>
                <wp:anchor distT="0" distB="0" distL="114300" distR="114300" simplePos="0" relativeHeight="251768832" behindDoc="1" locked="0" layoutInCell="1" allowOverlap="1">
                  <wp:simplePos x="0" y="0"/>
                  <wp:positionH relativeFrom="column">
                    <wp:posOffset>-1689100</wp:posOffset>
                  </wp:positionH>
                  <wp:positionV relativeFrom="page">
                    <wp:posOffset>-985520</wp:posOffset>
                  </wp:positionV>
                  <wp:extent cx="7588250" cy="10734040"/>
                  <wp:effectExtent l="0" t="0" r="12700" b="10160"/>
                  <wp:wrapNone/>
                  <wp:docPr id="28" name="图片 28"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r>
              <w:rPr>
                <w:rFonts w:hint="eastAsia" w:ascii="楷体" w:hAnsi="楷体" w:eastAsia="楷体" w:cs="楷体"/>
                <w:szCs w:val="21"/>
              </w:rPr>
              <w:t>对比数据，整理你的数据，并形成简单的“家庭支出”调查报告。</w:t>
            </w:r>
          </w:p>
        </w:tc>
        <w:tc>
          <w:tcPr>
            <w:tcW w:w="1342" w:type="dxa"/>
          </w:tcPr>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Cs w:val="21"/>
              </w:rPr>
              <w:t>调查报告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Cs w:val="21"/>
              </w:rPr>
              <w:t>2.趣味小实验</w:t>
            </w:r>
          </w:p>
        </w:tc>
        <w:tc>
          <w:tcPr>
            <w:tcW w:w="7015" w:type="dxa"/>
          </w:tcPr>
          <w:p>
            <w:pPr>
              <w:spacing w:line="360" w:lineRule="auto"/>
              <w:ind w:firstLine="420" w:firstLineChars="200"/>
              <w:rPr>
                <w:rFonts w:ascii="楷体" w:hAnsi="楷体" w:eastAsia="楷体" w:cs="楷体"/>
                <w:szCs w:val="21"/>
              </w:rPr>
            </w:pPr>
            <w:r>
              <w:rPr>
                <w:rFonts w:hint="eastAsia" w:ascii="楷体" w:hAnsi="楷体" w:eastAsia="楷体" w:cs="楷体"/>
                <w:szCs w:val="21"/>
              </w:rPr>
              <w:t>2021年12月9日，中国空间站首次太空授课，在水球泡腾片实验和水球光实验中，航天员的授课让我们知道了很多失重环境下有关水的有趣实验。其实在地球上也有很多有趣的水实验。比如彩虹水实验。</w:t>
            </w:r>
          </w:p>
          <w:p>
            <w:pPr>
              <w:spacing w:line="360" w:lineRule="auto"/>
              <w:ind w:firstLine="420" w:firstLineChars="200"/>
              <w:rPr>
                <w:rFonts w:ascii="楷体" w:hAnsi="楷体" w:eastAsia="楷体" w:cs="楷体"/>
                <w:szCs w:val="21"/>
              </w:rPr>
            </w:pPr>
            <w:r>
              <w:rPr>
                <w:rFonts w:hint="eastAsia" w:ascii="楷体" w:hAnsi="楷体" w:eastAsia="楷体" w:cs="楷体"/>
                <w:szCs w:val="21"/>
              </w:rPr>
              <w:drawing>
                <wp:anchor distT="0" distB="0" distL="114300" distR="114300" simplePos="0" relativeHeight="251755520" behindDoc="0" locked="0" layoutInCell="1" allowOverlap="1">
                  <wp:simplePos x="0" y="0"/>
                  <wp:positionH relativeFrom="column">
                    <wp:posOffset>73025</wp:posOffset>
                  </wp:positionH>
                  <wp:positionV relativeFrom="paragraph">
                    <wp:posOffset>139700</wp:posOffset>
                  </wp:positionV>
                  <wp:extent cx="1440180" cy="1333500"/>
                  <wp:effectExtent l="0" t="0" r="7620" b="7620"/>
                  <wp:wrapSquare wrapText="bothSides"/>
                  <wp:docPr id="456" name="图片 456" descr="09ed1ec8e1f5328b761f4594a6e8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456" descr="09ed1ec8e1f5328b761f4594a6e8e27"/>
                          <pic:cNvPicPr>
                            <a:picLocks noChangeAspect="1"/>
                          </pic:cNvPicPr>
                        </pic:nvPicPr>
                        <pic:blipFill>
                          <a:blip r:embed="rId114"/>
                          <a:stretch>
                            <a:fillRect/>
                          </a:stretch>
                        </pic:blipFill>
                        <pic:spPr>
                          <a:xfrm>
                            <a:off x="0" y="0"/>
                            <a:ext cx="1440180" cy="1333500"/>
                          </a:xfrm>
                          <a:prstGeom prst="rect">
                            <a:avLst/>
                          </a:prstGeom>
                        </pic:spPr>
                      </pic:pic>
                    </a:graphicData>
                  </a:graphic>
                </wp:anchor>
              </w:drawing>
            </w:r>
          </w:p>
          <w:p>
            <w:pPr>
              <w:spacing w:line="360" w:lineRule="auto"/>
              <w:rPr>
                <w:rFonts w:ascii="楷体" w:hAnsi="楷体" w:eastAsia="楷体" w:cs="楷体"/>
                <w:szCs w:val="21"/>
              </w:rPr>
            </w:pPr>
            <w:r>
              <w:rPr>
                <w:rFonts w:hint="eastAsia" w:ascii="楷体" w:hAnsi="楷体" w:eastAsia="楷体" w:cs="楷体"/>
                <w:szCs w:val="21"/>
              </w:rPr>
              <w:t>实验目的：制作彩虹水</w:t>
            </w:r>
          </w:p>
          <w:p>
            <w:pPr>
              <w:spacing w:line="360" w:lineRule="auto"/>
              <w:rPr>
                <w:rFonts w:ascii="楷体" w:hAnsi="楷体" w:eastAsia="楷体" w:cs="楷体"/>
                <w:szCs w:val="21"/>
              </w:rPr>
            </w:pPr>
            <w:r>
              <w:rPr>
                <w:rFonts w:hint="eastAsia" w:ascii="楷体" w:hAnsi="楷体" w:eastAsia="楷体" w:cs="楷体"/>
                <w:szCs w:val="21"/>
              </w:rPr>
              <w:t>实验准备：五个玻璃杯、温水、注射器、4种颜料、白砂糖、勺子一把</w:t>
            </w:r>
          </w:p>
          <w:p>
            <w:pPr>
              <w:spacing w:line="360" w:lineRule="auto"/>
              <w:rPr>
                <w:rFonts w:ascii="楷体" w:hAnsi="楷体" w:eastAsia="楷体" w:cs="楷体"/>
                <w:szCs w:val="21"/>
              </w:rPr>
            </w:pPr>
            <w:r>
              <w:rPr>
                <w:rFonts w:hint="eastAsia" w:ascii="楷体" w:hAnsi="楷体" w:eastAsia="楷体" w:cs="楷体"/>
                <w:szCs w:val="21"/>
              </w:rPr>
              <w:t>实验过程：</w:t>
            </w:r>
          </w:p>
          <w:p>
            <w:pPr>
              <w:numPr>
                <w:ilvl w:val="0"/>
                <w:numId w:val="11"/>
              </w:numPr>
              <w:spacing w:line="360" w:lineRule="auto"/>
              <w:rPr>
                <w:rFonts w:ascii="楷体" w:hAnsi="楷体" w:eastAsia="楷体" w:cs="楷体"/>
                <w:szCs w:val="21"/>
              </w:rPr>
            </w:pPr>
            <w:r>
              <w:rPr>
                <w:rFonts w:hint="eastAsia" w:ascii="楷体" w:hAnsi="楷体" w:eastAsia="楷体" w:cs="楷体"/>
                <w:szCs w:val="21"/>
              </w:rPr>
              <w:t>将四个玻璃杯分别放入零勺、一勺、两勺和三勺白砂糖，加入等量温水并搅拌均匀。</w:t>
            </w:r>
          </w:p>
          <w:p>
            <w:pPr>
              <w:numPr>
                <w:ilvl w:val="0"/>
                <w:numId w:val="11"/>
              </w:numPr>
              <w:spacing w:line="360" w:lineRule="auto"/>
              <w:rPr>
                <w:rFonts w:ascii="楷体" w:hAnsi="楷体" w:eastAsia="楷体" w:cs="楷体"/>
                <w:szCs w:val="21"/>
              </w:rPr>
            </w:pPr>
            <w:r>
              <w:rPr>
                <w:rFonts w:hint="eastAsia" w:ascii="楷体" w:hAnsi="楷体" w:eastAsia="楷体" w:cs="楷体"/>
                <w:szCs w:val="21"/>
              </w:rPr>
              <w:t>放入等量的不同的四种颜料并搅拌。</w:t>
            </w:r>
          </w:p>
          <w:p>
            <w:pPr>
              <w:numPr>
                <w:ilvl w:val="0"/>
                <w:numId w:val="12"/>
              </w:numPr>
              <w:spacing w:line="360" w:lineRule="auto"/>
              <w:rPr>
                <w:rFonts w:ascii="楷体" w:hAnsi="楷体" w:eastAsia="楷体" w:cs="楷体"/>
                <w:szCs w:val="21"/>
              </w:rPr>
            </w:pPr>
            <w:r>
              <w:rPr>
                <w:rFonts w:hint="eastAsia" w:ascii="楷体" w:hAnsi="楷体" w:eastAsia="楷体" w:cs="楷体"/>
                <w:szCs w:val="21"/>
              </w:rPr>
              <w:t>往一个空玻璃杯中先倒入三勺糖的颜料水，接下来分别用注射器沿杯壁射入两勺糖、一勺糖和无糖的颜料水，顺利的话，一杯彩虹水就做好了！</w:t>
            </w:r>
          </w:p>
          <w:p>
            <w:pPr>
              <w:spacing w:line="360" w:lineRule="auto"/>
              <w:rPr>
                <w:rFonts w:ascii="楷体" w:hAnsi="楷体" w:eastAsia="楷体" w:cs="楷体"/>
                <w:szCs w:val="21"/>
              </w:rPr>
            </w:pPr>
            <w:r>
              <w:rPr>
                <w:rFonts w:hint="eastAsia" w:ascii="楷体" w:hAnsi="楷体" w:eastAsia="楷体" w:cs="楷体"/>
                <w:szCs w:val="21"/>
              </w:rPr>
              <w:t>实验思考：尝试制作彩虹水，思考实验的影响因素是什么？水占百分比对实验影响大？还是糖所占百分比？</w:t>
            </w:r>
          </w:p>
        </w:tc>
        <w:tc>
          <w:tcPr>
            <w:tcW w:w="1342" w:type="dxa"/>
          </w:tcPr>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ind w:firstLine="210" w:firstLineChars="100"/>
              <w:rPr>
                <w:rFonts w:ascii="楷体" w:hAnsi="楷体" w:eastAsia="楷体" w:cs="楷体"/>
                <w:szCs w:val="21"/>
              </w:rPr>
            </w:pPr>
            <w:r>
              <w:rPr>
                <w:rFonts w:hint="eastAsia" w:ascii="楷体" w:hAnsi="楷体" w:eastAsia="楷体" w:cs="楷体"/>
                <w:szCs w:val="21"/>
              </w:rPr>
              <w:t>实验报告或</w:t>
            </w:r>
          </w:p>
          <w:p>
            <w:pPr>
              <w:spacing w:line="360" w:lineRule="auto"/>
              <w:ind w:firstLine="210" w:firstLineChars="100"/>
              <w:rPr>
                <w:rFonts w:ascii="楷体" w:hAnsi="楷体" w:eastAsia="楷体" w:cs="楷体"/>
                <w:szCs w:val="21"/>
              </w:rPr>
            </w:pPr>
            <w:r>
              <w:rPr>
                <w:rFonts w:hint="eastAsia" w:ascii="楷体" w:hAnsi="楷体" w:eastAsia="楷体" w:cs="楷体"/>
                <w:szCs w:val="21"/>
              </w:rPr>
              <w:t>实验日志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r>
              <w:rPr>
                <w:rFonts w:hint="eastAsia" w:ascii="仿宋" w:hAnsi="仿宋" w:eastAsia="仿宋" w:cs="仿宋"/>
                <w:sz w:val="28"/>
                <w:szCs w:val="36"/>
              </w:rPr>
              <w:drawing>
                <wp:anchor distT="0" distB="0" distL="114300" distR="114300" simplePos="0" relativeHeight="251758592" behindDoc="1" locked="0" layoutInCell="1" allowOverlap="1">
                  <wp:simplePos x="0" y="0"/>
                  <wp:positionH relativeFrom="column">
                    <wp:posOffset>-606425</wp:posOffset>
                  </wp:positionH>
                  <wp:positionV relativeFrom="page">
                    <wp:posOffset>-895350</wp:posOffset>
                  </wp:positionV>
                  <wp:extent cx="7588250" cy="10734040"/>
                  <wp:effectExtent l="0" t="0" r="1270" b="10160"/>
                  <wp:wrapNone/>
                  <wp:docPr id="29" name="图片 29"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Cs w:val="21"/>
              </w:rPr>
              <w:t>3.生活小技能</w:t>
            </w:r>
          </w:p>
        </w:tc>
        <w:tc>
          <w:tcPr>
            <w:tcW w:w="7015" w:type="dxa"/>
          </w:tcPr>
          <w:p>
            <w:pPr>
              <w:spacing w:line="360" w:lineRule="auto"/>
              <w:ind w:firstLine="420" w:firstLineChars="200"/>
              <w:rPr>
                <w:rFonts w:ascii="楷体" w:hAnsi="楷体" w:eastAsia="楷体" w:cs="楷体"/>
                <w:szCs w:val="21"/>
              </w:rPr>
            </w:pPr>
            <w:r>
              <w:rPr>
                <w:rFonts w:hint="eastAsia" w:ascii="楷体" w:hAnsi="楷体" w:eastAsia="楷体" w:cs="楷体"/>
                <w:szCs w:val="21"/>
              </w:rPr>
              <w:t>制作一杯甜水，用红糖和温开水调配一杯糖水给妈妈喝，调配糖和水的百分比，找到最佳口感的搭配，并将数据记录下来。</w:t>
            </w:r>
          </w:p>
          <w:tbl>
            <w:tblPr>
              <w:tblStyle w:val="6"/>
              <w:tblW w:w="67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3"/>
              <w:gridCol w:w="1133"/>
              <w:gridCol w:w="1133"/>
              <w:gridCol w:w="1133"/>
              <w:gridCol w:w="1133"/>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99" w:type="dxa"/>
                  <w:gridSpan w:val="6"/>
                </w:tcPr>
                <w:p>
                  <w:pPr>
                    <w:spacing w:line="360" w:lineRule="auto"/>
                    <w:jc w:val="center"/>
                    <w:rPr>
                      <w:rFonts w:ascii="楷体" w:hAnsi="楷体" w:eastAsia="楷体" w:cs="楷体"/>
                      <w:szCs w:val="21"/>
                    </w:rPr>
                  </w:pPr>
                  <w:r>
                    <w:rPr>
                      <w:rFonts w:hint="eastAsia" w:ascii="楷体" w:hAnsi="楷体" w:eastAsia="楷体" w:cs="楷体"/>
                      <w:szCs w:val="21"/>
                    </w:rPr>
                    <w:t>最佳口感糖水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3" w:type="dxa"/>
                </w:tcPr>
                <w:p>
                  <w:pPr>
                    <w:spacing w:line="360" w:lineRule="auto"/>
                    <w:rPr>
                      <w:rFonts w:ascii="楷体" w:hAnsi="楷体" w:eastAsia="楷体" w:cs="楷体"/>
                      <w:szCs w:val="21"/>
                    </w:rPr>
                  </w:pPr>
                  <w:r>
                    <w:rPr>
                      <w:rFonts w:hint="eastAsia" w:ascii="楷体" w:hAnsi="楷体" w:eastAsia="楷体" w:cs="楷体"/>
                      <w:szCs w:val="21"/>
                    </w:rPr>
                    <w:t>水的质量</w:t>
                  </w: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4" w:type="dxa"/>
                </w:tcPr>
                <w:p>
                  <w:pPr>
                    <w:spacing w:line="360" w:lineRule="auto"/>
                    <w:rPr>
                      <w:rFonts w:ascii="楷体" w:hAnsi="楷体" w:eastAsia="楷体" w:cs="楷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3" w:type="dxa"/>
                </w:tcPr>
                <w:p>
                  <w:pPr>
                    <w:spacing w:line="360" w:lineRule="auto"/>
                    <w:rPr>
                      <w:rFonts w:ascii="楷体" w:hAnsi="楷体" w:eastAsia="楷体" w:cs="楷体"/>
                      <w:szCs w:val="21"/>
                    </w:rPr>
                  </w:pPr>
                  <w:r>
                    <w:rPr>
                      <w:rFonts w:hint="eastAsia" w:ascii="楷体" w:hAnsi="楷体" w:eastAsia="楷体" w:cs="楷体"/>
                      <w:szCs w:val="21"/>
                    </w:rPr>
                    <w:t>百分比</w:t>
                  </w: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4" w:type="dxa"/>
                </w:tcPr>
                <w:p>
                  <w:pPr>
                    <w:spacing w:line="360" w:lineRule="auto"/>
                    <w:rPr>
                      <w:rFonts w:ascii="楷体" w:hAnsi="楷体" w:eastAsia="楷体" w:cs="楷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3" w:type="dxa"/>
                </w:tcPr>
                <w:p>
                  <w:pPr>
                    <w:spacing w:line="360" w:lineRule="auto"/>
                    <w:rPr>
                      <w:rFonts w:ascii="楷体" w:hAnsi="楷体" w:eastAsia="楷体" w:cs="楷体"/>
                      <w:szCs w:val="21"/>
                    </w:rPr>
                  </w:pPr>
                  <w:r>
                    <w:rPr>
                      <w:rFonts w:hint="eastAsia" w:ascii="楷体" w:hAnsi="楷体" w:eastAsia="楷体" w:cs="楷体"/>
                      <w:szCs w:val="21"/>
                    </w:rPr>
                    <w:t>糖的质量</w:t>
                  </w: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4" w:type="dxa"/>
                </w:tcPr>
                <w:p>
                  <w:pPr>
                    <w:spacing w:line="360" w:lineRule="auto"/>
                    <w:rPr>
                      <w:rFonts w:ascii="楷体" w:hAnsi="楷体" w:eastAsia="楷体" w:cs="楷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3" w:type="dxa"/>
                </w:tcPr>
                <w:p>
                  <w:pPr>
                    <w:spacing w:line="360" w:lineRule="auto"/>
                    <w:rPr>
                      <w:rFonts w:ascii="楷体" w:hAnsi="楷体" w:eastAsia="楷体" w:cs="楷体"/>
                      <w:szCs w:val="21"/>
                    </w:rPr>
                  </w:pPr>
                  <w:r>
                    <w:rPr>
                      <w:rFonts w:hint="eastAsia" w:ascii="楷体" w:hAnsi="楷体" w:eastAsia="楷体" w:cs="楷体"/>
                      <w:szCs w:val="21"/>
                    </w:rPr>
                    <w:t>百分比</w:t>
                  </w: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4" w:type="dxa"/>
                </w:tcPr>
                <w:p>
                  <w:pPr>
                    <w:spacing w:line="360" w:lineRule="auto"/>
                    <w:rPr>
                      <w:rFonts w:ascii="楷体" w:hAnsi="楷体" w:eastAsia="楷体" w:cs="楷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3" w:type="dxa"/>
                </w:tcPr>
                <w:p>
                  <w:pPr>
                    <w:spacing w:line="360" w:lineRule="auto"/>
                    <w:rPr>
                      <w:rFonts w:ascii="楷体" w:hAnsi="楷体" w:eastAsia="楷体" w:cs="楷体"/>
                      <w:szCs w:val="21"/>
                    </w:rPr>
                  </w:pPr>
                  <w:r>
                    <w:rPr>
                      <w:rFonts w:hint="eastAsia" w:ascii="楷体" w:hAnsi="楷体" w:eastAsia="楷体" w:cs="楷体"/>
                      <w:szCs w:val="21"/>
                    </w:rPr>
                    <w:t>口感</w:t>
                  </w: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3" w:type="dxa"/>
                </w:tcPr>
                <w:p>
                  <w:pPr>
                    <w:spacing w:line="360" w:lineRule="auto"/>
                    <w:rPr>
                      <w:rFonts w:ascii="楷体" w:hAnsi="楷体" w:eastAsia="楷体" w:cs="楷体"/>
                      <w:szCs w:val="21"/>
                    </w:rPr>
                  </w:pPr>
                </w:p>
              </w:tc>
              <w:tc>
                <w:tcPr>
                  <w:tcW w:w="1134" w:type="dxa"/>
                </w:tcPr>
                <w:p>
                  <w:pPr>
                    <w:spacing w:line="360" w:lineRule="auto"/>
                    <w:rPr>
                      <w:rFonts w:ascii="楷体" w:hAnsi="楷体" w:eastAsia="楷体" w:cs="楷体"/>
                      <w:szCs w:val="21"/>
                    </w:rPr>
                  </w:pPr>
                </w:p>
              </w:tc>
            </w:tr>
          </w:tbl>
          <w:p>
            <w:pPr>
              <w:spacing w:line="360" w:lineRule="auto"/>
              <w:rPr>
                <w:rFonts w:ascii="楷体" w:hAnsi="楷体" w:eastAsia="楷体" w:cs="楷体"/>
                <w:szCs w:val="21"/>
              </w:rPr>
            </w:pPr>
          </w:p>
        </w:tc>
        <w:tc>
          <w:tcPr>
            <w:tcW w:w="1342" w:type="dxa"/>
          </w:tcPr>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ind w:firstLine="210" w:firstLineChars="100"/>
              <w:rPr>
                <w:rFonts w:ascii="楷体" w:hAnsi="楷体" w:eastAsia="楷体" w:cs="楷体"/>
                <w:szCs w:val="21"/>
              </w:rPr>
            </w:pPr>
            <w:r>
              <w:rPr>
                <w:rFonts w:hint="eastAsia" w:ascii="楷体" w:hAnsi="楷体" w:eastAsia="楷体" w:cs="楷体"/>
                <w:szCs w:val="21"/>
              </w:rPr>
              <w:t>数学日志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r>
              <w:rPr>
                <w:rFonts w:hint="eastAsia" w:ascii="楷体" w:hAnsi="楷体" w:eastAsia="楷体" w:cs="楷体"/>
                <w:szCs w:val="21"/>
              </w:rPr>
              <w:t>4.知识整理</w:t>
            </w:r>
          </w:p>
        </w:tc>
        <w:tc>
          <w:tcPr>
            <w:tcW w:w="7015" w:type="dxa"/>
          </w:tcPr>
          <w:p>
            <w:pPr>
              <w:spacing w:line="360" w:lineRule="auto"/>
              <w:rPr>
                <w:rFonts w:ascii="楷体" w:hAnsi="楷体" w:eastAsia="楷体" w:cs="楷体"/>
                <w:szCs w:val="21"/>
              </w:rPr>
            </w:pPr>
            <w:r>
              <w:rPr>
                <w:rFonts w:hint="eastAsia" w:ascii="楷体" w:hAnsi="楷体" w:eastAsia="楷体" w:cs="楷体"/>
                <w:szCs w:val="21"/>
              </w:rPr>
              <w:t>请用自己喜欢的方式整理本单元所学知识，最好知识详细，一目了然，整洁美观。</w:t>
            </w:r>
          </w:p>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 w:val="24"/>
              </w:rPr>
              <mc:AlternateContent>
                <mc:Choice Requires="wps">
                  <w:drawing>
                    <wp:anchor distT="0" distB="0" distL="114300" distR="114300" simplePos="0" relativeHeight="251864064" behindDoc="0" locked="0" layoutInCell="1" allowOverlap="1">
                      <wp:simplePos x="0" y="0"/>
                      <wp:positionH relativeFrom="column">
                        <wp:posOffset>1985010</wp:posOffset>
                      </wp:positionH>
                      <wp:positionV relativeFrom="paragraph">
                        <wp:posOffset>817245</wp:posOffset>
                      </wp:positionV>
                      <wp:extent cx="365760" cy="278130"/>
                      <wp:effectExtent l="0" t="0" r="0" b="0"/>
                      <wp:wrapNone/>
                      <wp:docPr id="397" name="文本框 397"/>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6.3pt;margin-top:64.35pt;height:21.9pt;width:28.8pt;z-index:251864064;mso-width-relative:page;mso-height-relative:page;" filled="f" stroked="f" coordsize="21600,21600" o:gfxdata="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F7Dt0nbAAAACwEAAA8AAAAAAAAAAQAgAAAAIgAA&#10;AGRycy9kb3ducmV2LnhtbFBLAQIUABQAAAAIAIdO4kCvokkBPgIAAGkEAAAOAAAAAAAAAAEAIAAA&#10;ACoBAABkcnMvZTJvRG9jLnhtbFBLBQYAAAAABgAGAFkBAADaBQAAAAA=&#10;">
                      <v:fill on="f" focussize="0,0"/>
                      <v:stroke on="f" weight="0.5pt"/>
                      <v:imagedata o:title=""/>
                      <o:lock v:ext="edit" aspectratio="f"/>
                      <v:textbox>
                        <w:txbxContent>
                          <w:p>
                            <w:pPr>
                              <w:rPr>
                                <w:sz w:val="24"/>
                              </w:rPr>
                            </w:pPr>
                            <w:r>
                              <w:rPr>
                                <w:rFonts w:hint="eastAsia"/>
                                <w:sz w:val="24"/>
                              </w:rPr>
                              <w:t>35</w:t>
                            </w:r>
                          </w:p>
                        </w:txbxContent>
                      </v:textbox>
                    </v:shape>
                  </w:pict>
                </mc:Fallback>
              </mc:AlternateContent>
            </w:r>
          </w:p>
        </w:tc>
        <w:tc>
          <w:tcPr>
            <w:tcW w:w="1342" w:type="dxa"/>
          </w:tcPr>
          <w:p>
            <w:pPr>
              <w:spacing w:line="360" w:lineRule="auto"/>
              <w:ind w:firstLine="210" w:firstLineChars="100"/>
              <w:rPr>
                <w:rFonts w:ascii="楷体" w:hAnsi="楷体" w:eastAsia="楷体" w:cs="楷体"/>
                <w:szCs w:val="21"/>
              </w:rPr>
            </w:pPr>
            <w:r>
              <w:rPr>
                <w:rFonts w:hint="eastAsia" w:ascii="楷体" w:hAnsi="楷体" w:eastAsia="楷体" w:cs="楷体"/>
                <w:szCs w:val="21"/>
              </w:rPr>
              <w:t>思维导图</w:t>
            </w:r>
          </w:p>
          <w:p>
            <w:pPr>
              <w:spacing w:line="360" w:lineRule="auto"/>
              <w:ind w:firstLine="210" w:firstLineChars="100"/>
              <w:rPr>
                <w:rFonts w:ascii="楷体" w:hAnsi="楷体" w:eastAsia="楷体" w:cs="楷体"/>
                <w:szCs w:val="21"/>
              </w:rPr>
            </w:pPr>
            <w:r>
              <w:rPr>
                <w:rFonts w:hint="eastAsia" w:ascii="楷体" w:hAnsi="楷体" w:eastAsia="楷体" w:cs="楷体"/>
                <w:szCs w:val="21"/>
              </w:rPr>
              <w:t>数学小报</w:t>
            </w:r>
          </w:p>
          <w:p>
            <w:pPr>
              <w:spacing w:line="360" w:lineRule="auto"/>
              <w:ind w:firstLine="210" w:firstLineChars="100"/>
              <w:rPr>
                <w:rFonts w:ascii="楷体" w:hAnsi="楷体" w:eastAsia="楷体" w:cs="楷体"/>
                <w:szCs w:val="21"/>
              </w:rPr>
            </w:pPr>
            <w:r>
              <w:rPr>
                <w:rFonts w:hint="eastAsia" w:ascii="楷体" w:hAnsi="楷体" w:eastAsia="楷体" w:cs="楷体"/>
                <w:szCs w:val="21"/>
              </w:rPr>
              <w:t>学习日志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shd w:val="clear" w:color="auto" w:fill="A9D32B"/>
          </w:tcPr>
          <w:p>
            <w:pPr>
              <w:spacing w:line="360" w:lineRule="auto"/>
              <w:rPr>
                <w:rFonts w:ascii="楷体" w:hAnsi="楷体" w:eastAsia="楷体" w:cs="楷体"/>
                <w:b/>
                <w:bCs/>
                <w:sz w:val="24"/>
              </w:rPr>
            </w:pPr>
            <w:r>
              <w:rPr>
                <w:rFonts w:hint="eastAsia" w:ascii="楷体" w:hAnsi="楷体" w:eastAsia="楷体" w:cs="楷体"/>
                <w:b/>
                <w:bCs/>
                <w:sz w:val="24"/>
              </w:rPr>
              <w:t>C套餐</w:t>
            </w:r>
          </w:p>
        </w:tc>
        <w:tc>
          <w:tcPr>
            <w:tcW w:w="8357" w:type="dxa"/>
            <w:gridSpan w:val="2"/>
            <w:shd w:val="clear" w:color="auto" w:fill="A9D32B"/>
          </w:tcPr>
          <w:p>
            <w:pPr>
              <w:spacing w:line="360" w:lineRule="auto"/>
              <w:rPr>
                <w:rFonts w:ascii="楷体" w:hAnsi="楷体" w:eastAsia="楷体" w:cs="楷体"/>
                <w:b/>
                <w:bCs/>
                <w:sz w:val="24"/>
              </w:rPr>
            </w:pPr>
            <w:r>
              <w:rPr>
                <w:rFonts w:hint="eastAsia" w:ascii="楷体" w:hAnsi="楷体" w:eastAsia="楷体" w:cs="楷体"/>
                <w:b/>
                <w:bCs/>
                <w:sz w:val="24"/>
              </w:rPr>
              <w:t>寒假期间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rPr>
                <w:rFonts w:ascii="楷体" w:hAnsi="楷体" w:eastAsia="楷体" w:cs="楷体"/>
                <w:szCs w:val="21"/>
              </w:rPr>
            </w:pPr>
          </w:p>
          <w:p>
            <w:pPr>
              <w:spacing w:line="360" w:lineRule="auto"/>
              <w:ind w:firstLine="210" w:firstLineChars="100"/>
              <w:rPr>
                <w:rFonts w:ascii="楷体" w:hAnsi="楷体" w:eastAsia="楷体" w:cs="楷体"/>
                <w:szCs w:val="21"/>
              </w:rPr>
            </w:pPr>
            <w:r>
              <w:rPr>
                <w:rFonts w:hint="eastAsia" w:ascii="楷体" w:hAnsi="楷体" w:eastAsia="楷体" w:cs="楷体"/>
                <w:szCs w:val="21"/>
              </w:rPr>
              <w:t>微项目研究</w:t>
            </w:r>
          </w:p>
          <w:p>
            <w:pPr>
              <w:spacing w:line="360" w:lineRule="auto"/>
              <w:rPr>
                <w:rFonts w:ascii="楷体" w:hAnsi="楷体" w:eastAsia="楷体" w:cs="楷体"/>
                <w:szCs w:val="21"/>
              </w:rPr>
            </w:pPr>
            <w:r>
              <w:rPr>
                <w:rFonts w:hint="eastAsia" w:ascii="楷体" w:hAnsi="楷体" w:eastAsia="楷体" w:cs="楷体"/>
                <w:szCs w:val="21"/>
              </w:rPr>
              <w:t>“年货采购咨询师”</w:t>
            </w:r>
          </w:p>
          <w:p>
            <w:pPr>
              <w:spacing w:line="360" w:lineRule="auto"/>
              <w:rPr>
                <w:rFonts w:ascii="楷体" w:hAnsi="楷体" w:eastAsia="楷体" w:cs="楷体"/>
                <w:szCs w:val="21"/>
              </w:rPr>
            </w:pPr>
          </w:p>
        </w:tc>
        <w:tc>
          <w:tcPr>
            <w:tcW w:w="7015" w:type="dxa"/>
          </w:tcPr>
          <w:p>
            <w:pPr>
              <w:spacing w:line="360" w:lineRule="auto"/>
              <w:rPr>
                <w:rFonts w:ascii="楷体" w:hAnsi="楷体" w:eastAsia="楷体" w:cs="楷体"/>
                <w:szCs w:val="21"/>
              </w:rPr>
            </w:pPr>
          </w:p>
          <w:p>
            <w:pPr>
              <w:spacing w:line="360" w:lineRule="auto"/>
              <w:ind w:firstLine="420" w:firstLineChars="200"/>
              <w:rPr>
                <w:rFonts w:ascii="楷体" w:hAnsi="楷体" w:eastAsia="楷体" w:cs="楷体"/>
                <w:szCs w:val="21"/>
              </w:rPr>
            </w:pPr>
            <w:r>
              <w:rPr>
                <w:rFonts w:hint="eastAsia" w:ascii="楷体" w:hAnsi="楷体" w:eastAsia="楷体" w:cs="楷体"/>
                <w:szCs w:val="21"/>
              </w:rPr>
              <w:t>放寒假，也就意味着春节即将来临了。在“乱花渐欲迷人眼”的年货采购中，请你今年参与“家庭年货采购活动”，用百分数的知识帮助父母轻松地“货比三家”，识别各种店铺和商场促销背后的秘密，为父母采购年货提供最专业清晰的数据参考。</w:t>
            </w:r>
          </w:p>
          <w:p>
            <w:pPr>
              <w:spacing w:line="360" w:lineRule="auto"/>
              <w:ind w:firstLine="420" w:firstLineChars="200"/>
              <w:rPr>
                <w:rFonts w:ascii="楷体" w:hAnsi="楷体" w:eastAsia="楷体" w:cs="楷体"/>
                <w:szCs w:val="21"/>
              </w:rPr>
            </w:pPr>
            <w:r>
              <w:rPr>
                <w:rFonts w:hint="eastAsia" w:ascii="楷体" w:hAnsi="楷体" w:eastAsia="楷体" w:cs="楷体"/>
                <w:szCs w:val="21"/>
              </w:rPr>
              <w:t>建议：通过家庭会议，列出购物清单，选择两到三种商品（最好是同一种商品在不同地方选购）的促销方案进行调查整理（也可以全部），试着用表格整理促销方案，罗列促销力度（相当于原价的百分之几），方便父母查看做决定。</w:t>
            </w:r>
          </w:p>
          <w:tbl>
            <w:tblPr>
              <w:tblStyle w:val="6"/>
              <w:tblpPr w:leftFromText="180" w:rightFromText="180" w:vertAnchor="text" w:horzAnchor="page" w:tblpX="216" w:tblpY="87"/>
              <w:tblOverlap w:val="never"/>
              <w:tblW w:w="56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2"/>
              <w:gridCol w:w="1160"/>
              <w:gridCol w:w="1333"/>
              <w:gridCol w:w="1000"/>
              <w:gridCol w:w="9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2" w:type="dxa"/>
                </w:tcPr>
                <w:p>
                  <w:pPr>
                    <w:spacing w:line="360" w:lineRule="auto"/>
                    <w:rPr>
                      <w:rFonts w:ascii="楷体" w:hAnsi="楷体" w:eastAsia="楷体" w:cs="楷体"/>
                      <w:sz w:val="18"/>
                      <w:szCs w:val="18"/>
                    </w:rPr>
                  </w:pPr>
                  <w:r>
                    <w:rPr>
                      <w:rFonts w:hint="eastAsia" w:ascii="楷体" w:hAnsi="楷体" w:eastAsia="楷体" w:cs="楷体"/>
                      <w:sz w:val="18"/>
                      <w:szCs w:val="18"/>
                    </w:rPr>
                    <w:t>商品名称</w:t>
                  </w:r>
                </w:p>
              </w:tc>
              <w:tc>
                <w:tcPr>
                  <w:tcW w:w="1160" w:type="dxa"/>
                </w:tcPr>
                <w:p>
                  <w:pPr>
                    <w:spacing w:line="360" w:lineRule="auto"/>
                    <w:rPr>
                      <w:rFonts w:ascii="楷体" w:hAnsi="楷体" w:eastAsia="楷体" w:cs="楷体"/>
                      <w:sz w:val="18"/>
                      <w:szCs w:val="18"/>
                    </w:rPr>
                  </w:pPr>
                  <w:r>
                    <w:rPr>
                      <w:rFonts w:hint="eastAsia" w:ascii="楷体" w:hAnsi="楷体" w:eastAsia="楷体" w:cs="楷体"/>
                      <w:sz w:val="18"/>
                      <w:szCs w:val="18"/>
                    </w:rPr>
                    <w:t>促销方案一</w:t>
                  </w:r>
                </w:p>
              </w:tc>
              <w:tc>
                <w:tcPr>
                  <w:tcW w:w="1333" w:type="dxa"/>
                </w:tcPr>
                <w:p>
                  <w:pPr>
                    <w:spacing w:line="360" w:lineRule="auto"/>
                    <w:rPr>
                      <w:rFonts w:ascii="楷体" w:hAnsi="楷体" w:eastAsia="楷体" w:cs="楷体"/>
                      <w:sz w:val="18"/>
                      <w:szCs w:val="18"/>
                    </w:rPr>
                  </w:pPr>
                  <w:r>
                    <w:rPr>
                      <w:rFonts w:hint="eastAsia" w:ascii="楷体" w:hAnsi="楷体" w:eastAsia="楷体" w:cs="楷体"/>
                      <w:sz w:val="18"/>
                      <w:szCs w:val="18"/>
                    </w:rPr>
                    <w:t>促销方案二</w:t>
                  </w:r>
                </w:p>
              </w:tc>
              <w:tc>
                <w:tcPr>
                  <w:tcW w:w="1000" w:type="dxa"/>
                </w:tcPr>
                <w:p>
                  <w:pPr>
                    <w:spacing w:line="360" w:lineRule="auto"/>
                    <w:rPr>
                      <w:rFonts w:ascii="楷体" w:hAnsi="楷体" w:eastAsia="楷体" w:cs="楷体"/>
                      <w:sz w:val="18"/>
                      <w:szCs w:val="18"/>
                    </w:rPr>
                  </w:pPr>
                  <w:r>
                    <w:rPr>
                      <w:rFonts w:hint="eastAsia" w:ascii="楷体" w:hAnsi="楷体" w:eastAsia="楷体" w:cs="楷体"/>
                      <w:sz w:val="18"/>
                      <w:szCs w:val="18"/>
                    </w:rPr>
                    <w:t>促销力度</w:t>
                  </w:r>
                </w:p>
              </w:tc>
              <w:tc>
                <w:tcPr>
                  <w:tcW w:w="999" w:type="dxa"/>
                </w:tcPr>
                <w:p>
                  <w:pPr>
                    <w:spacing w:line="360" w:lineRule="auto"/>
                    <w:rPr>
                      <w:rFonts w:ascii="楷体" w:hAnsi="楷体" w:eastAsia="楷体" w:cs="楷体"/>
                      <w:sz w:val="18"/>
                      <w:szCs w:val="18"/>
                    </w:rPr>
                  </w:pPr>
                  <w:r>
                    <w:rPr>
                      <w:rFonts w:hint="eastAsia" w:ascii="楷体" w:hAnsi="楷体" w:eastAsia="楷体" w:cs="楷体"/>
                      <w:sz w:val="18"/>
                      <w:szCs w:val="18"/>
                    </w:rPr>
                    <w:t>选择建议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2" w:type="dxa"/>
                </w:tcPr>
                <w:p>
                  <w:pPr>
                    <w:spacing w:line="360" w:lineRule="auto"/>
                    <w:rPr>
                      <w:rFonts w:ascii="楷体" w:hAnsi="楷体" w:eastAsia="楷体" w:cs="楷体"/>
                      <w:szCs w:val="21"/>
                    </w:rPr>
                  </w:pPr>
                </w:p>
              </w:tc>
              <w:tc>
                <w:tcPr>
                  <w:tcW w:w="1160" w:type="dxa"/>
                </w:tcPr>
                <w:p>
                  <w:pPr>
                    <w:spacing w:line="360" w:lineRule="auto"/>
                    <w:rPr>
                      <w:rFonts w:ascii="楷体" w:hAnsi="楷体" w:eastAsia="楷体" w:cs="楷体"/>
                      <w:szCs w:val="21"/>
                    </w:rPr>
                  </w:pPr>
                </w:p>
              </w:tc>
              <w:tc>
                <w:tcPr>
                  <w:tcW w:w="1333" w:type="dxa"/>
                </w:tcPr>
                <w:p>
                  <w:pPr>
                    <w:spacing w:line="360" w:lineRule="auto"/>
                    <w:rPr>
                      <w:rFonts w:ascii="楷体" w:hAnsi="楷体" w:eastAsia="楷体" w:cs="楷体"/>
                      <w:szCs w:val="21"/>
                    </w:rPr>
                  </w:pPr>
                </w:p>
              </w:tc>
              <w:tc>
                <w:tcPr>
                  <w:tcW w:w="1000" w:type="dxa"/>
                </w:tcPr>
                <w:p>
                  <w:pPr>
                    <w:spacing w:line="360" w:lineRule="auto"/>
                    <w:rPr>
                      <w:rFonts w:ascii="楷体" w:hAnsi="楷体" w:eastAsia="楷体" w:cs="楷体"/>
                      <w:szCs w:val="21"/>
                    </w:rPr>
                  </w:pPr>
                </w:p>
              </w:tc>
              <w:tc>
                <w:tcPr>
                  <w:tcW w:w="999" w:type="dxa"/>
                </w:tcPr>
                <w:p>
                  <w:pPr>
                    <w:spacing w:line="360" w:lineRule="auto"/>
                    <w:rPr>
                      <w:rFonts w:ascii="楷体" w:hAnsi="楷体" w:eastAsia="楷体" w:cs="楷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2" w:type="dxa"/>
                </w:tcPr>
                <w:p>
                  <w:pPr>
                    <w:spacing w:line="360" w:lineRule="auto"/>
                    <w:rPr>
                      <w:rFonts w:ascii="楷体" w:hAnsi="楷体" w:eastAsia="楷体" w:cs="楷体"/>
                      <w:szCs w:val="21"/>
                    </w:rPr>
                  </w:pPr>
                </w:p>
              </w:tc>
              <w:tc>
                <w:tcPr>
                  <w:tcW w:w="1160" w:type="dxa"/>
                </w:tcPr>
                <w:p>
                  <w:pPr>
                    <w:spacing w:line="360" w:lineRule="auto"/>
                    <w:rPr>
                      <w:rFonts w:ascii="楷体" w:hAnsi="楷体" w:eastAsia="楷体" w:cs="楷体"/>
                      <w:szCs w:val="21"/>
                    </w:rPr>
                  </w:pPr>
                </w:p>
              </w:tc>
              <w:tc>
                <w:tcPr>
                  <w:tcW w:w="1333" w:type="dxa"/>
                </w:tcPr>
                <w:p>
                  <w:pPr>
                    <w:spacing w:line="360" w:lineRule="auto"/>
                    <w:rPr>
                      <w:rFonts w:ascii="楷体" w:hAnsi="楷体" w:eastAsia="楷体" w:cs="楷体"/>
                      <w:szCs w:val="21"/>
                    </w:rPr>
                  </w:pPr>
                </w:p>
              </w:tc>
              <w:tc>
                <w:tcPr>
                  <w:tcW w:w="1000" w:type="dxa"/>
                </w:tcPr>
                <w:p>
                  <w:pPr>
                    <w:spacing w:line="360" w:lineRule="auto"/>
                    <w:rPr>
                      <w:rFonts w:ascii="楷体" w:hAnsi="楷体" w:eastAsia="楷体" w:cs="楷体"/>
                      <w:szCs w:val="21"/>
                    </w:rPr>
                  </w:pPr>
                </w:p>
              </w:tc>
              <w:tc>
                <w:tcPr>
                  <w:tcW w:w="999" w:type="dxa"/>
                </w:tcPr>
                <w:p>
                  <w:pPr>
                    <w:spacing w:line="360" w:lineRule="auto"/>
                    <w:rPr>
                      <w:rFonts w:ascii="楷体" w:hAnsi="楷体" w:eastAsia="楷体" w:cs="楷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2" w:type="dxa"/>
                </w:tcPr>
                <w:p>
                  <w:pPr>
                    <w:spacing w:line="360" w:lineRule="auto"/>
                    <w:rPr>
                      <w:rFonts w:ascii="楷体" w:hAnsi="楷体" w:eastAsia="楷体" w:cs="楷体"/>
                      <w:szCs w:val="21"/>
                    </w:rPr>
                  </w:pPr>
                </w:p>
              </w:tc>
              <w:tc>
                <w:tcPr>
                  <w:tcW w:w="1160" w:type="dxa"/>
                </w:tcPr>
                <w:p>
                  <w:pPr>
                    <w:spacing w:line="360" w:lineRule="auto"/>
                    <w:rPr>
                      <w:rFonts w:ascii="楷体" w:hAnsi="楷体" w:eastAsia="楷体" w:cs="楷体"/>
                      <w:szCs w:val="21"/>
                    </w:rPr>
                  </w:pPr>
                </w:p>
              </w:tc>
              <w:tc>
                <w:tcPr>
                  <w:tcW w:w="1333" w:type="dxa"/>
                </w:tcPr>
                <w:p>
                  <w:pPr>
                    <w:spacing w:line="360" w:lineRule="auto"/>
                    <w:rPr>
                      <w:rFonts w:ascii="楷体" w:hAnsi="楷体" w:eastAsia="楷体" w:cs="楷体"/>
                      <w:szCs w:val="21"/>
                    </w:rPr>
                  </w:pPr>
                </w:p>
              </w:tc>
              <w:tc>
                <w:tcPr>
                  <w:tcW w:w="1000" w:type="dxa"/>
                </w:tcPr>
                <w:p>
                  <w:pPr>
                    <w:spacing w:line="360" w:lineRule="auto"/>
                    <w:rPr>
                      <w:rFonts w:ascii="楷体" w:hAnsi="楷体" w:eastAsia="楷体" w:cs="楷体"/>
                      <w:szCs w:val="21"/>
                    </w:rPr>
                  </w:pPr>
                </w:p>
              </w:tc>
              <w:tc>
                <w:tcPr>
                  <w:tcW w:w="999" w:type="dxa"/>
                </w:tcPr>
                <w:p>
                  <w:pPr>
                    <w:spacing w:line="360" w:lineRule="auto"/>
                    <w:rPr>
                      <w:rFonts w:ascii="楷体" w:hAnsi="楷体" w:eastAsia="楷体" w:cs="楷体"/>
                      <w:szCs w:val="21"/>
                    </w:rPr>
                  </w:pPr>
                </w:p>
              </w:tc>
            </w:tr>
          </w:tbl>
          <w:p>
            <w:pPr>
              <w:spacing w:line="360" w:lineRule="auto"/>
              <w:ind w:firstLine="420" w:firstLineChars="200"/>
              <w:rPr>
                <w:rFonts w:ascii="楷体" w:hAnsi="楷体" w:eastAsia="楷体" w:cs="楷体"/>
                <w:szCs w:val="21"/>
              </w:rPr>
            </w:pPr>
          </w:p>
          <w:p>
            <w:pPr>
              <w:spacing w:line="360" w:lineRule="auto"/>
              <w:ind w:firstLine="420" w:firstLineChars="200"/>
              <w:rPr>
                <w:rFonts w:ascii="楷体" w:hAnsi="楷体" w:eastAsia="楷体" w:cs="楷体"/>
                <w:szCs w:val="21"/>
              </w:rPr>
            </w:pPr>
          </w:p>
          <w:p>
            <w:pPr>
              <w:spacing w:line="360" w:lineRule="auto"/>
              <w:rPr>
                <w:rFonts w:ascii="楷体" w:hAnsi="楷体" w:eastAsia="楷体" w:cs="楷体"/>
                <w:szCs w:val="21"/>
              </w:rPr>
            </w:pPr>
          </w:p>
        </w:tc>
        <w:tc>
          <w:tcPr>
            <w:tcW w:w="1342" w:type="dxa"/>
          </w:tcPr>
          <w:p>
            <w:pPr>
              <w:spacing w:line="360" w:lineRule="auto"/>
              <w:rPr>
                <w:rFonts w:ascii="楷体" w:hAnsi="楷体" w:eastAsia="楷体" w:cs="楷体"/>
                <w:szCs w:val="21"/>
              </w:rPr>
            </w:pPr>
          </w:p>
          <w:p>
            <w:pPr>
              <w:spacing w:line="360" w:lineRule="auto"/>
              <w:rPr>
                <w:rFonts w:ascii="楷体" w:hAnsi="楷体" w:eastAsia="楷体" w:cs="楷体"/>
                <w:szCs w:val="21"/>
              </w:rPr>
            </w:pPr>
            <w:r>
              <w:rPr>
                <w:rFonts w:hint="eastAsia" w:ascii="楷体" w:hAnsi="楷体" w:eastAsia="楷体" w:cs="楷体"/>
                <w:szCs w:val="21"/>
              </w:rPr>
              <w:t>这一寒假实践作业可以在研究报告或购物主题绘本、日志等形式呈现过程和结果。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6" w:type="dxa"/>
          </w:tcPr>
          <w:p>
            <w:pPr>
              <w:spacing w:line="360" w:lineRule="auto"/>
              <w:rPr>
                <w:rFonts w:ascii="楷体" w:hAnsi="楷体" w:eastAsia="楷体" w:cs="楷体"/>
                <w:szCs w:val="21"/>
              </w:rPr>
            </w:pPr>
            <w:r>
              <w:rPr>
                <w:rFonts w:hint="eastAsia" w:ascii="楷体" w:hAnsi="楷体" w:eastAsia="楷体" w:cs="楷体"/>
                <w:szCs w:val="21"/>
              </w:rPr>
              <w:t>自主选择自己感兴趣的“百分数”微项目研究</w:t>
            </w:r>
          </w:p>
        </w:tc>
        <w:tc>
          <w:tcPr>
            <w:tcW w:w="7015" w:type="dxa"/>
          </w:tcPr>
          <w:p>
            <w:pPr>
              <w:spacing w:line="360" w:lineRule="auto"/>
              <w:rPr>
                <w:rFonts w:ascii="楷体" w:hAnsi="楷体" w:eastAsia="楷体" w:cs="楷体"/>
                <w:szCs w:val="21"/>
              </w:rPr>
            </w:pPr>
            <w:r>
              <w:rPr>
                <w:rFonts w:hint="eastAsia" w:ascii="楷体" w:hAnsi="楷体" w:eastAsia="楷体" w:cs="楷体"/>
                <w:szCs w:val="21"/>
              </w:rPr>
              <w:t>1.确定主题</w:t>
            </w:r>
          </w:p>
          <w:p>
            <w:pPr>
              <w:spacing w:line="360" w:lineRule="auto"/>
              <w:rPr>
                <w:rFonts w:ascii="楷体" w:hAnsi="楷体" w:eastAsia="楷体" w:cs="楷体"/>
                <w:szCs w:val="21"/>
              </w:rPr>
            </w:pPr>
            <w:r>
              <w:rPr>
                <w:rFonts w:hint="eastAsia" w:ascii="楷体" w:hAnsi="楷体" w:eastAsia="楷体" w:cs="楷体"/>
                <w:szCs w:val="21"/>
              </w:rPr>
              <w:t>2.细化步骤</w:t>
            </w:r>
          </w:p>
          <w:p>
            <w:pPr>
              <w:spacing w:line="360" w:lineRule="auto"/>
              <w:rPr>
                <w:rFonts w:ascii="楷体" w:hAnsi="楷体" w:eastAsia="楷体" w:cs="楷体"/>
                <w:szCs w:val="21"/>
              </w:rPr>
            </w:pPr>
            <w:r>
              <w:rPr>
                <w:rFonts w:hint="eastAsia" w:ascii="楷体" w:hAnsi="楷体" w:eastAsia="楷体" w:cs="楷体"/>
                <w:szCs w:val="21"/>
              </w:rPr>
              <w:t>3.整理分析</w:t>
            </w:r>
          </w:p>
          <w:p>
            <w:pPr>
              <w:spacing w:line="360" w:lineRule="auto"/>
              <w:rPr>
                <w:rFonts w:ascii="楷体" w:hAnsi="楷体" w:eastAsia="楷体" w:cs="楷体"/>
                <w:szCs w:val="21"/>
              </w:rPr>
            </w:pPr>
            <w:r>
              <w:rPr>
                <w:rFonts w:hint="eastAsia" w:ascii="楷体" w:hAnsi="楷体" w:eastAsia="楷体" w:cs="楷体"/>
                <w:szCs w:val="21"/>
              </w:rPr>
              <w:t>4.精化成果</w:t>
            </w:r>
          </w:p>
        </w:tc>
        <w:tc>
          <w:tcPr>
            <w:tcW w:w="1342" w:type="dxa"/>
          </w:tcPr>
          <w:p>
            <w:pPr>
              <w:spacing w:line="360" w:lineRule="auto"/>
              <w:rPr>
                <w:rFonts w:ascii="楷体" w:hAnsi="楷体" w:eastAsia="楷体" w:cs="楷体"/>
                <w:szCs w:val="21"/>
              </w:rPr>
            </w:pPr>
            <w:r>
              <w:rPr>
                <w:rFonts w:hint="eastAsia" w:ascii="楷体" w:hAnsi="楷体" w:eastAsia="楷体" w:cs="楷体"/>
                <w:szCs w:val="21"/>
              </w:rPr>
              <w:t>自主选择成果形式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93" w:type="dxa"/>
            <w:gridSpan w:val="3"/>
          </w:tcPr>
          <w:p>
            <w:pPr>
              <w:spacing w:line="360" w:lineRule="auto"/>
              <w:rPr>
                <w:rFonts w:ascii="楷体" w:hAnsi="楷体" w:eastAsia="楷体" w:cs="楷体"/>
                <w:szCs w:val="21"/>
              </w:rPr>
            </w:pPr>
          </w:p>
          <w:p>
            <w:pPr>
              <w:spacing w:line="360" w:lineRule="auto"/>
              <w:ind w:firstLine="482" w:firstLineChars="200"/>
              <w:rPr>
                <w:rFonts w:ascii="楷体" w:hAnsi="楷体" w:eastAsia="楷体" w:cs="楷体"/>
                <w:b/>
                <w:bCs/>
                <w:sz w:val="24"/>
              </w:rPr>
            </w:pPr>
            <w:r>
              <w:rPr>
                <w:rFonts w:hint="eastAsia" w:ascii="楷体" w:hAnsi="楷体" w:eastAsia="楷体" w:cs="楷体"/>
                <w:b/>
                <w:bCs/>
                <w:sz w:val="24"/>
              </w:rPr>
              <w:t>作业规则：</w:t>
            </w:r>
          </w:p>
          <w:p>
            <w:pPr>
              <w:numPr>
                <w:ilvl w:val="0"/>
                <w:numId w:val="13"/>
              </w:numPr>
              <w:spacing w:line="360" w:lineRule="auto"/>
              <w:rPr>
                <w:rFonts w:ascii="楷体" w:hAnsi="楷体" w:eastAsia="楷体" w:cs="楷体"/>
                <w:sz w:val="24"/>
              </w:rPr>
            </w:pPr>
            <w:r>
              <w:rPr>
                <w:rFonts w:hint="eastAsia" w:ascii="楷体" w:hAnsi="楷体" w:eastAsia="楷体" w:cs="楷体"/>
                <w:sz w:val="24"/>
              </w:rPr>
              <w:t>请同学们根据自己的能力和喜好，从每种套餐中选择1-2种作业，生成自己的个性长周期作业单。</w:t>
            </w:r>
          </w:p>
          <w:p>
            <w:pPr>
              <w:numPr>
                <w:ilvl w:val="0"/>
                <w:numId w:val="13"/>
              </w:numPr>
              <w:spacing w:line="360" w:lineRule="auto"/>
              <w:rPr>
                <w:rFonts w:ascii="楷体" w:hAnsi="楷体" w:eastAsia="楷体" w:cs="楷体"/>
                <w:sz w:val="24"/>
              </w:rPr>
            </w:pPr>
            <w:r>
              <w:rPr>
                <w:rFonts w:hint="eastAsia" w:ascii="楷体" w:hAnsi="楷体" w:eastAsia="楷体" w:cs="楷体"/>
                <w:sz w:val="24"/>
              </w:rPr>
              <w:t>认真对待，勇敢尝试，静心思考，细心整理，遇到困难可以选择查阅或咨询的方法寻求合理解决途径。</w:t>
            </w:r>
          </w:p>
          <w:p>
            <w:pPr>
              <w:numPr>
                <w:ilvl w:val="0"/>
                <w:numId w:val="13"/>
              </w:numPr>
              <w:spacing w:line="360" w:lineRule="auto"/>
              <w:rPr>
                <w:rFonts w:ascii="楷体" w:hAnsi="楷体" w:eastAsia="楷体" w:cs="楷体"/>
                <w:szCs w:val="21"/>
              </w:rPr>
            </w:pPr>
            <w:r>
              <w:rPr>
                <w:rFonts w:hint="eastAsia" w:ascii="楷体" w:hAnsi="楷体" w:eastAsia="楷体" w:cs="楷体"/>
                <w:sz w:val="24"/>
              </w:rPr>
              <w:t>A套餐作业截止时间为单元结束后，B套餐作业截止时间是到寒假开始，C套餐作业是寒假结束。其中A、B作业作为实践类作业成果归于期末测评，C作业开学后评选“项目研究之星”，最后根据个性作业清单和成果评选“长周期作业达人”。</w:t>
            </w:r>
          </w:p>
          <w:p>
            <w:pPr>
              <w:spacing w:line="360" w:lineRule="auto"/>
              <w:rPr>
                <w:rFonts w:ascii="楷体" w:hAnsi="楷体" w:eastAsia="楷体" w:cs="楷体"/>
                <w:szCs w:val="21"/>
              </w:rPr>
            </w:pPr>
          </w:p>
        </w:tc>
      </w:tr>
    </w:tbl>
    <w:p>
      <w:pPr>
        <w:spacing w:line="360" w:lineRule="auto"/>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65088" behindDoc="0" locked="0" layoutInCell="1" allowOverlap="1">
                <wp:simplePos x="0" y="0"/>
                <wp:positionH relativeFrom="column">
                  <wp:posOffset>2534285</wp:posOffset>
                </wp:positionH>
                <wp:positionV relativeFrom="paragraph">
                  <wp:posOffset>9269095</wp:posOffset>
                </wp:positionV>
                <wp:extent cx="365760" cy="278130"/>
                <wp:effectExtent l="0" t="0" r="0" b="0"/>
                <wp:wrapNone/>
                <wp:docPr id="398" name="文本框 398"/>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55pt;margin-top:729.85pt;height:21.9pt;width:28.8pt;z-index:251865088;mso-width-relative:page;mso-height-relative:page;" filled="f" stroked="f" coordsize="21600,21600" o:gfxdata="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Uaa613gAAAA0BAAAPAAAAAAAAAAEAIAAA&#10;ACIAAABkcnMvZG93bnJldi54bWxQSwECFAAUAAAACACHTuJAJfaw6D8CAABpBAAADgAAAAAAAAAB&#10;ACAAAAAtAQAAZHJzL2Uyb0RvYy54bWxQSwUGAAAAAAYABgBZAQAA3gUAAAAA&#10;">
                <v:fill on="f" focussize="0,0"/>
                <v:stroke on="f" weight="0.5pt"/>
                <v:imagedata o:title=""/>
                <o:lock v:ext="edit" aspectratio="f"/>
                <v:textbox>
                  <w:txbxContent>
                    <w:p>
                      <w:pPr>
                        <w:rPr>
                          <w:sz w:val="24"/>
                        </w:rPr>
                      </w:pPr>
                      <w:r>
                        <w:rPr>
                          <w:rFonts w:hint="eastAsia"/>
                          <w:sz w:val="24"/>
                        </w:rPr>
                        <w:t>36</w:t>
                      </w:r>
                    </w:p>
                  </w:txbxContent>
                </v:textbox>
              </v:shape>
            </w:pict>
          </mc:Fallback>
        </mc:AlternateContent>
      </w:r>
      <w:r>
        <w:rPr>
          <w:rFonts w:hint="eastAsia" w:ascii="仿宋" w:hAnsi="仿宋" w:eastAsia="仿宋" w:cs="仿宋"/>
          <w:sz w:val="28"/>
          <w:szCs w:val="36"/>
        </w:rPr>
        <w:drawing>
          <wp:anchor distT="0" distB="0" distL="114300" distR="114300" simplePos="0" relativeHeight="251815936" behindDoc="1" locked="0" layoutInCell="1" allowOverlap="1">
            <wp:simplePos x="0" y="0"/>
            <wp:positionH relativeFrom="column">
              <wp:posOffset>-1146810</wp:posOffset>
            </wp:positionH>
            <wp:positionV relativeFrom="page">
              <wp:posOffset>25400</wp:posOffset>
            </wp:positionV>
            <wp:extent cx="7588250" cy="10734040"/>
            <wp:effectExtent l="0" t="0" r="1270" b="10160"/>
            <wp:wrapNone/>
            <wp:docPr id="535" name="图片 535"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535"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p>
    <w:p>
      <w:pPr>
        <w:spacing w:line="360" w:lineRule="auto"/>
        <w:jc w:val="center"/>
        <w:rPr>
          <w:rFonts w:ascii="宋体" w:hAnsi="宋体" w:eastAsia="宋体" w:cs="宋体"/>
          <w:b/>
          <w:bCs/>
          <w:sz w:val="30"/>
          <w:szCs w:val="30"/>
        </w:rPr>
      </w:pPr>
      <w:r>
        <w:rPr>
          <w:rFonts w:hint="eastAsia" w:ascii="宋体" w:hAnsi="宋体" w:eastAsia="宋体" w:cs="宋体"/>
          <w:b/>
          <w:bCs/>
          <w:sz w:val="30"/>
          <w:szCs w:val="30"/>
        </w:rPr>
        <w:t>参考答案</w:t>
      </w:r>
      <w:r>
        <w:rPr>
          <w:rFonts w:hint="eastAsia" w:ascii="仿宋" w:hAnsi="仿宋" w:eastAsia="仿宋" w:cs="仿宋"/>
          <w:sz w:val="28"/>
          <w:szCs w:val="36"/>
        </w:rPr>
        <w:drawing>
          <wp:anchor distT="0" distB="0" distL="114300" distR="114300" simplePos="0" relativeHeight="251823104" behindDoc="1" locked="0" layoutInCell="1" allowOverlap="1">
            <wp:simplePos x="0" y="0"/>
            <wp:positionH relativeFrom="column">
              <wp:posOffset>-1146810</wp:posOffset>
            </wp:positionH>
            <wp:positionV relativeFrom="page">
              <wp:posOffset>25400</wp:posOffset>
            </wp:positionV>
            <wp:extent cx="7588250" cy="10734040"/>
            <wp:effectExtent l="0" t="0" r="1270" b="10160"/>
            <wp:wrapNone/>
            <wp:docPr id="544" name="图片 544"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544"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p>
    <w:p>
      <w:pPr>
        <w:spacing w:line="360" w:lineRule="auto"/>
        <w:jc w:val="center"/>
        <w:rPr>
          <w:b/>
          <w:bCs/>
          <w:sz w:val="24"/>
        </w:rPr>
      </w:pPr>
    </w:p>
    <w:p>
      <w:pPr>
        <w:numPr>
          <w:ilvl w:val="0"/>
          <w:numId w:val="14"/>
        </w:numPr>
        <w:spacing w:line="360" w:lineRule="auto"/>
        <w:jc w:val="center"/>
        <w:rPr>
          <w:b/>
          <w:bCs/>
          <w:sz w:val="24"/>
        </w:rPr>
      </w:pPr>
      <w:r>
        <w:rPr>
          <w:rFonts w:hint="eastAsia"/>
          <w:b/>
          <w:bCs/>
          <w:sz w:val="24"/>
        </w:rPr>
        <w:t>百分数的意义和读、写法</w:t>
      </w:r>
    </w:p>
    <w:p>
      <w:pPr>
        <w:spacing w:line="360" w:lineRule="auto"/>
        <w:rPr>
          <w:b/>
          <w:bCs/>
        </w:rPr>
      </w:pPr>
      <w:r>
        <w:rPr>
          <w:rFonts w:hint="eastAsia"/>
          <w:b/>
          <w:bCs/>
        </w:rPr>
        <w:t xml:space="preserve">   </w:t>
      </w:r>
    </w:p>
    <w:p>
      <w:pPr>
        <w:spacing w:line="360" w:lineRule="auto"/>
        <w:rPr>
          <w:rFonts w:ascii="楷体" w:hAnsi="楷体" w:eastAsia="楷体" w:cs="楷体"/>
          <w:b/>
          <w:bCs/>
        </w:rPr>
      </w:pPr>
      <w:r>
        <w:rPr>
          <w:rFonts w:hint="eastAsia" w:ascii="楷体" w:hAnsi="楷体" w:eastAsia="楷体" w:cs="楷体"/>
          <w:b/>
          <w:bCs/>
        </w:rPr>
        <w:t>（家长眼中的双减）</w:t>
      </w:r>
    </w:p>
    <w:p>
      <w:pPr>
        <w:numPr>
          <w:ilvl w:val="0"/>
          <w:numId w:val="15"/>
        </w:numPr>
        <w:spacing w:line="360" w:lineRule="auto"/>
        <w:rPr>
          <w:rFonts w:ascii="楷体" w:hAnsi="楷体" w:eastAsia="楷体" w:cs="楷体"/>
        </w:rPr>
      </w:pPr>
      <w:r>
        <w:rPr>
          <w:rFonts w:hint="eastAsia" w:ascii="楷体" w:hAnsi="楷体" w:eastAsia="楷体" w:cs="楷体"/>
        </w:rPr>
        <w:t>略</w:t>
      </w:r>
    </w:p>
    <w:p>
      <w:pPr>
        <w:numPr>
          <w:ilvl w:val="0"/>
          <w:numId w:val="15"/>
        </w:numPr>
        <w:spacing w:line="360" w:lineRule="auto"/>
        <w:rPr>
          <w:rFonts w:ascii="楷体" w:hAnsi="楷体" w:eastAsia="楷体" w:cs="楷体"/>
        </w:rPr>
      </w:pPr>
      <w:r>
        <w:rPr>
          <w:rFonts w:hint="eastAsia" w:ascii="楷体" w:hAnsi="楷体" w:eastAsia="楷体" w:cs="楷体"/>
        </w:rPr>
        <w:t xml:space="preserve">  86%    11%    3%</w:t>
      </w:r>
    </w:p>
    <w:p>
      <w:pPr>
        <w:numPr>
          <w:ilvl w:val="0"/>
          <w:numId w:val="15"/>
        </w:numPr>
        <w:spacing w:line="360" w:lineRule="auto"/>
        <w:rPr>
          <w:rFonts w:ascii="楷体" w:hAnsi="楷体" w:eastAsia="楷体" w:cs="楷体"/>
        </w:rPr>
      </w:pPr>
      <w:r>
        <w:rPr>
          <w:rFonts w:hint="eastAsia" w:ascii="楷体" w:hAnsi="楷体" w:eastAsia="楷体" w:cs="楷体"/>
        </w:rPr>
        <w:t>百分之七十四点四    百分之十五点一</w:t>
      </w:r>
    </w:p>
    <w:p>
      <w:pPr>
        <w:spacing w:line="360" w:lineRule="auto"/>
        <w:rPr>
          <w:rFonts w:ascii="楷体" w:hAnsi="楷体" w:eastAsia="楷体" w:cs="楷体"/>
        </w:rPr>
      </w:pPr>
      <w:r>
        <w:rPr>
          <w:rFonts w:hint="eastAsia" w:ascii="楷体" w:hAnsi="楷体" w:eastAsia="楷体" w:cs="楷体"/>
        </w:rPr>
        <w:t xml:space="preserve">   百分之六点五        百分之四</w:t>
      </w:r>
    </w:p>
    <w:p>
      <w:pPr>
        <w:numPr>
          <w:ilvl w:val="0"/>
          <w:numId w:val="15"/>
        </w:numPr>
        <w:spacing w:line="360" w:lineRule="auto"/>
        <w:rPr>
          <w:rFonts w:ascii="楷体" w:hAnsi="楷体" w:eastAsia="楷体" w:cs="楷体"/>
        </w:rPr>
      </w:pPr>
      <w:r>
        <w:rPr>
          <w:rFonts w:hint="eastAsia" w:ascii="楷体" w:hAnsi="楷体" w:eastAsia="楷体" w:cs="楷体"/>
        </w:rPr>
        <w:t xml:space="preserve"> 82.6:100          5.5:100</w:t>
      </w:r>
    </w:p>
    <w:p>
      <w:pPr>
        <w:spacing w:line="360" w:lineRule="auto"/>
        <w:rPr>
          <w:rFonts w:ascii="楷体" w:hAnsi="楷体" w:eastAsia="楷体" w:cs="楷体"/>
          <w:b/>
          <w:bCs/>
        </w:rPr>
      </w:pPr>
      <w:r>
        <w:rPr>
          <w:rFonts w:hint="eastAsia" w:ascii="楷体" w:hAnsi="楷体" w:eastAsia="楷体" w:cs="楷体"/>
          <w:b/>
          <w:bCs/>
        </w:rPr>
        <w:t>（我的“双减小日记”）</w:t>
      </w:r>
    </w:p>
    <w:p>
      <w:pPr>
        <w:numPr>
          <w:ilvl w:val="0"/>
          <w:numId w:val="16"/>
        </w:numPr>
        <w:spacing w:line="360" w:lineRule="auto"/>
        <w:rPr>
          <w:rFonts w:ascii="楷体" w:hAnsi="楷体" w:eastAsia="楷体" w:cs="楷体"/>
        </w:rPr>
      </w:pPr>
      <w:r>
        <w:rPr>
          <w:rFonts w:hint="eastAsia" w:ascii="楷体" w:hAnsi="楷体" w:eastAsia="楷体" w:cs="楷体"/>
        </w:rPr>
        <w:t xml:space="preserve"> 85%    7%    87%    20%    </w:t>
      </w:r>
    </w:p>
    <w:p>
      <w:pPr>
        <w:numPr>
          <w:ilvl w:val="0"/>
          <w:numId w:val="16"/>
        </w:numPr>
        <w:spacing w:line="360" w:lineRule="auto"/>
        <w:rPr>
          <w:rFonts w:ascii="楷体" w:hAnsi="楷体" w:eastAsia="楷体" w:cs="楷体"/>
        </w:rPr>
      </w:pPr>
      <w:r>
        <w:rPr>
          <w:rFonts w:hint="eastAsia" w:ascii="楷体" w:hAnsi="楷体" w:eastAsia="楷体" w:cs="楷体"/>
        </w:rPr>
        <w:t xml:space="preserve"> 不同意，这两所学校的总人数题中没有说明，故无法比较。</w:t>
      </w:r>
    </w:p>
    <w:p>
      <w:pPr>
        <w:spacing w:line="360" w:lineRule="auto"/>
        <w:ind w:right="-92" w:rightChars="-44"/>
        <w:rPr>
          <w:rFonts w:ascii="宋体" w:hAnsi="宋体" w:eastAsia="宋体" w:cs="宋体"/>
          <w:b/>
          <w:bCs/>
          <w:sz w:val="24"/>
        </w:rPr>
      </w:pPr>
    </w:p>
    <w:p>
      <w:pPr>
        <w:spacing w:line="360" w:lineRule="auto"/>
        <w:ind w:right="-92" w:rightChars="-44" w:firstLine="241" w:firstLineChars="100"/>
        <w:jc w:val="center"/>
        <w:rPr>
          <w:rFonts w:ascii="宋体" w:hAnsi="宋体" w:eastAsia="宋体" w:cs="宋体"/>
          <w:b/>
          <w:bCs/>
          <w:sz w:val="24"/>
        </w:rPr>
      </w:pPr>
    </w:p>
    <w:p>
      <w:pPr>
        <w:spacing w:line="360" w:lineRule="auto"/>
        <w:ind w:right="-92" w:rightChars="-44" w:firstLine="241" w:firstLineChars="100"/>
        <w:jc w:val="center"/>
        <w:rPr>
          <w:rFonts w:ascii="宋体" w:hAnsi="宋体" w:eastAsia="宋体" w:cs="宋体"/>
          <w:b/>
          <w:bCs/>
          <w:sz w:val="24"/>
        </w:rPr>
      </w:pPr>
      <w:r>
        <w:rPr>
          <w:rFonts w:hint="eastAsia" w:ascii="宋体" w:hAnsi="宋体" w:eastAsia="宋体" w:cs="宋体"/>
          <w:b/>
          <w:bCs/>
          <w:sz w:val="24"/>
        </w:rPr>
        <w:t xml:space="preserve">第2课时 </w:t>
      </w:r>
      <w:r>
        <w:rPr>
          <w:rFonts w:ascii="宋体" w:hAnsi="宋体" w:eastAsia="宋体" w:cs="宋体"/>
          <w:b/>
          <w:bCs/>
          <w:sz w:val="24"/>
        </w:rPr>
        <w:t>求一个数是另一个数的百分之几</w:t>
      </w:r>
    </w:p>
    <w:p>
      <w:pPr>
        <w:spacing w:line="360" w:lineRule="auto"/>
        <w:ind w:right="-92" w:rightChars="-44"/>
        <w:rPr>
          <w:rFonts w:ascii="楷体" w:hAnsi="楷体" w:eastAsia="楷体" w:cs="楷体"/>
          <w:szCs w:val="21"/>
        </w:rPr>
      </w:pPr>
    </w:p>
    <w:p>
      <w:pPr>
        <w:spacing w:line="360" w:lineRule="auto"/>
        <w:ind w:right="-92" w:rightChars="-44"/>
        <w:rPr>
          <w:rFonts w:ascii="楷体" w:hAnsi="楷体" w:eastAsia="楷体" w:cs="楷体"/>
          <w:szCs w:val="21"/>
        </w:rPr>
      </w:pPr>
      <w:r>
        <w:rPr>
          <w:rFonts w:hint="eastAsia" w:ascii="楷体" w:hAnsi="楷体" w:eastAsia="楷体" w:cs="楷体"/>
          <w:szCs w:val="21"/>
        </w:rPr>
        <w:t>一、31%   38%   32%   5%</w:t>
      </w:r>
    </w:p>
    <w:p>
      <w:pPr>
        <w:spacing w:line="360" w:lineRule="auto"/>
        <w:ind w:right="-92" w:rightChars="-44"/>
        <w:rPr>
          <w:rFonts w:ascii="楷体" w:hAnsi="楷体" w:eastAsia="楷体" w:cs="楷体"/>
          <w:szCs w:val="21"/>
        </w:rPr>
      </w:pPr>
      <w:r>
        <w:rPr>
          <w:rFonts w:hint="eastAsia" w:ascii="楷体" w:hAnsi="楷体" w:eastAsia="楷体" w:cs="楷体"/>
          <w:szCs w:val="21"/>
        </w:rPr>
        <w:t>二、80%    85.7%     63.6%</w:t>
      </w:r>
    </w:p>
    <w:p>
      <w:pPr>
        <w:spacing w:line="360" w:lineRule="auto"/>
        <w:ind w:right="-92" w:rightChars="-44"/>
        <w:rPr>
          <w:rStyle w:val="8"/>
          <w:rFonts w:ascii="楷体" w:hAnsi="楷体" w:eastAsia="楷体" w:cs="楷体"/>
          <w:b w:val="0"/>
          <w:color w:val="191919"/>
          <w:szCs w:val="21"/>
          <w:shd w:val="clear" w:color="auto" w:fill="FFFFFF"/>
        </w:rPr>
      </w:pPr>
      <w:r>
        <w:rPr>
          <w:rFonts w:hint="eastAsia" w:ascii="楷体" w:hAnsi="楷体" w:eastAsia="楷体" w:cs="楷体"/>
          <w:szCs w:val="21"/>
        </w:rPr>
        <w:t>三、1环：</w:t>
      </w:r>
      <w:r>
        <w:rPr>
          <w:rStyle w:val="8"/>
          <w:rFonts w:hint="eastAsia" w:ascii="楷体" w:hAnsi="楷体" w:eastAsia="楷体" w:cs="楷体"/>
          <w:b w:val="0"/>
          <w:color w:val="191919"/>
          <w:szCs w:val="21"/>
          <w:shd w:val="clear" w:color="auto" w:fill="FFFFFF"/>
        </w:rPr>
        <w:t>76πr</w:t>
      </w:r>
      <w:r>
        <w:rPr>
          <w:rStyle w:val="8"/>
          <w:rFonts w:hint="eastAsia" w:ascii="楷体" w:hAnsi="楷体" w:eastAsia="楷体" w:cs="楷体"/>
          <w:b w:val="0"/>
          <w:color w:val="191919"/>
          <w:szCs w:val="21"/>
          <w:shd w:val="clear" w:color="auto" w:fill="FFFFFF"/>
          <w:vertAlign w:val="superscript"/>
        </w:rPr>
        <w:t>2</w:t>
      </w:r>
      <w:r>
        <w:rPr>
          <w:rStyle w:val="8"/>
          <w:rFonts w:hint="eastAsia" w:ascii="楷体" w:hAnsi="楷体" w:eastAsia="楷体" w:cs="楷体"/>
          <w:b w:val="0"/>
          <w:color w:val="191919"/>
          <w:szCs w:val="21"/>
          <w:shd w:val="clear" w:color="auto" w:fill="FFFFFF"/>
        </w:rPr>
        <w:t>÷ 400πr</w:t>
      </w:r>
      <w:r>
        <w:rPr>
          <w:rStyle w:val="8"/>
          <w:rFonts w:hint="eastAsia" w:ascii="楷体" w:hAnsi="楷体" w:eastAsia="楷体" w:cs="楷体"/>
          <w:b w:val="0"/>
          <w:color w:val="191919"/>
          <w:szCs w:val="21"/>
          <w:shd w:val="clear" w:color="auto" w:fill="FFFFFF"/>
          <w:vertAlign w:val="superscript"/>
        </w:rPr>
        <w:t>2</w:t>
      </w:r>
      <w:r>
        <w:rPr>
          <w:rStyle w:val="8"/>
          <w:rFonts w:hint="eastAsia" w:ascii="楷体" w:hAnsi="楷体" w:eastAsia="楷体" w:cs="楷体"/>
          <w:b w:val="0"/>
          <w:color w:val="191919"/>
          <w:szCs w:val="21"/>
          <w:shd w:val="clear" w:color="auto" w:fill="FFFFFF"/>
        </w:rPr>
        <w:t xml:space="preserve"> ×100% =19%</w:t>
      </w:r>
    </w:p>
    <w:p>
      <w:pPr>
        <w:spacing w:line="360" w:lineRule="auto"/>
        <w:ind w:right="-92" w:rightChars="-44" w:firstLine="480"/>
        <w:rPr>
          <w:rStyle w:val="8"/>
          <w:rFonts w:ascii="楷体" w:hAnsi="楷体" w:eastAsia="楷体" w:cs="楷体"/>
          <w:b w:val="0"/>
          <w:color w:val="191919"/>
          <w:szCs w:val="21"/>
          <w:shd w:val="clear" w:color="auto" w:fill="FFFFFF"/>
        </w:rPr>
      </w:pPr>
      <w:r>
        <w:rPr>
          <w:rStyle w:val="8"/>
          <w:rFonts w:hint="eastAsia" w:ascii="楷体" w:hAnsi="楷体" w:eastAsia="楷体" w:cs="楷体"/>
          <w:b w:val="0"/>
          <w:color w:val="191919"/>
          <w:szCs w:val="21"/>
          <w:shd w:val="clear" w:color="auto" w:fill="FFFFFF"/>
        </w:rPr>
        <w:t>内10环：πr</w:t>
      </w:r>
      <w:r>
        <w:rPr>
          <w:rStyle w:val="8"/>
          <w:rFonts w:hint="eastAsia" w:ascii="楷体" w:hAnsi="楷体" w:eastAsia="楷体" w:cs="楷体"/>
          <w:b w:val="0"/>
          <w:color w:val="191919"/>
          <w:szCs w:val="21"/>
          <w:shd w:val="clear" w:color="auto" w:fill="FFFFFF"/>
          <w:vertAlign w:val="superscript"/>
        </w:rPr>
        <w:t>2</w:t>
      </w:r>
      <w:r>
        <w:rPr>
          <w:rStyle w:val="8"/>
          <w:rFonts w:hint="eastAsia" w:ascii="楷体" w:hAnsi="楷体" w:eastAsia="楷体" w:cs="楷体"/>
          <w:b w:val="0"/>
          <w:color w:val="191919"/>
          <w:szCs w:val="21"/>
          <w:shd w:val="clear" w:color="auto" w:fill="FFFFFF"/>
        </w:rPr>
        <w:t>÷ 400πr</w:t>
      </w:r>
      <w:r>
        <w:rPr>
          <w:rStyle w:val="8"/>
          <w:rFonts w:hint="eastAsia" w:ascii="楷体" w:hAnsi="楷体" w:eastAsia="楷体" w:cs="楷体"/>
          <w:b w:val="0"/>
          <w:color w:val="191919"/>
          <w:szCs w:val="21"/>
          <w:shd w:val="clear" w:color="auto" w:fill="FFFFFF"/>
          <w:vertAlign w:val="superscript"/>
        </w:rPr>
        <w:t>2</w:t>
      </w:r>
      <w:r>
        <w:rPr>
          <w:rStyle w:val="8"/>
          <w:rFonts w:hint="eastAsia" w:ascii="楷体" w:hAnsi="楷体" w:eastAsia="楷体" w:cs="楷体"/>
          <w:b w:val="0"/>
          <w:color w:val="191919"/>
          <w:szCs w:val="21"/>
          <w:shd w:val="clear" w:color="auto" w:fill="FFFFFF"/>
        </w:rPr>
        <w:t xml:space="preserve"> ×100% =0.03%</w:t>
      </w:r>
    </w:p>
    <w:p>
      <w:pPr>
        <w:numPr>
          <w:ilvl w:val="0"/>
          <w:numId w:val="17"/>
        </w:numPr>
        <w:spacing w:line="360" w:lineRule="auto"/>
        <w:ind w:right="-92" w:rightChars="-44"/>
        <w:rPr>
          <w:rStyle w:val="8"/>
          <w:rFonts w:ascii="楷体" w:hAnsi="楷体" w:eastAsia="楷体" w:cs="楷体"/>
          <w:b w:val="0"/>
          <w:color w:val="191919"/>
          <w:szCs w:val="21"/>
          <w:shd w:val="clear" w:color="auto" w:fill="FFFFFF"/>
        </w:rPr>
      </w:pPr>
      <w:r>
        <w:rPr>
          <w:rStyle w:val="8"/>
          <w:rFonts w:hint="eastAsia" w:ascii="楷体" w:hAnsi="楷体" w:eastAsia="楷体" w:cs="楷体"/>
          <w:b w:val="0"/>
          <w:color w:val="191919"/>
          <w:szCs w:val="21"/>
          <w:shd w:val="clear" w:color="auto" w:fill="FFFFFF"/>
        </w:rPr>
        <w:t>答案不唯一</w:t>
      </w:r>
    </w:p>
    <w:p>
      <w:pPr>
        <w:spacing w:line="360" w:lineRule="auto"/>
        <w:ind w:right="-92" w:rightChars="-44"/>
        <w:rPr>
          <w:rStyle w:val="8"/>
          <w:rFonts w:ascii="楷体" w:hAnsi="楷体" w:eastAsia="楷体" w:cs="楷体"/>
          <w:b w:val="0"/>
          <w:color w:val="191919"/>
          <w:szCs w:val="21"/>
          <w:shd w:val="clear" w:color="auto" w:fill="FFFFFF"/>
        </w:rPr>
      </w:pPr>
      <w:r>
        <w:rPr>
          <w:rStyle w:val="8"/>
          <w:rFonts w:hint="eastAsia" w:ascii="楷体" w:hAnsi="楷体" w:eastAsia="楷体" w:cs="楷体"/>
          <w:b w:val="0"/>
          <w:color w:val="191919"/>
          <w:szCs w:val="21"/>
          <w:shd w:val="clear" w:color="auto" w:fill="FFFFFF"/>
        </w:rPr>
        <w:t>五、（40—16）÷40×100% =60%</w:t>
      </w:r>
    </w:p>
    <w:p>
      <w:pPr>
        <w:spacing w:line="360" w:lineRule="auto"/>
        <w:ind w:right="-92" w:rightChars="-44"/>
        <w:rPr>
          <w:rStyle w:val="8"/>
          <w:rFonts w:ascii="楷体" w:hAnsi="楷体" w:eastAsia="楷体" w:cs="楷体"/>
          <w:b w:val="0"/>
          <w:color w:val="191919"/>
          <w:szCs w:val="21"/>
          <w:shd w:val="clear" w:color="auto" w:fill="FFFFFF"/>
        </w:rPr>
      </w:pPr>
      <w:r>
        <w:rPr>
          <w:rStyle w:val="8"/>
          <w:rFonts w:hint="eastAsia" w:ascii="楷体" w:hAnsi="楷体" w:eastAsia="楷体" w:cs="楷体"/>
          <w:b w:val="0"/>
          <w:color w:val="191919"/>
          <w:szCs w:val="21"/>
          <w:shd w:val="clear" w:color="auto" w:fill="FFFFFF"/>
        </w:rPr>
        <w:t>六、答案不唯一</w:t>
      </w:r>
    </w:p>
    <w:p>
      <w:pPr>
        <w:spacing w:line="360" w:lineRule="auto"/>
        <w:ind w:right="-92" w:rightChars="-44"/>
        <w:rPr>
          <w:rStyle w:val="8"/>
          <w:rFonts w:ascii="楷体" w:hAnsi="楷体" w:eastAsia="楷体" w:cs="楷体"/>
          <w:b w:val="0"/>
          <w:color w:val="191919"/>
          <w:szCs w:val="21"/>
          <w:shd w:val="clear" w:color="auto" w:fill="FFFFFF"/>
        </w:rPr>
      </w:pPr>
    </w:p>
    <w:p>
      <w:pPr>
        <w:spacing w:line="360" w:lineRule="auto"/>
        <w:ind w:right="-92" w:rightChars="-44"/>
        <w:jc w:val="center"/>
        <w:rPr>
          <w:rFonts w:ascii="宋体" w:hAnsi="宋体" w:eastAsia="宋体" w:cs="宋体"/>
          <w:b/>
          <w:bCs/>
          <w:sz w:val="24"/>
        </w:rPr>
      </w:pPr>
      <w:r>
        <w:rPr>
          <w:rFonts w:hint="eastAsia" w:ascii="宋体" w:hAnsi="宋体" w:eastAsia="宋体" w:cs="宋体"/>
          <w:b/>
          <w:bCs/>
          <w:sz w:val="24"/>
        </w:rPr>
        <w:t>第3课时 求一个数的百分之几是多少</w:t>
      </w:r>
    </w:p>
    <w:p>
      <w:pPr>
        <w:spacing w:line="360" w:lineRule="auto"/>
        <w:rPr>
          <w:rFonts w:ascii="楷体" w:hAnsi="楷体" w:eastAsia="楷体" w:cs="楷体"/>
          <w:b/>
          <w:bCs/>
          <w:szCs w:val="21"/>
        </w:rPr>
      </w:pPr>
      <w:r>
        <w:rPr>
          <w:rFonts w:hint="eastAsia" w:ascii="楷体" w:hAnsi="楷体" w:eastAsia="楷体" w:cs="楷体"/>
          <w:b/>
          <w:bCs/>
          <w:szCs w:val="21"/>
        </w:rPr>
        <w:t>（第一枚勋章）</w:t>
      </w:r>
    </w:p>
    <w:p>
      <w:pPr>
        <w:spacing w:line="360" w:lineRule="auto"/>
        <w:ind w:firstLine="420" w:firstLineChars="200"/>
        <w:rPr>
          <w:rFonts w:ascii="楷体" w:hAnsi="楷体" w:eastAsia="楷体" w:cs="楷体"/>
          <w:szCs w:val="21"/>
        </w:rPr>
      </w:pPr>
      <w:r>
        <w:rPr>
          <w:rFonts w:hint="eastAsia" w:ascii="楷体" w:hAnsi="楷体" w:eastAsia="楷体" w:cs="楷体"/>
          <w:szCs w:val="21"/>
        </w:rPr>
        <w:t xml:space="preserve"> 0.008（或</w:t>
      </w:r>
      <w:r>
        <w:rPr>
          <w:rFonts w:hint="eastAsia"/>
          <w:position w:val="-22"/>
          <w:sz w:val="24"/>
        </w:rPr>
        <w:object>
          <v:shape id="_x0000_i1039" o:spt="75" type="#_x0000_t75" style="height:25.5pt;width:20.25pt;" o:ole="t" filled="f" coordsize="21600,21600">
            <v:path/>
            <v:fill on="f" focussize="0,0"/>
            <v:stroke/>
            <v:imagedata r:id="rId116" o:title=""/>
            <o:lock v:ext="edit" aspectratio="t"/>
            <w10:wrap type="none"/>
            <w10:anchorlock/>
          </v:shape>
          <o:OLEObject Type="Embed" ProgID="Equation.KSEE3" ShapeID="_x0000_i1039" DrawAspect="Content" ObjectID="_1468075739" r:id="rId115">
            <o:LockedField>false</o:LockedField>
          </o:OLEObject>
        </w:object>
      </w:r>
      <w:r>
        <w:rPr>
          <w:rFonts w:hint="eastAsia" w:ascii="楷体" w:hAnsi="楷体" w:eastAsia="楷体" w:cs="楷体"/>
          <w:szCs w:val="21"/>
        </w:rPr>
        <w:t>）    0.32（或</w:t>
      </w:r>
      <w:r>
        <w:rPr>
          <w:rFonts w:hint="eastAsia"/>
          <w:position w:val="-22"/>
          <w:sz w:val="24"/>
        </w:rPr>
        <w:object>
          <v:shape id="_x0000_i1040" o:spt="75" type="#_x0000_t75" style="height:25.5pt;width:15.75pt;" o:ole="t" filled="f" coordsize="21600,21600">
            <v:path/>
            <v:fill on="f" focussize="0,0"/>
            <v:stroke/>
            <v:imagedata r:id="rId118" o:title=""/>
            <o:lock v:ext="edit" aspectratio="t"/>
            <w10:wrap type="none"/>
            <w10:anchorlock/>
          </v:shape>
          <o:OLEObject Type="Embed" ProgID="Equation.KSEE3" ShapeID="_x0000_i1040" DrawAspect="Content" ObjectID="_1468075740" r:id="rId117">
            <o:LockedField>false</o:LockedField>
          </o:OLEObject>
        </w:object>
      </w:r>
      <w:r>
        <w:rPr>
          <w:rFonts w:hint="eastAsia" w:ascii="楷体" w:hAnsi="楷体" w:eastAsia="楷体" w:cs="楷体"/>
          <w:szCs w:val="21"/>
        </w:rPr>
        <w:t>）    1      0.47（或</w:t>
      </w:r>
      <w:r>
        <w:rPr>
          <w:rFonts w:hint="eastAsia"/>
          <w:position w:val="-22"/>
          <w:sz w:val="24"/>
        </w:rPr>
        <w:object>
          <v:shape id="_x0000_i1041" o:spt="75" type="#_x0000_t75" style="height:25.5pt;width:20.25pt;" o:ole="t" filled="f" coordsize="21600,21600">
            <v:path/>
            <v:fill on="f" focussize="0,0"/>
            <v:stroke/>
            <v:imagedata r:id="rId120" o:title=""/>
            <o:lock v:ext="edit" aspectratio="t"/>
            <w10:wrap type="none"/>
            <w10:anchorlock/>
          </v:shape>
          <o:OLEObject Type="Embed" ProgID="Equation.KSEE3" ShapeID="_x0000_i1041" DrawAspect="Content" ObjectID="_1468075741" r:id="rId119">
            <o:LockedField>false</o:LockedField>
          </o:OLEObject>
        </w:object>
      </w:r>
      <w:r>
        <w:rPr>
          <w:rFonts w:hint="eastAsia" w:ascii="楷体" w:hAnsi="楷体" w:eastAsia="楷体" w:cs="楷体"/>
          <w:szCs w:val="21"/>
        </w:rPr>
        <w:t>）    0.54（或</w:t>
      </w:r>
      <w:r>
        <w:rPr>
          <w:rFonts w:hint="eastAsia"/>
          <w:position w:val="-22"/>
          <w:sz w:val="24"/>
        </w:rPr>
        <w:object>
          <v:shape id="_x0000_i1042" o:spt="75" type="#_x0000_t75" style="height:25.5pt;width:15.75pt;" o:ole="t" filled="f" coordsize="21600,21600">
            <v:path/>
            <v:fill on="f" focussize="0,0"/>
            <v:stroke/>
            <v:imagedata r:id="rId122" o:title=""/>
            <o:lock v:ext="edit" aspectratio="t"/>
            <w10:wrap type="none"/>
            <w10:anchorlock/>
          </v:shape>
          <o:OLEObject Type="Embed" ProgID="Equation.KSEE3" ShapeID="_x0000_i1042" DrawAspect="Content" ObjectID="_1468075742" r:id="rId121">
            <o:LockedField>false</o:LockedField>
          </o:OLEObject>
        </w:object>
      </w:r>
      <w:r>
        <w:rPr>
          <w:rFonts w:hint="eastAsia" w:ascii="楷体" w:hAnsi="楷体" w:eastAsia="楷体" w:cs="楷体"/>
          <w:szCs w:val="21"/>
        </w:rPr>
        <w:t>）</w:t>
      </w:r>
    </w:p>
    <w:p>
      <w:pPr>
        <w:spacing w:line="360" w:lineRule="auto"/>
        <w:rPr>
          <w:rFonts w:ascii="楷体" w:hAnsi="楷体" w:eastAsia="楷体" w:cs="楷体"/>
          <w:szCs w:val="21"/>
        </w:rPr>
      </w:pPr>
      <w:r>
        <w:rPr>
          <w:rFonts w:hint="eastAsia" w:ascii="楷体" w:hAnsi="楷体" w:eastAsia="楷体" w:cs="楷体"/>
          <w:sz w:val="24"/>
        </w:rPr>
        <mc:AlternateContent>
          <mc:Choice Requires="wps">
            <w:drawing>
              <wp:anchor distT="0" distB="0" distL="114300" distR="114300" simplePos="0" relativeHeight="251866112" behindDoc="0" locked="0" layoutInCell="1" allowOverlap="1">
                <wp:simplePos x="0" y="0"/>
                <wp:positionH relativeFrom="column">
                  <wp:posOffset>2534285</wp:posOffset>
                </wp:positionH>
                <wp:positionV relativeFrom="paragraph">
                  <wp:posOffset>742315</wp:posOffset>
                </wp:positionV>
                <wp:extent cx="365760" cy="278130"/>
                <wp:effectExtent l="0" t="0" r="0" b="0"/>
                <wp:wrapNone/>
                <wp:docPr id="399" name="文本框 399"/>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55pt;margin-top:58.45pt;height:21.9pt;width:28.8pt;z-index:251866112;mso-width-relative:page;mso-height-relative:page;" filled="f" stroked="f" coordsize="21600,21600" o:gfxdata="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a25+7dwAAAALAQAADwAAAAAAAAABACAAAAAi&#10;AAAAZHJzL2Rvd25yZXYueG1sUEsBAhQAFAAAAAgAh07iQKj5qN4/AgAAaQQAAA4AAAAAAAAAAQAg&#10;AAAAKwEAAGRycy9lMm9Eb2MueG1sUEsFBgAAAAAGAAYAWQEAANwFAAAAAA==&#10;">
                <v:fill on="f" focussize="0,0"/>
                <v:stroke on="f" weight="0.5pt"/>
                <v:imagedata o:title=""/>
                <o:lock v:ext="edit" aspectratio="f"/>
                <v:textbox>
                  <w:txbxContent>
                    <w:p>
                      <w:pPr>
                        <w:rPr>
                          <w:sz w:val="24"/>
                        </w:rPr>
                      </w:pPr>
                      <w:r>
                        <w:rPr>
                          <w:rFonts w:hint="eastAsia"/>
                          <w:sz w:val="24"/>
                        </w:rPr>
                        <w:t>37</w:t>
                      </w:r>
                    </w:p>
                  </w:txbxContent>
                </v:textbox>
              </v:shape>
            </w:pict>
          </mc:Fallback>
        </mc:AlternateContent>
      </w:r>
      <w:r>
        <w:rPr>
          <w:rFonts w:hint="eastAsia" w:ascii="楷体" w:hAnsi="楷体" w:eastAsia="楷体" w:cs="楷体"/>
          <w:szCs w:val="21"/>
        </w:rPr>
        <w:t xml:space="preserve"> </w:t>
      </w:r>
      <w:r>
        <w:rPr>
          <w:rFonts w:hint="eastAsia" w:ascii="楷体" w:hAnsi="楷体" w:eastAsia="楷体" w:cs="楷体"/>
          <w:b/>
          <w:bCs/>
          <w:szCs w:val="21"/>
        </w:rPr>
        <w:t>（第二枚勋章）</w:t>
      </w:r>
    </w:p>
    <w:p>
      <w:pPr>
        <w:spacing w:line="360" w:lineRule="auto"/>
        <w:ind w:firstLine="210" w:firstLineChars="100"/>
        <w:rPr>
          <w:rFonts w:ascii="楷体" w:hAnsi="楷体" w:eastAsia="楷体" w:cs="楷体"/>
          <w:szCs w:val="21"/>
        </w:rPr>
      </w:pPr>
      <w:r>
        <w:rPr>
          <w:rFonts w:hint="eastAsia" w:ascii="楷体" w:hAnsi="楷体" w:eastAsia="楷体" w:cs="楷体"/>
          <w:szCs w:val="21"/>
        </w:rPr>
        <w:t xml:space="preserve">  194       2.25      243</w:t>
      </w:r>
    </w:p>
    <w:p>
      <w:pPr>
        <w:spacing w:line="360" w:lineRule="auto"/>
        <w:rPr>
          <w:rFonts w:ascii="楷体" w:hAnsi="楷体" w:eastAsia="楷体" w:cs="楷体"/>
          <w:b/>
          <w:bCs/>
          <w:szCs w:val="21"/>
        </w:rPr>
      </w:pPr>
      <w:r>
        <w:rPr>
          <w:rFonts w:hint="eastAsia" w:ascii="楷体" w:hAnsi="楷体" w:eastAsia="楷体" w:cs="楷体"/>
          <w:b/>
          <w:bCs/>
          <w:szCs w:val="21"/>
        </w:rPr>
        <w:t>（第三枚勋章）</w:t>
      </w:r>
      <w:r>
        <w:rPr>
          <w:rFonts w:hint="eastAsia" w:ascii="仿宋" w:hAnsi="仿宋" w:eastAsia="仿宋" w:cs="仿宋"/>
          <w:sz w:val="28"/>
          <w:szCs w:val="36"/>
        </w:rPr>
        <w:drawing>
          <wp:anchor distT="0" distB="0" distL="114300" distR="114300" simplePos="0" relativeHeight="251824128" behindDoc="1" locked="0" layoutInCell="1" allowOverlap="1">
            <wp:simplePos x="0" y="0"/>
            <wp:positionH relativeFrom="column">
              <wp:posOffset>-1146810</wp:posOffset>
            </wp:positionH>
            <wp:positionV relativeFrom="page">
              <wp:posOffset>25400</wp:posOffset>
            </wp:positionV>
            <wp:extent cx="7588250" cy="10734040"/>
            <wp:effectExtent l="0" t="0" r="1270" b="10160"/>
            <wp:wrapNone/>
            <wp:docPr id="545" name="图片 545"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545"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p>
    <w:p>
      <w:pPr>
        <w:numPr>
          <w:ilvl w:val="0"/>
          <w:numId w:val="18"/>
        </w:numPr>
        <w:spacing w:line="360" w:lineRule="auto"/>
        <w:rPr>
          <w:rFonts w:ascii="楷体" w:hAnsi="楷体" w:eastAsia="楷体" w:cs="楷体"/>
          <w:szCs w:val="21"/>
        </w:rPr>
      </w:pPr>
      <w:r>
        <w:rPr>
          <w:rFonts w:hint="eastAsia" w:ascii="楷体" w:hAnsi="楷体" w:eastAsia="楷体" w:cs="楷体"/>
          <w:szCs w:val="21"/>
        </w:rPr>
        <w:t xml:space="preserve"> 牛奶：3%＝</w:t>
      </w:r>
      <w:r>
        <w:rPr>
          <w:rFonts w:hint="eastAsia"/>
          <w:position w:val="-22"/>
          <w:sz w:val="24"/>
        </w:rPr>
        <w:object>
          <v:shape id="_x0000_i1043" o:spt="75" type="#_x0000_t75" style="height:25.5pt;width:20.25pt;" o:ole="t" filled="f" coordsize="21600,21600">
            <v:path/>
            <v:fill on="f" focussize="0,0"/>
            <v:stroke/>
            <v:imagedata r:id="rId124" o:title=""/>
            <o:lock v:ext="edit" aspectratio="t"/>
            <w10:wrap type="none"/>
            <w10:anchorlock/>
          </v:shape>
          <o:OLEObject Type="Embed" ProgID="Equation.KSEE3" ShapeID="_x0000_i1043" DrawAspect="Content" ObjectID="_1468075743" r:id="rId123">
            <o:LockedField>false</o:LockedField>
          </o:OLEObject>
        </w:object>
      </w:r>
      <w:r>
        <w:rPr>
          <w:rFonts w:hint="eastAsia" w:ascii="楷体" w:hAnsi="楷体" w:eastAsia="楷体" w:cs="楷体"/>
          <w:szCs w:val="21"/>
        </w:rPr>
        <w:t xml:space="preserve">     鸡蛋： </w:t>
      </w:r>
      <w:r>
        <w:rPr>
          <w:rFonts w:hint="eastAsia"/>
          <w:position w:val="-22"/>
          <w:sz w:val="24"/>
        </w:rPr>
        <w:object>
          <v:shape id="_x0000_i1044" o:spt="75" type="#_x0000_t75" style="height:25.5pt;width:15.75pt;" o:ole="t" filled="f" coordsize="21600,21600">
            <v:path/>
            <v:fill on="f" focussize="0,0"/>
            <v:stroke/>
            <v:imagedata r:id="rId126" o:title=""/>
            <o:lock v:ext="edit" aspectratio="t"/>
            <w10:wrap type="none"/>
            <w10:anchorlock/>
          </v:shape>
          <o:OLEObject Type="Embed" ProgID="Equation.KSEE3" ShapeID="_x0000_i1044" DrawAspect="Content" ObjectID="_1468075744" r:id="rId125">
            <o:LockedField>false</o:LockedField>
          </o:OLEObject>
        </w:object>
      </w:r>
      <w:r>
        <w:rPr>
          <w:rFonts w:hint="eastAsia" w:ascii="楷体" w:hAnsi="楷体" w:eastAsia="楷体" w:cs="楷体"/>
          <w:szCs w:val="21"/>
        </w:rPr>
        <w:t>＝</w:t>
      </w:r>
      <w:r>
        <w:rPr>
          <w:rFonts w:hint="eastAsia"/>
          <w:position w:val="-22"/>
          <w:sz w:val="24"/>
        </w:rPr>
        <w:object>
          <v:shape id="_x0000_i1045" o:spt="75" type="#_x0000_t75" style="height:25.5pt;width:20.25pt;" o:ole="t" filled="f" coordsize="21600,21600">
            <v:path/>
            <v:fill on="f" focussize="0,0"/>
            <v:stroke/>
            <v:imagedata r:id="rId128" o:title=""/>
            <o:lock v:ext="edit" aspectratio="t"/>
            <w10:wrap type="none"/>
            <w10:anchorlock/>
          </v:shape>
          <o:OLEObject Type="Embed" ProgID="Equation.KSEE3" ShapeID="_x0000_i1045" DrawAspect="Content" ObjectID="_1468075745" r:id="rId127">
            <o:LockedField>false</o:LockedField>
          </o:OLEObject>
        </w:object>
      </w:r>
      <w:r>
        <w:rPr>
          <w:rFonts w:hint="eastAsia" w:ascii="楷体" w:hAnsi="楷体" w:eastAsia="楷体" w:cs="楷体"/>
          <w:szCs w:val="21"/>
        </w:rPr>
        <w:t xml:space="preserve">     豌豆： </w:t>
      </w:r>
      <w:r>
        <w:rPr>
          <w:rFonts w:hint="eastAsia"/>
          <w:position w:val="-20"/>
          <w:sz w:val="24"/>
        </w:rPr>
        <w:object>
          <v:shape id="_x0000_i1046" o:spt="75" type="#_x0000_t75" style="height:24.75pt;width:11.25pt;" o:ole="t" filled="f" coordsize="21600,21600">
            <v:path/>
            <v:fill on="f" focussize="0,0"/>
            <v:stroke/>
            <v:imagedata r:id="rId130" o:title=""/>
            <o:lock v:ext="edit" aspectratio="t"/>
            <w10:wrap type="none"/>
            <w10:anchorlock/>
          </v:shape>
          <o:OLEObject Type="Embed" ProgID="Equation.KSEE3" ShapeID="_x0000_i1046" DrawAspect="Content" ObjectID="_1468075746" r:id="rId129">
            <o:LockedField>false</o:LockedField>
          </o:OLEObject>
        </w:object>
      </w:r>
      <w:r>
        <w:rPr>
          <w:rFonts w:hint="eastAsia" w:ascii="楷体" w:hAnsi="楷体" w:eastAsia="楷体" w:cs="楷体"/>
          <w:szCs w:val="21"/>
        </w:rPr>
        <w:t xml:space="preserve">＝ </w:t>
      </w:r>
      <w:r>
        <w:rPr>
          <w:rFonts w:hint="eastAsia"/>
          <w:position w:val="-22"/>
          <w:sz w:val="24"/>
        </w:rPr>
        <w:object>
          <v:shape id="_x0000_i1047" o:spt="75" type="#_x0000_t75" style="height:25.5pt;width:20.25pt;" o:ole="t" filled="f" coordsize="21600,21600">
            <v:path/>
            <v:fill on="f" focussize="0,0"/>
            <v:stroke/>
            <v:imagedata r:id="rId132" o:title=""/>
            <o:lock v:ext="edit" aspectratio="t"/>
            <w10:wrap type="none"/>
            <w10:anchorlock/>
          </v:shape>
          <o:OLEObject Type="Embed" ProgID="Equation.KSEE3" ShapeID="_x0000_i1047" DrawAspect="Content" ObjectID="_1468075747" r:id="rId131">
            <o:LockedField>false</o:LockedField>
          </o:OLEObject>
        </w:object>
      </w:r>
      <w:r>
        <w:rPr>
          <w:rFonts w:hint="eastAsia" w:ascii="楷体" w:hAnsi="楷体" w:eastAsia="楷体" w:cs="楷体"/>
          <w:szCs w:val="21"/>
        </w:rPr>
        <w:t xml:space="preserve">  </w:t>
      </w:r>
    </w:p>
    <w:p>
      <w:pPr>
        <w:spacing w:line="360" w:lineRule="auto"/>
        <w:rPr>
          <w:position w:val="-24"/>
          <w:sz w:val="24"/>
        </w:rPr>
      </w:pPr>
      <w:r>
        <w:rPr>
          <w:rFonts w:hint="eastAsia" w:ascii="楷体" w:hAnsi="楷体" w:eastAsia="楷体" w:cs="楷体"/>
          <w:szCs w:val="21"/>
        </w:rPr>
        <w:t xml:space="preserve">    </w:t>
      </w:r>
      <w:r>
        <w:rPr>
          <w:rFonts w:hint="eastAsia"/>
          <w:position w:val="-22"/>
          <w:sz w:val="24"/>
        </w:rPr>
        <w:object>
          <v:shape id="_x0000_i1048" o:spt="75" type="#_x0000_t75" style="height:25.5pt;width:20.25pt;" o:ole="t" filled="f" coordsize="21600,21600">
            <v:path/>
            <v:fill on="f" focussize="0,0"/>
            <v:stroke/>
            <v:imagedata r:id="rId124" o:title=""/>
            <o:lock v:ext="edit" aspectratio="t"/>
            <w10:wrap type="none"/>
            <w10:anchorlock/>
          </v:shape>
          <o:OLEObject Type="Embed" ProgID="Equation.KSEE3" ShapeID="_x0000_i1048" DrawAspect="Content" ObjectID="_1468075748" r:id="rId133">
            <o:LockedField>false</o:LockedField>
          </o:OLEObject>
        </w:object>
      </w:r>
      <w:r>
        <w:rPr>
          <w:rFonts w:hint="eastAsia" w:ascii="楷体" w:hAnsi="楷体" w:eastAsia="楷体" w:cs="楷体"/>
          <w:szCs w:val="21"/>
        </w:rPr>
        <w:t>＜</w:t>
      </w:r>
      <w:r>
        <w:rPr>
          <w:rFonts w:hint="eastAsia"/>
          <w:position w:val="-22"/>
          <w:sz w:val="24"/>
        </w:rPr>
        <w:object>
          <v:shape id="_x0000_i1049" o:spt="75" type="#_x0000_t75" style="height:25.5pt;width:20.25pt;" o:ole="t" filled="f" coordsize="21600,21600">
            <v:path/>
            <v:fill on="f" focussize="0,0"/>
            <v:stroke/>
            <v:imagedata r:id="rId128" o:title=""/>
            <o:lock v:ext="edit" aspectratio="t"/>
            <w10:wrap type="none"/>
            <w10:anchorlock/>
          </v:shape>
          <o:OLEObject Type="Embed" ProgID="Equation.KSEE3" ShapeID="_x0000_i1049" DrawAspect="Content" ObjectID="_1468075749" r:id="rId134">
            <o:LockedField>false</o:LockedField>
          </o:OLEObject>
        </w:object>
      </w:r>
      <w:r>
        <w:rPr>
          <w:rFonts w:hint="eastAsia" w:ascii="楷体" w:hAnsi="楷体" w:eastAsia="楷体" w:cs="楷体"/>
          <w:szCs w:val="21"/>
        </w:rPr>
        <w:t>＜</w:t>
      </w:r>
      <w:r>
        <w:rPr>
          <w:rFonts w:hint="eastAsia"/>
          <w:position w:val="-22"/>
          <w:sz w:val="24"/>
        </w:rPr>
        <w:object>
          <v:shape id="_x0000_i1050" o:spt="75" type="#_x0000_t75" style="height:25.5pt;width:20.25pt;" o:ole="t" filled="f" coordsize="21600,21600">
            <v:path/>
            <v:fill on="f" focussize="0,0"/>
            <v:stroke/>
            <v:imagedata r:id="rId132" o:title=""/>
            <o:lock v:ext="edit" aspectratio="t"/>
            <w10:wrap type="none"/>
            <w10:anchorlock/>
          </v:shape>
          <o:OLEObject Type="Embed" ProgID="Equation.KSEE3" ShapeID="_x0000_i1050" DrawAspect="Content" ObjectID="_1468075750" r:id="rId135">
            <o:LockedField>false</o:LockedField>
          </o:OLEObject>
        </w:object>
      </w:r>
      <w:r>
        <w:rPr>
          <w:rFonts w:hint="eastAsia"/>
          <w:position w:val="-24"/>
          <w:sz w:val="24"/>
        </w:rPr>
        <w:t xml:space="preserve">     </w:t>
      </w:r>
    </w:p>
    <w:p>
      <w:pPr>
        <w:spacing w:line="360" w:lineRule="auto"/>
        <w:rPr>
          <w:position w:val="-24"/>
          <w:sz w:val="24"/>
        </w:rPr>
      </w:pPr>
      <w:r>
        <w:rPr>
          <w:rFonts w:hint="eastAsia"/>
          <w:position w:val="-24"/>
          <w:sz w:val="24"/>
        </w:rPr>
        <w:t xml:space="preserve">   </w:t>
      </w:r>
      <w:r>
        <w:rPr>
          <w:rFonts w:hint="eastAsia" w:ascii="楷体" w:hAnsi="楷体" w:eastAsia="楷体" w:cs="楷体"/>
          <w:position w:val="-24"/>
          <w:szCs w:val="21"/>
        </w:rPr>
        <w:t xml:space="preserve"> 答：豌豆中的蛋白质最高。</w:t>
      </w:r>
    </w:p>
    <w:p>
      <w:pPr>
        <w:numPr>
          <w:ilvl w:val="0"/>
          <w:numId w:val="18"/>
        </w:numPr>
        <w:spacing w:line="360" w:lineRule="auto"/>
        <w:rPr>
          <w:rFonts w:ascii="楷体" w:hAnsi="楷体" w:eastAsia="楷体" w:cs="楷体"/>
          <w:szCs w:val="21"/>
        </w:rPr>
      </w:pPr>
      <w:r>
        <w:rPr>
          <w:rFonts w:hint="eastAsia" w:ascii="楷体" w:hAnsi="楷体" w:eastAsia="楷体" w:cs="楷体"/>
          <w:szCs w:val="21"/>
        </w:rPr>
        <w:t xml:space="preserve">  500×40%÷5%－500</w:t>
      </w:r>
    </w:p>
    <w:p>
      <w:pPr>
        <w:spacing w:line="360" w:lineRule="auto"/>
        <w:rPr>
          <w:rFonts w:ascii="楷体" w:hAnsi="楷体" w:eastAsia="楷体" w:cs="楷体"/>
          <w:szCs w:val="21"/>
        </w:rPr>
      </w:pPr>
      <w:r>
        <w:rPr>
          <w:rFonts w:hint="eastAsia" w:ascii="楷体" w:hAnsi="楷体" w:eastAsia="楷体" w:cs="楷体"/>
          <w:szCs w:val="21"/>
        </w:rPr>
        <w:t xml:space="preserve">   ＝500×0.4÷0.05－500</w:t>
      </w:r>
    </w:p>
    <w:p>
      <w:pPr>
        <w:spacing w:line="360" w:lineRule="auto"/>
        <w:rPr>
          <w:rFonts w:ascii="楷体" w:hAnsi="楷体" w:eastAsia="楷体" w:cs="楷体"/>
          <w:szCs w:val="21"/>
        </w:rPr>
      </w:pPr>
      <w:r>
        <w:rPr>
          <w:rFonts w:hint="eastAsia" w:ascii="楷体" w:hAnsi="楷体" w:eastAsia="楷体" w:cs="楷体"/>
          <w:szCs w:val="21"/>
        </w:rPr>
        <w:t xml:space="preserve">   ＝4000－500</w:t>
      </w:r>
    </w:p>
    <w:p>
      <w:pPr>
        <w:spacing w:line="360" w:lineRule="auto"/>
        <w:rPr>
          <w:rFonts w:ascii="楷体" w:hAnsi="楷体" w:eastAsia="楷体" w:cs="楷体"/>
          <w:szCs w:val="21"/>
        </w:rPr>
      </w:pPr>
      <w:r>
        <w:rPr>
          <w:rFonts w:hint="eastAsia" w:ascii="楷体" w:hAnsi="楷体" w:eastAsia="楷体" w:cs="楷体"/>
          <w:szCs w:val="21"/>
        </w:rPr>
        <w:t xml:space="preserve">   ＝3500（克）</w:t>
      </w:r>
    </w:p>
    <w:p>
      <w:pPr>
        <w:spacing w:line="360" w:lineRule="auto"/>
        <w:rPr>
          <w:rFonts w:ascii="楷体" w:hAnsi="楷体" w:eastAsia="楷体" w:cs="楷体"/>
          <w:szCs w:val="21"/>
        </w:rPr>
      </w:pPr>
      <w:r>
        <w:rPr>
          <w:rFonts w:hint="eastAsia" w:ascii="楷体" w:hAnsi="楷体" w:eastAsia="楷体" w:cs="楷体"/>
          <w:szCs w:val="21"/>
        </w:rPr>
        <w:t>答：需要加水3500克。</w:t>
      </w:r>
    </w:p>
    <w:p>
      <w:pPr>
        <w:spacing w:line="360" w:lineRule="auto"/>
        <w:rPr>
          <w:rFonts w:ascii="楷体" w:hAnsi="楷体" w:eastAsia="楷体" w:cs="楷体"/>
          <w:b/>
          <w:bCs/>
          <w:szCs w:val="21"/>
        </w:rPr>
      </w:pPr>
      <w:r>
        <w:rPr>
          <w:rFonts w:hint="eastAsia" w:ascii="楷体" w:hAnsi="楷体" w:eastAsia="楷体" w:cs="楷体"/>
          <w:b/>
          <w:bCs/>
          <w:szCs w:val="21"/>
        </w:rPr>
        <w:t>（第四枚勋章）</w:t>
      </w:r>
    </w:p>
    <w:p>
      <w:pPr>
        <w:spacing w:line="360" w:lineRule="auto"/>
        <w:rPr>
          <w:rFonts w:ascii="楷体" w:hAnsi="楷体" w:eastAsia="楷体" w:cs="楷体"/>
        </w:rPr>
      </w:pPr>
      <w:r>
        <w:rPr>
          <w:rFonts w:hint="eastAsia" w:ascii="楷体" w:hAnsi="楷体" w:eastAsia="楷体" w:cs="楷体"/>
          <w:szCs w:val="21"/>
        </w:rPr>
        <w:t>美国1848颗    中国396颗    俄罗斯198颗    总计3300颗</w:t>
      </w:r>
    </w:p>
    <w:p>
      <w:pPr>
        <w:spacing w:line="360" w:lineRule="auto"/>
        <w:ind w:right="-92" w:rightChars="-44"/>
        <w:rPr>
          <w:rFonts w:ascii="宋体" w:hAnsi="宋体" w:eastAsia="宋体" w:cs="宋体"/>
          <w:b/>
          <w:bCs/>
          <w:sz w:val="24"/>
        </w:rPr>
      </w:pPr>
    </w:p>
    <w:p>
      <w:pPr>
        <w:spacing w:line="360" w:lineRule="auto"/>
        <w:jc w:val="center"/>
        <w:rPr>
          <w:rFonts w:ascii="宋体" w:hAnsi="宋体" w:eastAsia="宋体" w:cs="宋体"/>
          <w:b/>
          <w:bCs/>
          <w:sz w:val="24"/>
        </w:rPr>
      </w:pPr>
      <w:r>
        <w:rPr>
          <w:rFonts w:hint="eastAsia" w:ascii="宋体" w:hAnsi="宋体" w:eastAsia="宋体" w:cs="宋体"/>
          <w:b/>
          <w:bCs/>
          <w:sz w:val="24"/>
        </w:rPr>
        <w:t>第4课时  用百分数解决问题（1）</w:t>
      </w:r>
    </w:p>
    <w:p>
      <w:pPr>
        <w:numPr>
          <w:ilvl w:val="0"/>
          <w:numId w:val="19"/>
        </w:numPr>
        <w:spacing w:line="360" w:lineRule="auto"/>
        <w:rPr>
          <w:rFonts w:ascii="楷体" w:hAnsi="楷体" w:eastAsia="楷体" w:cs="楷体"/>
        </w:rPr>
      </w:pPr>
      <w:r>
        <w:rPr>
          <w:rFonts w:hint="eastAsia" w:ascii="楷体" w:hAnsi="楷体" w:eastAsia="楷体" w:cs="楷体"/>
        </w:rPr>
        <w:t>（750-500）÷500=50%  答：这一年料理包使用增加了50%。</w:t>
      </w:r>
    </w:p>
    <w:p>
      <w:pPr>
        <w:numPr>
          <w:ilvl w:val="0"/>
          <w:numId w:val="19"/>
        </w:numPr>
        <w:spacing w:line="360" w:lineRule="auto"/>
        <w:rPr>
          <w:rFonts w:ascii="楷体" w:hAnsi="楷体" w:eastAsia="楷体" w:cs="楷体"/>
        </w:rPr>
      </w:pPr>
      <w:r>
        <w:rPr>
          <w:rFonts w:hint="eastAsia" w:ascii="楷体" w:hAnsi="楷体" w:eastAsia="楷体" w:cs="楷体"/>
        </w:rPr>
        <w:t xml:space="preserve"> ①假设都使用500g面粉，欢欢家用了120×2=240g温水，乐乐家用了180g温水，所以欢欢家比乐乐家用的温水多。（240-180）÷180≈33.3%</w:t>
      </w:r>
    </w:p>
    <w:p>
      <w:pPr>
        <w:spacing w:line="360" w:lineRule="auto"/>
        <w:ind w:firstLine="420" w:firstLineChars="200"/>
        <w:rPr>
          <w:rFonts w:ascii="楷体" w:hAnsi="楷体" w:eastAsia="楷体" w:cs="楷体"/>
        </w:rPr>
      </w:pPr>
      <w:r>
        <w:rPr>
          <w:rFonts w:hint="eastAsia" w:ascii="楷体" w:hAnsi="楷体" w:eastAsia="楷体" w:cs="楷体"/>
        </w:rPr>
        <w:t>答：欢欢家用的温水多，多大约33.3%。</w:t>
      </w:r>
    </w:p>
    <w:p>
      <w:pPr>
        <w:spacing w:line="360" w:lineRule="auto"/>
        <w:ind w:firstLine="420" w:firstLineChars="200"/>
        <w:rPr>
          <w:rFonts w:ascii="楷体" w:hAnsi="楷体" w:eastAsia="楷体" w:cs="楷体"/>
        </w:rPr>
      </w:pPr>
      <w:r>
        <w:rPr>
          <w:rFonts w:hint="eastAsia" w:ascii="楷体" w:hAnsi="楷体" w:eastAsia="楷体" w:cs="楷体"/>
        </w:rPr>
        <w:t>②假设都使用500g面粉，欢欢家用了1×2=2g盐，乐乐家用了5g，所以欢欢家比乐乐家用的盐少。（5-2）÷5=60%</w:t>
      </w:r>
    </w:p>
    <w:p>
      <w:pPr>
        <w:spacing w:line="360" w:lineRule="auto"/>
        <w:ind w:firstLine="420" w:firstLineChars="200"/>
        <w:rPr>
          <w:rFonts w:ascii="楷体" w:hAnsi="楷体" w:eastAsia="楷体" w:cs="楷体"/>
        </w:rPr>
      </w:pPr>
      <w:r>
        <w:rPr>
          <w:rFonts w:hint="eastAsia" w:ascii="楷体" w:hAnsi="楷体" w:eastAsia="楷体" w:cs="楷体"/>
        </w:rPr>
        <w:t>答：欢欢家用的盐少，少60%。</w:t>
      </w:r>
    </w:p>
    <w:p>
      <w:pPr>
        <w:numPr>
          <w:ilvl w:val="0"/>
          <w:numId w:val="19"/>
        </w:numPr>
        <w:spacing w:line="360" w:lineRule="auto"/>
        <w:rPr>
          <w:rFonts w:ascii="楷体" w:hAnsi="楷体" w:eastAsia="楷体" w:cs="楷体"/>
        </w:rPr>
      </w:pPr>
      <w:r>
        <w:rPr>
          <w:rFonts w:hint="eastAsia" w:ascii="楷体" w:hAnsi="楷体" w:eastAsia="楷体" w:cs="楷体"/>
        </w:rPr>
        <w:t>广东，江西；</w:t>
      </w:r>
    </w:p>
    <w:p>
      <w:pPr>
        <w:spacing w:line="360" w:lineRule="auto"/>
        <w:rPr>
          <w:rFonts w:ascii="楷体" w:hAnsi="楷体" w:eastAsia="楷体" w:cs="楷体"/>
        </w:rPr>
      </w:pPr>
      <w:r>
        <w:rPr>
          <w:rFonts w:hint="eastAsia" w:ascii="楷体" w:hAnsi="楷体" w:eastAsia="楷体" w:cs="楷体"/>
        </w:rPr>
        <w:t>广东妈妈比江西妈妈：</w:t>
      </w:r>
    </w:p>
    <w:p>
      <w:pPr>
        <w:spacing w:line="360" w:lineRule="auto"/>
        <w:rPr>
          <w:rFonts w:ascii="楷体" w:hAnsi="楷体" w:eastAsia="楷体" w:cs="楷体"/>
        </w:rPr>
      </w:pPr>
      <w:r>
        <w:rPr>
          <w:rFonts w:hint="eastAsia" w:ascii="楷体" w:hAnsi="楷体" w:eastAsia="楷体" w:cs="楷体"/>
        </w:rPr>
        <w:t>白糖多    （250-70）÷70≈257%</w:t>
      </w:r>
    </w:p>
    <w:p>
      <w:pPr>
        <w:spacing w:line="360" w:lineRule="auto"/>
        <w:rPr>
          <w:rFonts w:ascii="楷体" w:hAnsi="楷体" w:eastAsia="楷体" w:cs="楷体"/>
        </w:rPr>
      </w:pPr>
      <w:r>
        <w:rPr>
          <w:rFonts w:hint="eastAsia" w:ascii="楷体" w:hAnsi="楷体" w:eastAsia="楷体" w:cs="楷体"/>
        </w:rPr>
        <w:t>酱油多    （250-200）÷200=25%</w:t>
      </w:r>
    </w:p>
    <w:p>
      <w:pPr>
        <w:spacing w:line="360" w:lineRule="auto"/>
        <w:rPr>
          <w:rFonts w:ascii="楷体" w:hAnsi="楷体" w:eastAsia="楷体" w:cs="楷体"/>
        </w:rPr>
      </w:pPr>
      <w:r>
        <w:rPr>
          <w:rFonts w:hint="eastAsia" w:ascii="楷体" w:hAnsi="楷体" w:eastAsia="楷体" w:cs="楷体"/>
        </w:rPr>
        <w:t>酒多      （150-100）÷100=50%</w:t>
      </w:r>
    </w:p>
    <w:p>
      <w:pPr>
        <w:spacing w:line="360" w:lineRule="auto"/>
        <w:rPr>
          <w:rFonts w:ascii="楷体" w:hAnsi="楷体" w:eastAsia="楷体" w:cs="楷体"/>
        </w:rPr>
      </w:pPr>
      <w:r>
        <w:rPr>
          <w:rFonts w:hint="eastAsia" w:ascii="楷体" w:hAnsi="楷体" w:eastAsia="楷体" w:cs="楷体"/>
        </w:rPr>
        <w:t>江西妈妈比广东妈妈：</w:t>
      </w:r>
    </w:p>
    <w:p>
      <w:pPr>
        <w:spacing w:line="360" w:lineRule="auto"/>
        <w:rPr>
          <w:rFonts w:ascii="楷体" w:hAnsi="楷体" w:eastAsia="楷体" w:cs="楷体"/>
        </w:rPr>
      </w:pPr>
      <w:r>
        <w:rPr>
          <w:rFonts w:hint="eastAsia" w:ascii="楷体" w:hAnsi="楷体" w:eastAsia="楷体" w:cs="楷体"/>
        </w:rPr>
        <w:t>盐多      （90-50）÷50=80%</w:t>
      </w:r>
    </w:p>
    <w:p>
      <w:pPr>
        <w:spacing w:line="360" w:lineRule="auto"/>
        <w:rPr>
          <w:rFonts w:ascii="楷体" w:hAnsi="楷体" w:eastAsia="楷体" w:cs="楷体"/>
        </w:rPr>
      </w:pPr>
      <w:r>
        <w:rPr>
          <w:rFonts w:hint="eastAsia" w:ascii="楷体" w:hAnsi="楷体" w:eastAsia="楷体" w:cs="楷体"/>
          <w:sz w:val="24"/>
        </w:rPr>
        <mc:AlternateContent>
          <mc:Choice Requires="wps">
            <w:drawing>
              <wp:anchor distT="0" distB="0" distL="114300" distR="114300" simplePos="0" relativeHeight="251867136" behindDoc="0" locked="0" layoutInCell="1" allowOverlap="1">
                <wp:simplePos x="0" y="0"/>
                <wp:positionH relativeFrom="column">
                  <wp:posOffset>2534285</wp:posOffset>
                </wp:positionH>
                <wp:positionV relativeFrom="paragraph">
                  <wp:posOffset>742315</wp:posOffset>
                </wp:positionV>
                <wp:extent cx="365760" cy="278130"/>
                <wp:effectExtent l="0" t="0" r="0" b="0"/>
                <wp:wrapNone/>
                <wp:docPr id="400" name="文本框 400"/>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38</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55pt;margin-top:58.45pt;height:21.9pt;width:28.8pt;z-index:251867136;mso-width-relative:page;mso-height-relative:page;" filled="f" stroked="f" coordsize="21600,21600" o:gfxdata="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rbn7t3AAAAAsBAAAPAAAAAAAAAAEAIAAAACIA&#10;AABkcnMvZG93bnJldi54bWxQSwECFAAUAAAACACHTuJAJSIbCz4CAABpBAAADgAAAAAAAAABACAA&#10;AAArAQAAZHJzL2Uyb0RvYy54bWxQSwUGAAAAAAYABgBZAQAA2wUAAAAA&#10;">
                <v:fill on="f" focussize="0,0"/>
                <v:stroke on="f" weight="0.5pt"/>
                <v:imagedata o:title=""/>
                <o:lock v:ext="edit" aspectratio="f"/>
                <v:textbox>
                  <w:txbxContent>
                    <w:p>
                      <w:pPr>
                        <w:rPr>
                          <w:sz w:val="24"/>
                        </w:rPr>
                      </w:pPr>
                      <w:r>
                        <w:rPr>
                          <w:rFonts w:hint="eastAsia"/>
                          <w:sz w:val="24"/>
                        </w:rPr>
                        <w:t>38</w:t>
                      </w:r>
                    </w:p>
                  </w:txbxContent>
                </v:textbox>
              </v:shape>
            </w:pict>
          </mc:Fallback>
        </mc:AlternateContent>
      </w:r>
    </w:p>
    <w:p>
      <w:pPr>
        <w:spacing w:line="360" w:lineRule="auto"/>
        <w:rPr>
          <w:rFonts w:ascii="楷体" w:hAnsi="楷体" w:eastAsia="楷体" w:cs="楷体"/>
        </w:rPr>
      </w:pPr>
      <w:r>
        <w:rPr>
          <w:rFonts w:hint="eastAsia" w:ascii="楷体" w:hAnsi="楷体" w:eastAsia="楷体" w:cs="楷体"/>
        </w:rPr>
        <w:t>烘焙百分比可以自行查阅资料了解。</w:t>
      </w:r>
    </w:p>
    <w:p>
      <w:pPr>
        <w:spacing w:line="360" w:lineRule="auto"/>
        <w:rPr>
          <w:rFonts w:ascii="楷体" w:hAnsi="楷体" w:eastAsia="楷体" w:cs="楷体"/>
        </w:rPr>
      </w:pPr>
    </w:p>
    <w:p>
      <w:pPr>
        <w:spacing w:line="360" w:lineRule="auto"/>
        <w:jc w:val="center"/>
        <w:rPr>
          <w:rFonts w:ascii="宋体" w:hAnsi="宋体" w:eastAsia="宋体" w:cs="宋体"/>
          <w:b/>
          <w:bCs/>
          <w:sz w:val="24"/>
        </w:rPr>
      </w:pPr>
      <w:r>
        <w:rPr>
          <w:rFonts w:hint="eastAsia" w:ascii="宋体" w:hAnsi="宋体" w:eastAsia="宋体" w:cs="宋体"/>
          <w:b/>
          <w:bCs/>
          <w:sz w:val="24"/>
        </w:rPr>
        <w:t>第5课时   用百分数解决问题（2）</w:t>
      </w:r>
      <w:r>
        <w:rPr>
          <w:rFonts w:hint="eastAsia" w:ascii="仿宋" w:hAnsi="仿宋" w:eastAsia="仿宋" w:cs="仿宋"/>
          <w:sz w:val="28"/>
          <w:szCs w:val="36"/>
        </w:rPr>
        <w:drawing>
          <wp:anchor distT="0" distB="0" distL="114300" distR="114300" simplePos="0" relativeHeight="251825152" behindDoc="1" locked="0" layoutInCell="1" allowOverlap="1">
            <wp:simplePos x="0" y="0"/>
            <wp:positionH relativeFrom="column">
              <wp:posOffset>-1146810</wp:posOffset>
            </wp:positionH>
            <wp:positionV relativeFrom="page">
              <wp:posOffset>25400</wp:posOffset>
            </wp:positionV>
            <wp:extent cx="7588250" cy="10734040"/>
            <wp:effectExtent l="0" t="0" r="1270" b="10160"/>
            <wp:wrapNone/>
            <wp:docPr id="546" name="图片 546"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图片 546"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p>
    <w:p>
      <w:pPr>
        <w:numPr>
          <w:ilvl w:val="0"/>
          <w:numId w:val="20"/>
        </w:numPr>
        <w:spacing w:line="360" w:lineRule="auto"/>
        <w:rPr>
          <w:rFonts w:ascii="楷体" w:hAnsi="楷体" w:eastAsia="楷体" w:cs="楷体"/>
        </w:rPr>
      </w:pPr>
      <w:r>
        <w:rPr>
          <w:rFonts w:hint="eastAsia" w:ascii="楷体" w:hAnsi="楷体" w:eastAsia="楷体" w:cs="楷体"/>
        </w:rPr>
        <w:t>把格子全部涂满。   （2）20岁，再涂2个格子。</w:t>
      </w:r>
    </w:p>
    <w:p>
      <w:pPr>
        <w:spacing w:line="360" w:lineRule="auto"/>
        <w:rPr>
          <w:rFonts w:ascii="楷体" w:hAnsi="楷体" w:eastAsia="楷体" w:cs="楷体"/>
        </w:rPr>
      </w:pPr>
      <w:r>
        <w:rPr>
          <w:rFonts w:hint="eastAsia" w:ascii="楷体" w:hAnsi="楷体" w:eastAsia="楷体" w:cs="楷体"/>
        </w:rPr>
        <w:t>身体自律  25%×（1-25%）=18.75%  爸爸现在的体脂百分比是标准的。</w:t>
      </w:r>
    </w:p>
    <w:p>
      <w:pPr>
        <w:spacing w:line="360" w:lineRule="auto"/>
        <w:rPr>
          <w:rFonts w:ascii="楷体" w:hAnsi="楷体" w:eastAsia="楷体" w:cs="楷体"/>
        </w:rPr>
      </w:pPr>
      <w:r>
        <w:rPr>
          <w:rFonts w:hint="eastAsia" w:ascii="楷体" w:hAnsi="楷体" w:eastAsia="楷体" w:cs="楷体"/>
        </w:rPr>
        <w:t>时间自律  40×（1+50%）=60分，现在每天阅读60分钟。60-40=20分</w:t>
      </w:r>
    </w:p>
    <w:p>
      <w:pPr>
        <w:spacing w:line="360" w:lineRule="auto"/>
        <w:rPr>
          <w:rFonts w:ascii="楷体" w:hAnsi="楷体" w:eastAsia="楷体" w:cs="楷体"/>
        </w:rPr>
      </w:pPr>
      <w:r>
        <w:rPr>
          <w:rFonts w:hint="eastAsia" w:ascii="楷体" w:hAnsi="楷体" w:eastAsia="楷体" w:cs="楷体"/>
        </w:rPr>
        <w:t xml:space="preserve">         之前洗漱吃早饭需要60分钟，现在60-20=40分，节省了（60-40）÷60≈33.3%</w:t>
      </w:r>
    </w:p>
    <w:p>
      <w:pPr>
        <w:spacing w:line="360" w:lineRule="auto"/>
        <w:rPr>
          <w:rFonts w:ascii="楷体" w:hAnsi="楷体" w:eastAsia="楷体" w:cs="楷体"/>
        </w:rPr>
      </w:pPr>
      <w:r>
        <w:rPr>
          <w:rFonts w:hint="eastAsia" w:ascii="楷体" w:hAnsi="楷体" w:eastAsia="楷体" w:cs="楷体"/>
        </w:rPr>
        <w:t>习惯自律  第一阶段1×（1+1%）=1.01</w:t>
      </w:r>
    </w:p>
    <w:p>
      <w:pPr>
        <w:spacing w:line="360" w:lineRule="auto"/>
        <w:rPr>
          <w:rFonts w:ascii="楷体" w:hAnsi="楷体" w:eastAsia="楷体" w:cs="楷体"/>
        </w:rPr>
      </w:pPr>
      <w:r>
        <w:rPr>
          <w:rFonts w:hint="eastAsia" w:ascii="楷体" w:hAnsi="楷体" w:eastAsia="楷体" w:cs="楷体"/>
        </w:rPr>
        <w:t xml:space="preserve">          第二阶段1.01×（1+1%）=1.0201</w:t>
      </w:r>
    </w:p>
    <w:p>
      <w:pPr>
        <w:spacing w:line="360" w:lineRule="auto"/>
        <w:rPr>
          <w:rFonts w:ascii="楷体" w:hAnsi="楷体" w:eastAsia="楷体" w:cs="楷体"/>
        </w:rPr>
      </w:pPr>
      <w:r>
        <w:rPr>
          <w:rFonts w:hint="eastAsia" w:ascii="楷体" w:hAnsi="楷体" w:eastAsia="楷体" w:cs="楷体"/>
        </w:rPr>
        <w:t xml:space="preserve">          第三阶段1.0201×（1+1%）=1.030301</w:t>
      </w: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jc w:val="center"/>
        <w:rPr>
          <w:rFonts w:ascii="宋体" w:hAnsi="宋体" w:eastAsia="宋体" w:cs="宋体"/>
          <w:b/>
          <w:bCs/>
          <w:sz w:val="24"/>
        </w:rPr>
      </w:pPr>
      <w:r>
        <w:rPr>
          <w:rFonts w:hint="eastAsia" w:ascii="宋体" w:hAnsi="宋体" w:eastAsia="宋体" w:cs="宋体"/>
          <w:b/>
          <w:bCs/>
          <w:sz w:val="24"/>
        </w:rPr>
        <w:t>第6课时 用百分数解决问题（3）</w:t>
      </w:r>
    </w:p>
    <w:p>
      <w:pPr>
        <w:spacing w:line="360" w:lineRule="auto"/>
        <w:rPr>
          <w:rFonts w:ascii="楷体" w:hAnsi="楷体" w:eastAsia="楷体" w:cs="楷体"/>
          <w:szCs w:val="21"/>
        </w:rPr>
      </w:pPr>
      <w:r>
        <w:rPr>
          <w:rFonts w:hint="eastAsia" w:ascii="楷体" w:hAnsi="楷体" w:eastAsia="楷体" w:cs="楷体"/>
          <w:szCs w:val="21"/>
        </w:rPr>
        <w:t xml:space="preserve">                                                 </w:t>
      </w:r>
    </w:p>
    <w:p>
      <w:pPr>
        <w:rPr>
          <w:rFonts w:ascii="楷体" w:hAnsi="楷体" w:eastAsia="楷体" w:cs="楷体"/>
          <w:szCs w:val="21"/>
        </w:rPr>
      </w:pPr>
      <w:r>
        <w:rPr>
          <w:rFonts w:hint="eastAsia" w:ascii="楷体" w:hAnsi="楷体" w:eastAsia="楷体" w:cs="楷体"/>
          <w:szCs w:val="21"/>
        </w:rPr>
        <w:t xml:space="preserve">  1、5.7亿    15.9％</w:t>
      </w:r>
    </w:p>
    <w:p>
      <w:pPr>
        <w:spacing w:line="360" w:lineRule="auto"/>
        <w:ind w:firstLine="210" w:firstLineChars="100"/>
        <w:rPr>
          <w:rFonts w:ascii="楷体" w:hAnsi="楷体" w:eastAsia="楷体" w:cs="楷体"/>
          <w:szCs w:val="21"/>
        </w:rPr>
      </w:pPr>
      <w:r>
        <w:rPr>
          <w:rFonts w:hint="eastAsia" w:ascii="楷体" w:hAnsi="楷体" w:eastAsia="楷体" w:cs="楷体"/>
          <w:szCs w:val="21"/>
        </w:rPr>
        <w:t>2、2015年全省接待游客人数    2019年全省接待游客人数</w:t>
      </w:r>
    </w:p>
    <w:p>
      <w:pPr>
        <w:spacing w:line="360" w:lineRule="auto"/>
        <w:ind w:firstLine="210" w:firstLineChars="100"/>
        <w:rPr>
          <w:rFonts w:ascii="楷体" w:hAnsi="楷体" w:eastAsia="楷体" w:cs="楷体"/>
          <w:szCs w:val="21"/>
        </w:rPr>
      </w:pPr>
      <w:r>
        <w:rPr>
          <w:rFonts w:hint="eastAsia" w:ascii="楷体" w:hAnsi="楷体" w:eastAsia="楷体" w:cs="楷体"/>
          <w:szCs w:val="21"/>
        </w:rPr>
        <w:t xml:space="preserve">   因为新冠疫情，出游人数少。（表达合理即可）</w:t>
      </w:r>
    </w:p>
    <w:p>
      <w:pPr>
        <w:spacing w:line="360" w:lineRule="auto"/>
        <w:rPr>
          <w:rFonts w:ascii="楷体" w:hAnsi="楷体" w:eastAsia="楷体" w:cs="楷体"/>
          <w:szCs w:val="21"/>
        </w:rPr>
      </w:pPr>
      <w:r>
        <w:rPr>
          <w:rFonts w:hint="eastAsia" w:ascii="楷体" w:hAnsi="楷体" w:eastAsia="楷体" w:cs="楷体"/>
          <w:szCs w:val="21"/>
        </w:rPr>
        <w:t xml:space="preserve">  3、我不同意小明的推断，应该是增长了48.84％，因为连续增长中单位1会发生变化。</w:t>
      </w:r>
    </w:p>
    <w:p>
      <w:pPr>
        <w:spacing w:line="360" w:lineRule="auto"/>
        <w:rPr>
          <w:rFonts w:ascii="楷体" w:hAnsi="楷体" w:eastAsia="楷体" w:cs="楷体"/>
          <w:szCs w:val="21"/>
        </w:rPr>
      </w:pPr>
      <w:r>
        <w:rPr>
          <w:rFonts w:hint="eastAsia" w:ascii="楷体" w:hAnsi="楷体" w:eastAsia="楷体" w:cs="楷体"/>
          <w:szCs w:val="21"/>
        </w:rPr>
        <w:t xml:space="preserve">     1×（1＋22％）×（1＋22％）=1.4884</w:t>
      </w:r>
    </w:p>
    <w:p>
      <w:pPr>
        <w:spacing w:line="360" w:lineRule="auto"/>
        <w:rPr>
          <w:rFonts w:ascii="楷体" w:hAnsi="楷体" w:eastAsia="楷体" w:cs="楷体"/>
          <w:szCs w:val="21"/>
        </w:rPr>
      </w:pPr>
      <w:r>
        <w:rPr>
          <w:rFonts w:hint="eastAsia" w:ascii="楷体" w:hAnsi="楷体" w:eastAsia="楷体" w:cs="楷体"/>
          <w:szCs w:val="21"/>
        </w:rPr>
        <w:t xml:space="preserve">    （1.4884-1）÷1×100％=48.84％</w:t>
      </w:r>
    </w:p>
    <w:p>
      <w:pPr>
        <w:tabs>
          <w:tab w:val="left" w:pos="7965"/>
        </w:tabs>
        <w:spacing w:line="360" w:lineRule="auto"/>
        <w:jc w:val="left"/>
        <w:rPr>
          <w:rFonts w:ascii="楷体" w:hAnsi="楷体" w:eastAsia="楷体" w:cs="楷体"/>
          <w:szCs w:val="21"/>
        </w:rPr>
      </w:pPr>
      <w:r>
        <w:rPr>
          <w:rFonts w:hint="eastAsia" w:ascii="楷体" w:hAnsi="楷体" w:eastAsia="楷体" w:cs="楷体"/>
          <w:szCs w:val="21"/>
        </w:rPr>
        <w:t>4、（1）用设数法解决</w:t>
      </w:r>
    </w:p>
    <w:p>
      <w:pPr>
        <w:tabs>
          <w:tab w:val="left" w:pos="7965"/>
        </w:tabs>
        <w:spacing w:line="360" w:lineRule="auto"/>
        <w:jc w:val="left"/>
        <w:rPr>
          <w:rFonts w:ascii="楷体" w:hAnsi="楷体" w:eastAsia="楷体" w:cs="楷体"/>
          <w:szCs w:val="21"/>
        </w:rPr>
      </w:pPr>
      <w:r>
        <w:rPr>
          <w:rFonts w:hint="eastAsia" w:ascii="楷体" w:hAnsi="楷体" w:eastAsia="楷体" w:cs="楷体"/>
          <w:szCs w:val="21"/>
        </w:rPr>
        <w:t xml:space="preserve">     1×（1＋10％）×（1-10％）=0.99</w:t>
      </w:r>
    </w:p>
    <w:p>
      <w:pPr>
        <w:tabs>
          <w:tab w:val="left" w:pos="7965"/>
        </w:tabs>
        <w:spacing w:line="360" w:lineRule="auto"/>
        <w:ind w:firstLine="420"/>
        <w:jc w:val="left"/>
        <w:rPr>
          <w:rFonts w:ascii="楷体" w:hAnsi="楷体" w:eastAsia="楷体" w:cs="楷体"/>
          <w:szCs w:val="21"/>
        </w:rPr>
      </w:pPr>
      <w:r>
        <w:rPr>
          <w:rFonts w:hint="eastAsia" w:ascii="楷体" w:hAnsi="楷体" w:eastAsia="楷体" w:cs="楷体"/>
          <w:szCs w:val="21"/>
        </w:rPr>
        <w:t>（1-0.99）÷100=1％</w:t>
      </w:r>
    </w:p>
    <w:p>
      <w:pPr>
        <w:tabs>
          <w:tab w:val="left" w:pos="7965"/>
        </w:tabs>
        <w:spacing w:line="360" w:lineRule="auto"/>
        <w:ind w:firstLine="420"/>
        <w:jc w:val="left"/>
        <w:rPr>
          <w:rFonts w:ascii="楷体" w:hAnsi="楷体" w:eastAsia="楷体" w:cs="楷体"/>
          <w:szCs w:val="21"/>
        </w:rPr>
      </w:pPr>
      <w:r>
        <w:rPr>
          <w:rFonts w:hint="eastAsia" w:ascii="楷体" w:hAnsi="楷体" w:eastAsia="楷体" w:cs="楷体"/>
          <w:szCs w:val="21"/>
        </w:rPr>
        <w:t>答：降了，跌幅是1％。</w:t>
      </w:r>
    </w:p>
    <w:p>
      <w:pPr>
        <w:tabs>
          <w:tab w:val="left" w:pos="7965"/>
        </w:tabs>
        <w:spacing w:line="360" w:lineRule="auto"/>
        <w:ind w:firstLine="420"/>
        <w:jc w:val="left"/>
        <w:rPr>
          <w:rFonts w:ascii="楷体" w:hAnsi="楷体" w:eastAsia="楷体" w:cs="楷体"/>
          <w:szCs w:val="21"/>
        </w:rPr>
      </w:pPr>
      <w:r>
        <w:rPr>
          <w:rFonts w:hint="eastAsia" w:ascii="楷体" w:hAnsi="楷体" w:eastAsia="楷体" w:cs="楷体"/>
          <w:szCs w:val="21"/>
        </w:rPr>
        <w:t>（2）1×（1-10％）×（1-10％）=0.81</w:t>
      </w:r>
    </w:p>
    <w:p>
      <w:pPr>
        <w:tabs>
          <w:tab w:val="left" w:pos="7965"/>
        </w:tabs>
        <w:spacing w:line="360" w:lineRule="auto"/>
        <w:ind w:firstLine="420"/>
        <w:jc w:val="left"/>
        <w:rPr>
          <w:rFonts w:ascii="楷体" w:hAnsi="楷体" w:eastAsia="楷体" w:cs="楷体"/>
          <w:szCs w:val="21"/>
        </w:rPr>
      </w:pPr>
      <w:r>
        <w:rPr>
          <w:rFonts w:hint="eastAsia" w:ascii="楷体" w:hAnsi="楷体" w:eastAsia="楷体" w:cs="楷体"/>
          <w:szCs w:val="21"/>
        </w:rPr>
        <w:t xml:space="preserve">     （1-0.81）÷1=19％</w:t>
      </w:r>
    </w:p>
    <w:p>
      <w:pPr>
        <w:tabs>
          <w:tab w:val="left" w:pos="7965"/>
        </w:tabs>
        <w:spacing w:line="360" w:lineRule="auto"/>
        <w:ind w:firstLine="420"/>
        <w:jc w:val="left"/>
        <w:rPr>
          <w:rFonts w:ascii="楷体" w:hAnsi="楷体" w:eastAsia="楷体" w:cs="楷体"/>
          <w:szCs w:val="21"/>
        </w:rPr>
      </w:pPr>
      <w:r>
        <w:rPr>
          <w:rFonts w:hint="eastAsia" w:ascii="楷体" w:hAnsi="楷体" w:eastAsia="楷体" w:cs="楷体"/>
          <w:szCs w:val="21"/>
        </w:rPr>
        <w:t>答：两次降价后共降价19％。</w:t>
      </w:r>
    </w:p>
    <w:p>
      <w:pPr>
        <w:tabs>
          <w:tab w:val="left" w:pos="7965"/>
        </w:tabs>
        <w:spacing w:line="360" w:lineRule="auto"/>
        <w:jc w:val="left"/>
        <w:rPr>
          <w:rFonts w:ascii="楷体" w:hAnsi="楷体" w:eastAsia="楷体" w:cs="楷体"/>
          <w:szCs w:val="21"/>
        </w:rPr>
      </w:pPr>
      <w:r>
        <w:rPr>
          <w:rFonts w:hint="eastAsia" w:ascii="楷体" w:hAnsi="楷体" w:eastAsia="楷体" w:cs="楷体"/>
          <w:szCs w:val="21"/>
        </w:rPr>
        <w:t>5、2400÷（1＋20％）=2000（元）   2400-2000=400（元）</w:t>
      </w:r>
    </w:p>
    <w:p>
      <w:pPr>
        <w:tabs>
          <w:tab w:val="left" w:pos="7965"/>
        </w:tabs>
        <w:spacing w:line="360" w:lineRule="auto"/>
        <w:jc w:val="left"/>
        <w:rPr>
          <w:rFonts w:ascii="楷体" w:hAnsi="楷体" w:eastAsia="楷体" w:cs="楷体"/>
          <w:szCs w:val="21"/>
        </w:rPr>
      </w:pPr>
      <w:r>
        <w:rPr>
          <w:rFonts w:hint="eastAsia" w:ascii="楷体" w:hAnsi="楷体" w:eastAsia="楷体" w:cs="楷体"/>
          <w:szCs w:val="21"/>
        </w:rPr>
        <w:t xml:space="preserve">   2400÷（1-20％）=3000（元）    3000-2400=600（元）</w:t>
      </w:r>
    </w:p>
    <w:p>
      <w:pPr>
        <w:tabs>
          <w:tab w:val="left" w:pos="7965"/>
        </w:tabs>
        <w:spacing w:line="360" w:lineRule="auto"/>
        <w:jc w:val="left"/>
        <w:rPr>
          <w:rFonts w:ascii="楷体" w:hAnsi="楷体" w:eastAsia="楷体" w:cs="楷体"/>
          <w:szCs w:val="21"/>
        </w:rPr>
      </w:pPr>
      <w:r>
        <w:rPr>
          <w:rFonts w:hint="eastAsia" w:ascii="楷体" w:hAnsi="楷体" w:eastAsia="楷体" w:cs="楷体"/>
          <w:sz w:val="24"/>
        </w:rPr>
        <mc:AlternateContent>
          <mc:Choice Requires="wps">
            <w:drawing>
              <wp:anchor distT="0" distB="0" distL="114300" distR="114300" simplePos="0" relativeHeight="251868160" behindDoc="0" locked="0" layoutInCell="1" allowOverlap="1">
                <wp:simplePos x="0" y="0"/>
                <wp:positionH relativeFrom="column">
                  <wp:posOffset>2534285</wp:posOffset>
                </wp:positionH>
                <wp:positionV relativeFrom="paragraph">
                  <wp:posOffset>856615</wp:posOffset>
                </wp:positionV>
                <wp:extent cx="365760" cy="278130"/>
                <wp:effectExtent l="0" t="0" r="0" b="0"/>
                <wp:wrapNone/>
                <wp:docPr id="401" name="文本框 401"/>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39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55pt;margin-top:67.45pt;height:21.9pt;width:28.8pt;z-index:251868160;mso-width-relative:page;mso-height-relative:page;" filled="f" stroked="f" coordsize="21600,21600" o:gfxdata="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Q0Q2y3AAAAAsBAAAPAAAAAAAAAAEAIAAAACIA&#10;AABkcnMvZG93bnJldi54bWxQSwECFAAUAAAACACHTuJAqC0DPT4CAABpBAAADgAAAAAAAAABACAA&#10;AAArAQAAZHJzL2Uyb0RvYy54bWxQSwUGAAAAAAYABgBZAQAA2wUAAAAA&#10;">
                <v:fill on="f" focussize="0,0"/>
                <v:stroke on="f" weight="0.5pt"/>
                <v:imagedata o:title=""/>
                <o:lock v:ext="edit" aspectratio="f"/>
                <v:textbox>
                  <w:txbxContent>
                    <w:p>
                      <w:pPr>
                        <w:rPr>
                          <w:sz w:val="24"/>
                        </w:rPr>
                      </w:pPr>
                      <w:r>
                        <w:rPr>
                          <w:rFonts w:hint="eastAsia"/>
                          <w:sz w:val="24"/>
                        </w:rPr>
                        <w:t>39</w:t>
                      </w:r>
                    </w:p>
                  </w:txbxContent>
                </v:textbox>
              </v:shape>
            </w:pict>
          </mc:Fallback>
        </mc:AlternateContent>
      </w:r>
      <w:r>
        <w:rPr>
          <w:rFonts w:hint="eastAsia" w:ascii="楷体" w:hAnsi="楷体" w:eastAsia="楷体" w:cs="楷体"/>
          <w:szCs w:val="21"/>
        </w:rPr>
        <w:t>答：一类赚了400，一类亏了600，所以卖这两种脐橙亏了200元。</w:t>
      </w:r>
    </w:p>
    <w:p>
      <w:pPr>
        <w:rPr>
          <w:rFonts w:ascii="宋体" w:hAnsi="宋体" w:eastAsia="宋体" w:cs="宋体"/>
          <w:b/>
          <w:bCs/>
          <w:sz w:val="24"/>
        </w:rPr>
      </w:pPr>
      <w:r>
        <w:rPr>
          <w:rFonts w:hint="eastAsia" w:ascii="仿宋" w:hAnsi="仿宋" w:eastAsia="仿宋" w:cs="仿宋"/>
          <w:sz w:val="28"/>
          <w:szCs w:val="36"/>
        </w:rPr>
        <w:drawing>
          <wp:anchor distT="0" distB="0" distL="114300" distR="114300" simplePos="0" relativeHeight="251826176" behindDoc="1" locked="0" layoutInCell="1" allowOverlap="1">
            <wp:simplePos x="0" y="0"/>
            <wp:positionH relativeFrom="column">
              <wp:posOffset>-1146810</wp:posOffset>
            </wp:positionH>
            <wp:positionV relativeFrom="page">
              <wp:posOffset>17780</wp:posOffset>
            </wp:positionV>
            <wp:extent cx="7588250" cy="10734040"/>
            <wp:effectExtent l="0" t="0" r="1270" b="10160"/>
            <wp:wrapNone/>
            <wp:docPr id="547" name="图片 547" descr="C:\Users\smuser\Desktop\a0e2ae8f8e24410db4dc1e0e8eda3dfb.jpga0e2ae8f8e24410db4dc1e0e8eda3d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547" descr="C:\Users\smuser\Desktop\a0e2ae8f8e24410db4dc1e0e8eda3dfb.jpga0e2ae8f8e24410db4dc1e0e8eda3dfb"/>
                    <pic:cNvPicPr>
                      <a:picLocks noChangeAspect="1"/>
                    </pic:cNvPicPr>
                  </pic:nvPicPr>
                  <pic:blipFill>
                    <a:blip r:embed="rId8"/>
                    <a:srcRect/>
                    <a:stretch>
                      <a:fillRect/>
                    </a:stretch>
                  </pic:blipFill>
                  <pic:spPr>
                    <a:xfrm>
                      <a:off x="0" y="0"/>
                      <a:ext cx="7588250" cy="10734040"/>
                    </a:xfrm>
                    <a:prstGeom prst="rect">
                      <a:avLst/>
                    </a:prstGeom>
                  </pic:spPr>
                </pic:pic>
              </a:graphicData>
            </a:graphic>
          </wp:anchor>
        </w:drawing>
      </w:r>
    </w:p>
    <w:p>
      <w:pPr>
        <w:jc w:val="center"/>
        <w:rPr>
          <w:rFonts w:ascii="宋体" w:hAnsi="宋体" w:eastAsia="宋体" w:cs="宋体"/>
          <w:b/>
          <w:bCs/>
          <w:sz w:val="24"/>
        </w:rPr>
      </w:pPr>
      <w:r>
        <w:rPr>
          <w:rFonts w:hint="eastAsia" w:ascii="宋体" w:hAnsi="宋体" w:eastAsia="宋体" w:cs="宋体"/>
          <w:b/>
          <w:bCs/>
          <w:sz w:val="24"/>
        </w:rPr>
        <w:t>单元复习作业</w:t>
      </w:r>
    </w:p>
    <w:p>
      <w:pPr>
        <w:jc w:val="center"/>
        <w:rPr>
          <w:rFonts w:ascii="宋体" w:hAnsi="宋体" w:eastAsia="宋体" w:cs="宋体"/>
          <w:b/>
          <w:bCs/>
          <w:sz w:val="24"/>
        </w:rPr>
      </w:pPr>
      <w:r>
        <mc:AlternateContent>
          <mc:Choice Requires="wps">
            <w:drawing>
              <wp:anchor distT="0" distB="0" distL="114300" distR="114300" simplePos="0" relativeHeight="251827200" behindDoc="0" locked="0" layoutInCell="1" allowOverlap="1">
                <wp:simplePos x="0" y="0"/>
                <wp:positionH relativeFrom="column">
                  <wp:posOffset>557530</wp:posOffset>
                </wp:positionH>
                <wp:positionV relativeFrom="paragraph">
                  <wp:posOffset>120650</wp:posOffset>
                </wp:positionV>
                <wp:extent cx="259080" cy="289560"/>
                <wp:effectExtent l="0" t="0" r="0" b="0"/>
                <wp:wrapNone/>
                <wp:docPr id="22" name="矩形 22"/>
                <wp:cNvGraphicFramePr/>
                <a:graphic xmlns:a="http://schemas.openxmlformats.org/drawingml/2006/main">
                  <a:graphicData uri="http://schemas.microsoft.com/office/word/2010/wordprocessingShape">
                    <wps:wsp>
                      <wps:cNvSpPr/>
                      <wps:spPr>
                        <a:xfrm>
                          <a:off x="0" y="0"/>
                          <a:ext cx="259080" cy="2895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3.9pt;margin-top:9.5pt;height:22.8pt;width:20.4pt;z-index:251827200;v-text-anchor:middle;mso-width-relative:page;mso-height-relative:page;" filled="f" stroked="f" coordsize="21600,21600" o:gfxdata="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L9oE+9YAAAAIAQAADwAAAAAAAAABACAAAAAiAAAAZHJzL2Rvd25yZXYueG1sUEsBAhQAFAAAAAgA&#10;h07iQBLWawpgAgAArgQAAA4AAAAAAAAAAQAgAAAAJQEAAGRycy9lMm9Eb2MueG1sUEsFBgAAAAAG&#10;AAYAWQEAAPcF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xbxContent>
                </v:textbox>
              </v:rect>
            </w:pict>
          </mc:Fallback>
        </mc:AlternateContent>
      </w:r>
      <w:r>
        <mc:AlternateContent>
          <mc:Choice Requires="wps">
            <w:drawing>
              <wp:anchor distT="0" distB="0" distL="114300" distR="114300" simplePos="0" relativeHeight="251813888" behindDoc="0" locked="0" layoutInCell="1" allowOverlap="1">
                <wp:simplePos x="0" y="0"/>
                <wp:positionH relativeFrom="column">
                  <wp:posOffset>466090</wp:posOffset>
                </wp:positionH>
                <wp:positionV relativeFrom="paragraph">
                  <wp:posOffset>120650</wp:posOffset>
                </wp:positionV>
                <wp:extent cx="259080" cy="289560"/>
                <wp:effectExtent l="0" t="0" r="0" b="0"/>
                <wp:wrapNone/>
                <wp:docPr id="13" name="矩形 13"/>
                <wp:cNvGraphicFramePr/>
                <a:graphic xmlns:a="http://schemas.openxmlformats.org/drawingml/2006/main">
                  <a:graphicData uri="http://schemas.microsoft.com/office/word/2010/wordprocessingShape">
                    <wps:wsp>
                      <wps:cNvSpPr/>
                      <wps:spPr>
                        <a:xfrm>
                          <a:off x="4611370" y="2101850"/>
                          <a:ext cx="259080" cy="2895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7pt;margin-top:9.5pt;height:22.8pt;width:20.4pt;z-index:251813888;v-text-anchor:middle;mso-width-relative:page;mso-height-relative:page;" filled="f" stroked="f" coordsize="21600,21600" o:gfxdata="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SXc0Z1gAAAAgBAAAPAAAAAAAAAAEAIAAAACIAAABkcnMvZG93bnJldi54bWxQ&#10;SwECFAAUAAAACACHTuJAvgcY52sCAAC6BAAADgAAAAAAAAABACAAAAAlAQAAZHJzL2Uyb0RvYy54&#10;bWxQSwUGAAAAAAYABgBZAQAAAgY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xbxContent>
                </v:textbox>
              </v:rect>
            </w:pict>
          </mc:Fallback>
        </mc:AlternateContent>
      </w:r>
    </w:p>
    <w:p>
      <w:pPr>
        <w:spacing w:line="360" w:lineRule="auto"/>
        <w:rPr>
          <w:rFonts w:ascii="楷体" w:hAnsi="楷体" w:eastAsia="楷体" w:cs="楷体"/>
          <w:szCs w:val="21"/>
        </w:rPr>
      </w:pPr>
      <w:r>
        <w:rPr>
          <w:rFonts w:hint="eastAsia" w:ascii="楷体" w:hAnsi="楷体" w:eastAsia="楷体" w:cs="楷体"/>
          <w:szCs w:val="21"/>
        </w:rPr>
        <w:t xml:space="preserve">一、1. 0.67    </w:t>
      </w:r>
      <w:r>
        <w:rPr>
          <w:rFonts w:hint="eastAsia" w:ascii="楷体" w:hAnsi="楷体" w:eastAsia="楷体" w:cs="楷体"/>
          <w:color w:val="000000"/>
          <w:kern w:val="24"/>
          <w:position w:val="-24"/>
          <w:szCs w:val="21"/>
        </w:rPr>
        <w:object>
          <v:shape id="_x0000_i1051" o:spt="75" type="#_x0000_t75" style="height:30.75pt;width:12pt;" o:ole="t" filled="f" coordsize="21600,21600">
            <v:path/>
            <v:fill on="f" focussize="0,0"/>
            <v:stroke/>
            <v:imagedata r:id="rId137" o:title=""/>
            <o:lock v:ext="edit" aspectratio="t"/>
            <w10:wrap type="none"/>
            <w10:anchorlock/>
          </v:shape>
          <o:OLEObject Type="Embed" ProgID="Equation.KSEE3" ShapeID="_x0000_i1051" DrawAspect="Content" ObjectID="_1468075751" r:id="rId136">
            <o:LockedField>false</o:LockedField>
          </o:OLEObject>
        </w:object>
      </w:r>
      <w:r>
        <w:rPr>
          <w:rFonts w:hint="eastAsia" w:ascii="楷体" w:hAnsi="楷体" w:eastAsia="楷体" w:cs="楷体"/>
          <w:szCs w:val="21"/>
        </w:rPr>
        <w:t xml:space="preserve">   0.667  66.7    </w:t>
      </w:r>
    </w:p>
    <w:p>
      <w:pPr>
        <w:spacing w:line="360" w:lineRule="auto"/>
        <w:ind w:firstLine="420" w:firstLineChars="200"/>
        <w:rPr>
          <w:rFonts w:ascii="楷体" w:hAnsi="楷体" w:eastAsia="楷体" w:cs="楷体"/>
          <w:szCs w:val="21"/>
        </w:rPr>
      </w:pPr>
      <w:r>
        <w:rPr>
          <w:rFonts w:hint="eastAsia" w:ascii="楷体" w:hAnsi="楷体" w:eastAsia="楷体" w:cs="楷体"/>
          <w:szCs w:val="21"/>
        </w:rPr>
        <w:t>2. 33   50  0.66   66%</w:t>
      </w:r>
    </w:p>
    <w:p>
      <w:pPr>
        <w:spacing w:line="360" w:lineRule="auto"/>
        <w:ind w:firstLine="420" w:firstLineChars="200"/>
        <w:rPr>
          <w:rFonts w:ascii="楷体" w:hAnsi="楷体" w:eastAsia="楷体" w:cs="楷体"/>
          <w:szCs w:val="21"/>
        </w:rPr>
      </w:pPr>
      <w:r>
        <w:rPr>
          <w:rFonts w:hint="eastAsia" w:ascii="楷体" w:hAnsi="楷体" w:eastAsia="楷体" w:cs="楷体"/>
          <w:szCs w:val="21"/>
        </w:rPr>
        <w:t xml:space="preserve">3. 10%    </w:t>
      </w:r>
    </w:p>
    <w:p>
      <w:pPr>
        <w:spacing w:line="360" w:lineRule="auto"/>
        <w:ind w:firstLine="420" w:firstLineChars="200"/>
        <w:rPr>
          <w:rFonts w:ascii="楷体" w:hAnsi="楷体" w:eastAsia="楷体" w:cs="楷体"/>
          <w:szCs w:val="21"/>
        </w:rPr>
      </w:pPr>
      <w:r>
        <w:rPr>
          <w:rFonts w:hint="eastAsia" w:ascii="楷体" w:hAnsi="楷体" w:eastAsia="楷体" w:cs="楷体"/>
          <w:szCs w:val="21"/>
        </w:rPr>
        <w:t xml:space="preserve">4. </w:t>
      </w:r>
      <w:r>
        <w:rPr>
          <w:rFonts w:hint="eastAsia" w:ascii="楷体" w:hAnsi="楷体" w:eastAsia="楷体" w:cs="楷体"/>
          <w:color w:val="000000"/>
          <w:kern w:val="24"/>
          <w:position w:val="-24"/>
          <w:szCs w:val="21"/>
        </w:rPr>
        <w:object>
          <v:shape id="_x0000_i1052" o:spt="75" type="#_x0000_t75" style="height:30.75pt;width:12pt;" o:ole="t" filled="f" coordsize="21600,21600">
            <v:path/>
            <v:fill on="f" focussize="0,0"/>
            <v:stroke/>
            <v:imagedata r:id="rId139" o:title=""/>
            <o:lock v:ext="edit" aspectratio="t"/>
            <w10:wrap type="none"/>
            <w10:anchorlock/>
          </v:shape>
          <o:OLEObject Type="Embed" ProgID="Equation.KSEE3" ShapeID="_x0000_i1052" DrawAspect="Content" ObjectID="_1468075752" r:id="rId138">
            <o:LockedField>false</o:LockedField>
          </o:OLEObject>
        </w:object>
      </w:r>
      <w:r>
        <w:rPr>
          <w:rFonts w:hint="eastAsia" w:ascii="楷体" w:hAnsi="楷体" w:eastAsia="楷体" w:cs="楷体"/>
          <w:szCs w:val="21"/>
        </w:rPr>
        <w:t xml:space="preserve">   0.25   54%  </w:t>
      </w:r>
      <w:r>
        <w:rPr>
          <w:rFonts w:hint="eastAsia" w:ascii="楷体" w:hAnsi="楷体" w:eastAsia="楷体" w:cs="楷体"/>
          <w:color w:val="000000"/>
          <w:kern w:val="24"/>
          <w:position w:val="-24"/>
          <w:szCs w:val="21"/>
        </w:rPr>
        <w:object>
          <v:shape id="_x0000_i1053" o:spt="75" type="#_x0000_t75" style="height:30.75pt;width:18pt;" o:ole="t" filled="f" coordsize="21600,21600">
            <v:path/>
            <v:fill on="f" focussize="0,0"/>
            <v:stroke/>
            <v:imagedata r:id="rId141" o:title=""/>
            <o:lock v:ext="edit" aspectratio="t"/>
            <w10:wrap type="none"/>
            <w10:anchorlock/>
          </v:shape>
          <o:OLEObject Type="Embed" ProgID="Equation.KSEE3" ShapeID="_x0000_i1053" DrawAspect="Content" ObjectID="_1468075753" r:id="rId140">
            <o:LockedField>false</o:LockedField>
          </o:OLEObject>
        </w:object>
      </w:r>
      <w:r>
        <w:rPr>
          <w:rFonts w:hint="eastAsia" w:ascii="楷体" w:hAnsi="楷体" w:eastAsia="楷体" w:cs="楷体"/>
          <w:szCs w:val="21"/>
        </w:rPr>
        <w:t xml:space="preserve">  94%  0.94   </w:t>
      </w:r>
    </w:p>
    <w:p>
      <w:pPr>
        <w:spacing w:line="360" w:lineRule="auto"/>
        <w:rPr>
          <w:rFonts w:ascii="楷体" w:hAnsi="楷体" w:eastAsia="楷体" w:cs="楷体"/>
          <w:szCs w:val="21"/>
        </w:rPr>
      </w:pPr>
      <w:r>
        <w:rPr>
          <w:rFonts w:hint="eastAsia" w:ascii="楷体" w:hAnsi="楷体" w:eastAsia="楷体" w:cs="楷体"/>
          <w:szCs w:val="21"/>
        </w:rPr>
        <w:t xml:space="preserve">二、1.C   2.C   3.B      </w:t>
      </w:r>
    </w:p>
    <w:p>
      <w:pPr>
        <w:spacing w:line="360" w:lineRule="auto"/>
        <w:rPr>
          <w:rFonts w:ascii="楷体" w:hAnsi="楷体" w:eastAsia="楷体" w:cs="楷体"/>
          <w:szCs w:val="21"/>
        </w:rPr>
      </w:pPr>
      <w:r>
        <w:rPr>
          <w:rFonts w:hint="eastAsia" w:ascii="楷体" w:hAnsi="楷体" w:eastAsia="楷体" w:cs="楷体"/>
          <w:szCs w:val="21"/>
        </w:rPr>
        <w:t>三、</w:t>
      </w:r>
      <w:r>
        <w:rPr>
          <w:rFonts w:hint="eastAsia" w:ascii="楷体" w:hAnsi="楷体" w:eastAsia="楷体" w:cs="楷体"/>
          <w:color w:val="000000"/>
          <w:kern w:val="24"/>
          <w:position w:val="-24"/>
          <w:szCs w:val="21"/>
        </w:rPr>
        <w:object>
          <v:shape id="_x0000_i1054" o:spt="75" type="#_x0000_t75" style="height:30.75pt;width:18.75pt;" o:ole="t" filled="f" coordsize="21600,21600">
            <v:path/>
            <v:fill on="f" focussize="0,0"/>
            <v:stroke/>
            <v:imagedata r:id="rId143" o:title=""/>
            <o:lock v:ext="edit" aspectratio="t"/>
            <w10:wrap type="none"/>
            <w10:anchorlock/>
          </v:shape>
          <o:OLEObject Type="Embed" ProgID="Equation.KSEE3" ShapeID="_x0000_i1054" DrawAspect="Content" ObjectID="_1468075754" r:id="rId142">
            <o:LockedField>false</o:LockedField>
          </o:OLEObject>
        </w:object>
      </w:r>
      <w:r>
        <w:rPr>
          <w:rFonts w:hint="eastAsia" w:ascii="楷体" w:hAnsi="楷体" w:eastAsia="楷体" w:cs="楷体"/>
          <w:szCs w:val="21"/>
        </w:rPr>
        <w:t xml:space="preserve">   </w:t>
      </w:r>
      <w:r>
        <w:rPr>
          <w:rFonts w:hint="eastAsia" w:ascii="楷体" w:hAnsi="楷体" w:eastAsia="楷体" w:cs="楷体"/>
          <w:color w:val="000000"/>
          <w:kern w:val="24"/>
          <w:position w:val="-24"/>
          <w:szCs w:val="21"/>
        </w:rPr>
        <w:object>
          <v:shape id="_x0000_i1055" o:spt="75" type="#_x0000_t75" style="height:30.75pt;width:11.25pt;" o:ole="t" filled="f" coordsize="21600,21600">
            <v:path/>
            <v:fill on="f" focussize="0,0"/>
            <v:stroke/>
            <v:imagedata r:id="rId145" o:title=""/>
            <o:lock v:ext="edit" aspectratio="t"/>
            <w10:wrap type="none"/>
            <w10:anchorlock/>
          </v:shape>
          <o:OLEObject Type="Embed" ProgID="Equation.KSEE3" ShapeID="_x0000_i1055" DrawAspect="Content" ObjectID="_1468075755" r:id="rId144">
            <o:LockedField>false</o:LockedField>
          </o:OLEObject>
        </w:object>
      </w:r>
      <w:r>
        <w:rPr>
          <w:rFonts w:hint="eastAsia" w:ascii="楷体" w:hAnsi="楷体" w:eastAsia="楷体" w:cs="楷体"/>
          <w:szCs w:val="21"/>
        </w:rPr>
        <w:t xml:space="preserve">  6 </w:t>
      </w:r>
    </w:p>
    <w:p>
      <w:pPr>
        <w:spacing w:line="360" w:lineRule="auto"/>
        <w:rPr>
          <w:rFonts w:ascii="楷体" w:hAnsi="楷体" w:eastAsia="楷体" w:cs="楷体"/>
          <w:szCs w:val="21"/>
        </w:rPr>
      </w:pPr>
      <w:r>
        <w:rPr>
          <w:rFonts w:hint="eastAsia" w:ascii="楷体" w:hAnsi="楷体" w:eastAsia="楷体" w:cs="楷体"/>
          <w:szCs w:val="21"/>
        </w:rPr>
        <w:t>四、120÷（1+40%）≈85.7（亩）</w:t>
      </w:r>
    </w:p>
    <w:p>
      <w:pPr>
        <w:spacing w:line="360" w:lineRule="auto"/>
        <w:rPr>
          <w:rFonts w:ascii="楷体" w:hAnsi="楷体" w:eastAsia="楷体" w:cs="楷体"/>
          <w:szCs w:val="21"/>
        </w:rPr>
      </w:pPr>
      <w:r>
        <w:rPr>
          <w:rFonts w:hint="eastAsia" w:ascii="楷体" w:hAnsi="楷体" w:eastAsia="楷体" w:cs="楷体"/>
          <w:szCs w:val="21"/>
        </w:rPr>
        <w:t>五、699÷96%×（1-96%）≈29.1（万辆）</w:t>
      </w:r>
    </w:p>
    <w:p>
      <w:pPr>
        <w:spacing w:line="360" w:lineRule="auto"/>
        <w:rPr>
          <w:rFonts w:ascii="楷体" w:hAnsi="楷体" w:eastAsia="楷体" w:cs="楷体"/>
          <w:szCs w:val="21"/>
        </w:rPr>
      </w:pPr>
      <w:r>
        <w:rPr>
          <w:rFonts w:hint="eastAsia" w:ascii="楷体" w:hAnsi="楷体" w:eastAsia="楷体" w:cs="楷体"/>
          <w:szCs w:val="21"/>
        </w:rPr>
        <w:t>六、4033÷（1+16.9%）≈3450（亿元）</w:t>
      </w:r>
    </w:p>
    <w:p>
      <w:pPr>
        <w:spacing w:line="360" w:lineRule="auto"/>
        <w:rPr>
          <w:rFonts w:ascii="楷体" w:hAnsi="楷体" w:eastAsia="楷体" w:cs="楷体"/>
          <w:szCs w:val="21"/>
        </w:rPr>
      </w:pPr>
      <w:r>
        <w:rPr>
          <w:rFonts w:hint="eastAsia" w:ascii="楷体" w:hAnsi="楷体" w:eastAsia="楷体" w:cs="楷体"/>
          <w:szCs w:val="21"/>
        </w:rPr>
        <w:t xml:space="preserve">七、（1+20%）×（1+20%）=144%   </w:t>
      </w:r>
    </w:p>
    <w:p>
      <w:pPr>
        <w:spacing w:line="360" w:lineRule="auto"/>
        <w:rPr>
          <w:rFonts w:ascii="楷体" w:hAnsi="楷体" w:eastAsia="楷体" w:cs="楷体"/>
          <w:szCs w:val="21"/>
        </w:rPr>
      </w:pPr>
      <w:r>
        <w:rPr>
          <w:rFonts w:hint="eastAsia" w:ascii="楷体" w:hAnsi="楷体" w:eastAsia="楷体" w:cs="楷体"/>
          <w:szCs w:val="21"/>
        </w:rPr>
        <w:t>八、1295÷（1+11%）≈1166.7（亿元）</w:t>
      </w:r>
    </w:p>
    <w:p>
      <w:pPr>
        <w:rPr>
          <w:rFonts w:ascii="宋体" w:hAnsi="宋体" w:eastAsia="宋体" w:cs="宋体"/>
          <w:b/>
          <w:bCs/>
          <w:sz w:val="24"/>
        </w:rPr>
      </w:pPr>
    </w:p>
    <w:p>
      <w:pPr>
        <w:rPr>
          <w:rFonts w:ascii="宋体" w:hAnsi="宋体" w:eastAsia="宋体" w:cs="宋体"/>
          <w:b/>
          <w:bCs/>
          <w:sz w:val="24"/>
        </w:rPr>
      </w:pPr>
    </w:p>
    <w:p>
      <w:pPr>
        <w:spacing w:line="360" w:lineRule="auto"/>
        <w:rPr>
          <w:rFonts w:ascii="楷体" w:hAnsi="楷体" w:eastAsia="楷体" w:cs="楷体"/>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ind w:right="-92" w:rightChars="-44"/>
        <w:rPr>
          <w:rFonts w:ascii="宋体" w:hAnsi="宋体" w:eastAsia="宋体" w:cs="宋体"/>
          <w:b/>
          <w:bCs/>
          <w:sz w:val="24"/>
        </w:rPr>
      </w:pPr>
    </w:p>
    <w:p>
      <w:pPr>
        <w:spacing w:line="360" w:lineRule="auto"/>
        <w:rPr>
          <w:rFonts w:ascii="楷体" w:hAnsi="楷体" w:eastAsia="楷体" w:cs="楷体"/>
        </w:rPr>
      </w:pPr>
    </w:p>
    <w:p>
      <w:pPr>
        <w:spacing w:line="360" w:lineRule="auto"/>
        <w:rPr>
          <w:rFonts w:ascii="楷体" w:hAnsi="楷体" w:eastAsia="楷体" w:cs="楷体"/>
        </w:rPr>
      </w:pPr>
    </w:p>
    <w:p>
      <w:pPr>
        <w:spacing w:line="360" w:lineRule="auto"/>
        <w:rPr>
          <w:rFonts w:ascii="宋体" w:hAnsi="宋体" w:eastAsia="宋体" w:cs="宋体"/>
          <w:b/>
          <w:bCs/>
          <w:sz w:val="30"/>
          <w:szCs w:val="30"/>
        </w:rPr>
      </w:pPr>
    </w:p>
    <w:p>
      <w:pPr>
        <w:spacing w:line="360" w:lineRule="auto"/>
        <w:rPr>
          <w:rFonts w:ascii="楷体" w:hAnsi="楷体" w:eastAsia="楷体" w:cs="楷体"/>
          <w:sz w:val="24"/>
        </w:rPr>
      </w:pPr>
    </w:p>
    <w:p>
      <w:pPr>
        <w:spacing w:line="360" w:lineRule="auto"/>
        <w:rPr>
          <w:rFonts w:ascii="楷体" w:hAnsi="楷体" w:eastAsia="楷体" w:cs="楷体"/>
          <w:sz w:val="24"/>
        </w:rPr>
      </w:pPr>
    </w:p>
    <w:p>
      <w:pPr>
        <w:spacing w:line="360" w:lineRule="auto"/>
        <w:ind w:firstLine="480" w:firstLineChars="200"/>
        <w:jc w:val="left"/>
        <w:rPr>
          <w:rFonts w:ascii="楷体" w:hAnsi="楷体" w:eastAsia="楷体" w:cs="楷体"/>
          <w:sz w:val="24"/>
        </w:rPr>
      </w:pPr>
    </w:p>
    <w:p>
      <w:pPr>
        <w:spacing w:line="360" w:lineRule="auto"/>
        <w:jc w:val="left"/>
        <w:rPr>
          <w:rFonts w:ascii="楷体" w:hAnsi="楷体" w:eastAsia="楷体" w:cs="楷体"/>
          <w:sz w:val="24"/>
        </w:rPr>
      </w:pPr>
    </w:p>
    <w:p>
      <w:pPr>
        <w:spacing w:line="360" w:lineRule="auto"/>
        <w:ind w:firstLine="480" w:firstLineChars="200"/>
        <w:jc w:val="left"/>
        <w:rPr>
          <w:rFonts w:ascii="楷体" w:hAnsi="楷体" w:eastAsia="楷体" w:cs="楷体"/>
          <w:sz w:val="24"/>
        </w:rPr>
      </w:pPr>
    </w:p>
    <w:p>
      <w:pPr>
        <w:spacing w:line="360" w:lineRule="auto"/>
        <w:ind w:firstLine="480" w:firstLineChars="200"/>
        <w:jc w:val="left"/>
        <w:rPr>
          <w:rFonts w:ascii="楷体" w:hAnsi="楷体" w:eastAsia="楷体" w:cs="楷体"/>
          <w:sz w:val="24"/>
        </w:rPr>
      </w:pPr>
      <w:r>
        <w:rPr>
          <w:rFonts w:hint="eastAsia" w:ascii="楷体" w:hAnsi="楷体" w:eastAsia="楷体" w:cs="楷体"/>
          <w:sz w:val="24"/>
        </w:rPr>
        <mc:AlternateContent>
          <mc:Choice Requires="wps">
            <w:drawing>
              <wp:anchor distT="0" distB="0" distL="114300" distR="114300" simplePos="0" relativeHeight="251869184" behindDoc="0" locked="0" layoutInCell="1" allowOverlap="1">
                <wp:simplePos x="0" y="0"/>
                <wp:positionH relativeFrom="column">
                  <wp:posOffset>2519045</wp:posOffset>
                </wp:positionH>
                <wp:positionV relativeFrom="paragraph">
                  <wp:posOffset>1047115</wp:posOffset>
                </wp:positionV>
                <wp:extent cx="365760" cy="278130"/>
                <wp:effectExtent l="0" t="0" r="0" b="0"/>
                <wp:wrapNone/>
                <wp:docPr id="402" name="文本框 402"/>
                <wp:cNvGraphicFramePr/>
                <a:graphic xmlns:a="http://schemas.openxmlformats.org/drawingml/2006/main">
                  <a:graphicData uri="http://schemas.microsoft.com/office/word/2010/wordprocessingShape">
                    <wps:wsp>
                      <wps:cNvSpPr txBox="1"/>
                      <wps:spPr>
                        <a:xfrm>
                          <a:off x="0" y="0"/>
                          <a:ext cx="365760" cy="2781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24"/>
                              </w:rPr>
                            </w:pPr>
                            <w:r>
                              <w:rPr>
                                <w:rFonts w:hint="eastAsia"/>
                                <w:sz w:val="24"/>
                              </w:rPr>
                              <w:t>40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35pt;margin-top:82.45pt;height:21.9pt;width:28.8pt;z-index:251869184;mso-width-relative:page;mso-height-relative:page;" filled="f" stroked="f" coordsize="21600,21600" o:gfxdata="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AOhZm7dAAAACwEAAA8AAAAAAAAAAQAgAAAA&#10;IgAAAGRycy9kb3ducmV2LnhtbFBLAQIUABQAAAAIAIdO4kA/PStnPwIAAGkEAAAOAAAAAAAAAAEA&#10;IAAAACwBAABkcnMvZTJvRG9jLnhtbFBLBQYAAAAABgAGAFkBAADdBQAAAAA=&#10;">
                <v:fill on="f" focussize="0,0"/>
                <v:stroke on="f" weight="0.5pt"/>
                <v:imagedata o:title=""/>
                <o:lock v:ext="edit" aspectratio="f"/>
                <v:textbox>
                  <w:txbxContent>
                    <w:p>
                      <w:pPr>
                        <w:rPr>
                          <w:sz w:val="24"/>
                        </w:rPr>
                      </w:pPr>
                      <w:r>
                        <w:rPr>
                          <w:rFonts w:hint="eastAsia"/>
                          <w:sz w:val="24"/>
                        </w:rPr>
                        <w:t>40</w:t>
                      </w:r>
                    </w:p>
                  </w:txbxContent>
                </v:textbox>
              </v:shape>
            </w:pict>
          </mc:Fallback>
        </mc:AlternateConten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24E5B8B-9F0F-44D5-BF2C-11A6EC488AD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B75732FD-BD92-4E41-A9A9-350351DD93A6}"/>
  </w:font>
  <w:font w:name="华文楷体">
    <w:panose1 w:val="02010600040101010101"/>
    <w:charset w:val="86"/>
    <w:family w:val="auto"/>
    <w:pitch w:val="default"/>
    <w:sig w:usb0="00000287" w:usb1="080F0000" w:usb2="00000000" w:usb3="00000000" w:csb0="0004009F" w:csb1="DFD70000"/>
    <w:embedRegular r:id="rId3" w:fontKey="{9FC0289E-9932-4B73-BCE3-9AAD5A6914B9}"/>
  </w:font>
  <w:font w:name="华文新魏">
    <w:panose1 w:val="02010800040101010101"/>
    <w:charset w:val="86"/>
    <w:family w:val="auto"/>
    <w:pitch w:val="default"/>
    <w:sig w:usb0="00000001" w:usb1="080F0000" w:usb2="00000000" w:usb3="00000000" w:csb0="00040000" w:csb1="00000000"/>
    <w:embedRegular r:id="rId4" w:fontKey="{52367CE7-30A8-473C-A38B-3B70643649F4}"/>
  </w:font>
  <w:font w:name="楷体">
    <w:panose1 w:val="02010609060101010101"/>
    <w:charset w:val="86"/>
    <w:family w:val="modern"/>
    <w:pitch w:val="default"/>
    <w:sig w:usb0="800002BF" w:usb1="38CF7CFA" w:usb2="00000016" w:usb3="00000000" w:csb0="00040001" w:csb1="00000000"/>
    <w:embedRegular r:id="rId5" w:fontKey="{22B1CB1B-0967-4B25-ACC9-F82A424AF724}"/>
  </w:font>
  <w:font w:name="仿宋">
    <w:panose1 w:val="02010609060101010101"/>
    <w:charset w:val="86"/>
    <w:family w:val="modern"/>
    <w:pitch w:val="default"/>
    <w:sig w:usb0="800002BF" w:usb1="38CF7CFA" w:usb2="00000016" w:usb3="00000000" w:csb0="00040001" w:csb1="00000000"/>
    <w:embedRegular r:id="rId6" w:fontKey="{509B64AC-3B05-4083-83E8-BCFF29B3013E}"/>
  </w:font>
  <w:font w:name="Cambria Math">
    <w:panose1 w:val="02040503050406030204"/>
    <w:charset w:val="00"/>
    <w:family w:val="roman"/>
    <w:pitch w:val="default"/>
    <w:sig w:usb0="E00006FF" w:usb1="420024FF" w:usb2="02000000" w:usb3="00000000" w:csb0="2000019F" w:csb1="00000000"/>
    <w:embedRegular r:id="rId7" w:fontKey="{6B044C27-E7BA-4E7C-A35F-27E8652BF29D}"/>
  </w:font>
  <w:font w:name="汉仪粗圆简">
    <w:altName w:val="宋体"/>
    <w:panose1 w:val="00000000000000000000"/>
    <w:charset w:val="86"/>
    <w:family w:val="auto"/>
    <w:pitch w:val="default"/>
    <w:sig w:usb0="00000000" w:usb1="00000000" w:usb2="00000002" w:usb3="00000000" w:csb0="00040000" w:csb1="00000000"/>
    <w:embedRegular r:id="rId8" w:fontKey="{55586B9F-548B-4B79-A155-F65BBCE1DC18}"/>
  </w:font>
  <w:font w:name="微软雅黑">
    <w:panose1 w:val="020B0503020204020204"/>
    <w:charset w:val="86"/>
    <w:family w:val="swiss"/>
    <w:pitch w:val="default"/>
    <w:sig w:usb0="80000287" w:usb1="2ACF3C50" w:usb2="00000016" w:usb3="00000000" w:csb0="0004001F" w:csb1="00000000"/>
    <w:embedRegular r:id="rId9" w:fontKey="{A83169DC-7715-4438-A829-DBB10D06CB8D}"/>
  </w:font>
  <w:font w:name="汉仪刚艺体-85W">
    <w:altName w:val="宋体"/>
    <w:panose1 w:val="00000000000000000000"/>
    <w:charset w:val="86"/>
    <w:family w:val="auto"/>
    <w:pitch w:val="default"/>
    <w:sig w:usb0="00000000" w:usb1="00000000" w:usb2="00000016" w:usb3="00000000" w:csb0="0004009F" w:csb1="DFD70000"/>
    <w:embedRegular r:id="rId10" w:fontKey="{650B9BDF-EA61-477B-8697-EBE72C6B27F3}"/>
  </w:font>
  <w:font w:name="汉仪乐喵体W">
    <w:altName w:val="宋体"/>
    <w:panose1 w:val="00000000000000000000"/>
    <w:charset w:val="86"/>
    <w:family w:val="auto"/>
    <w:pitch w:val="default"/>
    <w:sig w:usb0="00000000" w:usb1="00000000" w:usb2="00000016" w:usb3="00000000" w:csb0="00040000" w:csb1="00000000"/>
    <w:embedRegular r:id="rId11" w:fontKey="{9590372A-8EF1-472A-BEF4-5FACEEBA3B88}"/>
  </w:font>
  <w:font w:name="汉仪超级战甲简">
    <w:altName w:val="宋体"/>
    <w:panose1 w:val="00000000000000000000"/>
    <w:charset w:val="86"/>
    <w:family w:val="auto"/>
    <w:pitch w:val="default"/>
    <w:sig w:usb0="00000000" w:usb1="00000000" w:usb2="00000016" w:usb3="00000000" w:csb0="0004009F" w:csb1="00000000"/>
    <w:embedRegular r:id="rId12" w:fontKey="{68DE2593-F53C-46C4-97E3-2E479B166F64}"/>
  </w:font>
  <w:font w:name="汉仪夏日体W">
    <w:altName w:val="宋体"/>
    <w:panose1 w:val="00000000000000000000"/>
    <w:charset w:val="86"/>
    <w:family w:val="auto"/>
    <w:pitch w:val="default"/>
    <w:sig w:usb0="00000000" w:usb1="00000000" w:usb2="00000000" w:usb3="00000000" w:csb0="00000000" w:csb1="00000000"/>
    <w:embedRegular r:id="rId13" w:fontKey="{C9C55C6D-68BB-4623-BD0F-1818C0EAE67D}"/>
  </w:font>
  <w:font w:name="汉仪帅线体W">
    <w:altName w:val="宋体"/>
    <w:panose1 w:val="00000000000000000000"/>
    <w:charset w:val="86"/>
    <w:family w:val="auto"/>
    <w:pitch w:val="default"/>
    <w:sig w:usb0="00000000" w:usb1="00000000" w:usb2="00000016" w:usb3="00000000" w:csb0="0004009F" w:csb1="DFD70000"/>
    <w:embedRegular r:id="rId14" w:fontKey="{CEA4EBD7-7870-4E7F-8629-E406640D2CFB}"/>
  </w:font>
  <w:font w:name="Arial">
    <w:panose1 w:val="020B0604020202020204"/>
    <w:charset w:val="00"/>
    <w:family w:val="swiss"/>
    <w:pitch w:val="default"/>
    <w:sig w:usb0="E0002EFF" w:usb1="C000785B" w:usb2="00000009" w:usb3="00000000" w:csb0="400001FF" w:csb1="FFFF0000"/>
    <w:embedRegular r:id="rId15" w:fontKey="{60DA6F4F-C119-49F4-AE40-76DFA8F352A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mc:AlternateContent>
        <mc:Choice Requires="wps">
          <w:drawing>
            <wp:anchor distT="0" distB="0" distL="114300" distR="114300" simplePos="0" relativeHeight="251768832" behindDoc="0" locked="0" layoutInCell="1" allowOverlap="1">
              <wp:simplePos x="0" y="0"/>
              <wp:positionH relativeFrom="margin">
                <wp:align>center</wp:align>
              </wp:positionH>
              <wp:positionV relativeFrom="paragraph">
                <wp:posOffset>0</wp:posOffset>
              </wp:positionV>
              <wp:extent cx="1828800" cy="1828800"/>
              <wp:effectExtent l="0" t="0" r="0" b="0"/>
              <wp:wrapNone/>
              <wp:docPr id="406" name="文本框 40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688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JQN0suAgAAWQ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ASUDdLLgIAAFkEAAAOAAAAAAAAAAEAIAAAAB8BAABkcnMvZTJvRG9jLnhtbFBLBQYAAAAA&#10;BgAGAFkBAAC/BQ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8929B5"/>
    <w:multiLevelType w:val="singleLevel"/>
    <w:tmpl w:val="958929B5"/>
    <w:lvl w:ilvl="0" w:tentative="0">
      <w:start w:val="2"/>
      <w:numFmt w:val="chineseCounting"/>
      <w:suff w:val="nothing"/>
      <w:lvlText w:val="%1、"/>
      <w:lvlJc w:val="left"/>
      <w:rPr>
        <w:rFonts w:hint="eastAsia"/>
      </w:rPr>
    </w:lvl>
  </w:abstractNum>
  <w:abstractNum w:abstractNumId="1">
    <w:nsid w:val="9CEE97BF"/>
    <w:multiLevelType w:val="singleLevel"/>
    <w:tmpl w:val="9CEE97BF"/>
    <w:lvl w:ilvl="0" w:tentative="0">
      <w:start w:val="1"/>
      <w:numFmt w:val="decimal"/>
      <w:lvlText w:val="%1."/>
      <w:lvlJc w:val="left"/>
      <w:pPr>
        <w:tabs>
          <w:tab w:val="left" w:pos="312"/>
        </w:tabs>
      </w:pPr>
    </w:lvl>
  </w:abstractNum>
  <w:abstractNum w:abstractNumId="2">
    <w:nsid w:val="C5E81F79"/>
    <w:multiLevelType w:val="singleLevel"/>
    <w:tmpl w:val="C5E81F79"/>
    <w:lvl w:ilvl="0" w:tentative="0">
      <w:start w:val="1"/>
      <w:numFmt w:val="decimal"/>
      <w:suff w:val="space"/>
      <w:lvlText w:val="%1."/>
      <w:lvlJc w:val="left"/>
    </w:lvl>
  </w:abstractNum>
  <w:abstractNum w:abstractNumId="3">
    <w:nsid w:val="C64BFA37"/>
    <w:multiLevelType w:val="singleLevel"/>
    <w:tmpl w:val="C64BFA37"/>
    <w:lvl w:ilvl="0" w:tentative="0">
      <w:start w:val="1"/>
      <w:numFmt w:val="decimal"/>
      <w:lvlText w:val="%1."/>
      <w:lvlJc w:val="left"/>
      <w:pPr>
        <w:tabs>
          <w:tab w:val="left" w:pos="312"/>
        </w:tabs>
      </w:pPr>
    </w:lvl>
  </w:abstractNum>
  <w:abstractNum w:abstractNumId="4">
    <w:nsid w:val="CD10FBD6"/>
    <w:multiLevelType w:val="singleLevel"/>
    <w:tmpl w:val="CD10FBD6"/>
    <w:lvl w:ilvl="0" w:tentative="0">
      <w:start w:val="1"/>
      <w:numFmt w:val="decimal"/>
      <w:suff w:val="nothing"/>
      <w:lvlText w:val="（%1）"/>
      <w:lvlJc w:val="left"/>
    </w:lvl>
  </w:abstractNum>
  <w:abstractNum w:abstractNumId="5">
    <w:nsid w:val="DCD42CFC"/>
    <w:multiLevelType w:val="singleLevel"/>
    <w:tmpl w:val="DCD42CFC"/>
    <w:lvl w:ilvl="0" w:tentative="0">
      <w:start w:val="1"/>
      <w:numFmt w:val="decimal"/>
      <w:suff w:val="space"/>
      <w:lvlText w:val="第%1课时"/>
      <w:lvlJc w:val="left"/>
    </w:lvl>
  </w:abstractNum>
  <w:abstractNum w:abstractNumId="6">
    <w:nsid w:val="E4B7D487"/>
    <w:multiLevelType w:val="singleLevel"/>
    <w:tmpl w:val="E4B7D487"/>
    <w:lvl w:ilvl="0" w:tentative="0">
      <w:start w:val="1"/>
      <w:numFmt w:val="decimal"/>
      <w:lvlText w:val="%1."/>
      <w:lvlJc w:val="left"/>
      <w:pPr>
        <w:tabs>
          <w:tab w:val="left" w:pos="312"/>
        </w:tabs>
        <w:ind w:left="-480"/>
      </w:pPr>
    </w:lvl>
  </w:abstractNum>
  <w:abstractNum w:abstractNumId="7">
    <w:nsid w:val="F3594C8A"/>
    <w:multiLevelType w:val="singleLevel"/>
    <w:tmpl w:val="F3594C8A"/>
    <w:lvl w:ilvl="0" w:tentative="0">
      <w:start w:val="2"/>
      <w:numFmt w:val="decimal"/>
      <w:suff w:val="space"/>
      <w:lvlText w:val="%1."/>
      <w:lvlJc w:val="left"/>
    </w:lvl>
  </w:abstractNum>
  <w:abstractNum w:abstractNumId="8">
    <w:nsid w:val="15F7EFB1"/>
    <w:multiLevelType w:val="singleLevel"/>
    <w:tmpl w:val="15F7EFB1"/>
    <w:lvl w:ilvl="0" w:tentative="0">
      <w:start w:val="3"/>
      <w:numFmt w:val="decimal"/>
      <w:lvlText w:val="%1."/>
      <w:lvlJc w:val="left"/>
      <w:pPr>
        <w:tabs>
          <w:tab w:val="left" w:pos="312"/>
        </w:tabs>
      </w:pPr>
    </w:lvl>
  </w:abstractNum>
  <w:abstractNum w:abstractNumId="9">
    <w:nsid w:val="19F240C1"/>
    <w:multiLevelType w:val="singleLevel"/>
    <w:tmpl w:val="19F240C1"/>
    <w:lvl w:ilvl="0" w:tentative="0">
      <w:start w:val="4"/>
      <w:numFmt w:val="chineseCounting"/>
      <w:suff w:val="nothing"/>
      <w:lvlText w:val="%1、"/>
      <w:lvlJc w:val="left"/>
      <w:rPr>
        <w:rFonts w:hint="eastAsia"/>
      </w:rPr>
    </w:lvl>
  </w:abstractNum>
  <w:abstractNum w:abstractNumId="10">
    <w:nsid w:val="206149D0"/>
    <w:multiLevelType w:val="singleLevel"/>
    <w:tmpl w:val="206149D0"/>
    <w:lvl w:ilvl="0" w:tentative="0">
      <w:start w:val="1"/>
      <w:numFmt w:val="decimal"/>
      <w:suff w:val="space"/>
      <w:lvlText w:val="%1."/>
      <w:lvlJc w:val="left"/>
    </w:lvl>
  </w:abstractNum>
  <w:abstractNum w:abstractNumId="11">
    <w:nsid w:val="3819C4B1"/>
    <w:multiLevelType w:val="singleLevel"/>
    <w:tmpl w:val="3819C4B1"/>
    <w:lvl w:ilvl="0" w:tentative="0">
      <w:start w:val="2"/>
      <w:numFmt w:val="decimal"/>
      <w:suff w:val="nothing"/>
      <w:lvlText w:val="（%1）"/>
      <w:lvlJc w:val="left"/>
    </w:lvl>
  </w:abstractNum>
  <w:abstractNum w:abstractNumId="12">
    <w:nsid w:val="39DF502B"/>
    <w:multiLevelType w:val="singleLevel"/>
    <w:tmpl w:val="39DF502B"/>
    <w:lvl w:ilvl="0" w:tentative="0">
      <w:start w:val="1"/>
      <w:numFmt w:val="decimal"/>
      <w:suff w:val="space"/>
      <w:lvlText w:val="%1."/>
      <w:lvlJc w:val="left"/>
    </w:lvl>
  </w:abstractNum>
  <w:abstractNum w:abstractNumId="13">
    <w:nsid w:val="51AC3A73"/>
    <w:multiLevelType w:val="singleLevel"/>
    <w:tmpl w:val="51AC3A73"/>
    <w:lvl w:ilvl="0" w:tentative="0">
      <w:start w:val="3"/>
      <w:numFmt w:val="decimal"/>
      <w:suff w:val="nothing"/>
      <w:lvlText w:val="%1、"/>
      <w:lvlJc w:val="left"/>
    </w:lvl>
  </w:abstractNum>
  <w:abstractNum w:abstractNumId="14">
    <w:nsid w:val="54C639EC"/>
    <w:multiLevelType w:val="singleLevel"/>
    <w:tmpl w:val="54C639EC"/>
    <w:lvl w:ilvl="0" w:tentative="0">
      <w:start w:val="1"/>
      <w:numFmt w:val="chineseCounting"/>
      <w:suff w:val="nothing"/>
      <w:lvlText w:val="%1、"/>
      <w:lvlJc w:val="left"/>
      <w:rPr>
        <w:rFonts w:hint="eastAsia"/>
      </w:rPr>
    </w:lvl>
  </w:abstractNum>
  <w:abstractNum w:abstractNumId="15">
    <w:nsid w:val="5E4B9EBB"/>
    <w:multiLevelType w:val="singleLevel"/>
    <w:tmpl w:val="5E4B9EBB"/>
    <w:lvl w:ilvl="0" w:tentative="0">
      <w:start w:val="1"/>
      <w:numFmt w:val="decimal"/>
      <w:lvlText w:val="%1."/>
      <w:lvlJc w:val="left"/>
      <w:pPr>
        <w:tabs>
          <w:tab w:val="left" w:pos="312"/>
        </w:tabs>
      </w:pPr>
    </w:lvl>
  </w:abstractNum>
  <w:abstractNum w:abstractNumId="16">
    <w:nsid w:val="62F3D748"/>
    <w:multiLevelType w:val="singleLevel"/>
    <w:tmpl w:val="62F3D748"/>
    <w:lvl w:ilvl="0" w:tentative="0">
      <w:start w:val="6"/>
      <w:numFmt w:val="chineseCounting"/>
      <w:suff w:val="nothing"/>
      <w:lvlText w:val="%1、"/>
      <w:lvlJc w:val="left"/>
      <w:rPr>
        <w:rFonts w:hint="eastAsia"/>
      </w:rPr>
    </w:lvl>
  </w:abstractNum>
  <w:abstractNum w:abstractNumId="17">
    <w:nsid w:val="68BD5AD5"/>
    <w:multiLevelType w:val="singleLevel"/>
    <w:tmpl w:val="68BD5AD5"/>
    <w:lvl w:ilvl="0" w:tentative="0">
      <w:start w:val="1"/>
      <w:numFmt w:val="decimal"/>
      <w:lvlText w:val="%1."/>
      <w:lvlJc w:val="left"/>
      <w:pPr>
        <w:tabs>
          <w:tab w:val="left" w:pos="312"/>
        </w:tabs>
        <w:ind w:left="963" w:firstLine="0"/>
      </w:pPr>
    </w:lvl>
  </w:abstractNum>
  <w:abstractNum w:abstractNumId="18">
    <w:nsid w:val="6BC3964C"/>
    <w:multiLevelType w:val="singleLevel"/>
    <w:tmpl w:val="6BC3964C"/>
    <w:lvl w:ilvl="0" w:tentative="0">
      <w:start w:val="1"/>
      <w:numFmt w:val="decimal"/>
      <w:suff w:val="space"/>
      <w:lvlText w:val="%1."/>
      <w:lvlJc w:val="left"/>
    </w:lvl>
  </w:abstractNum>
  <w:abstractNum w:abstractNumId="19">
    <w:nsid w:val="7F70DF65"/>
    <w:multiLevelType w:val="singleLevel"/>
    <w:tmpl w:val="7F70DF65"/>
    <w:lvl w:ilvl="0" w:tentative="0">
      <w:start w:val="1"/>
      <w:numFmt w:val="decimal"/>
      <w:suff w:val="space"/>
      <w:lvlText w:val="%1."/>
      <w:lvlJc w:val="left"/>
    </w:lvl>
  </w:abstractNum>
  <w:num w:numId="1">
    <w:abstractNumId w:val="10"/>
  </w:num>
  <w:num w:numId="2">
    <w:abstractNumId w:val="7"/>
  </w:num>
  <w:num w:numId="3">
    <w:abstractNumId w:val="0"/>
  </w:num>
  <w:num w:numId="4">
    <w:abstractNumId w:val="2"/>
  </w:num>
  <w:num w:numId="5">
    <w:abstractNumId w:val="14"/>
  </w:num>
  <w:num w:numId="6">
    <w:abstractNumId w:val="6"/>
  </w:num>
  <w:num w:numId="7">
    <w:abstractNumId w:val="11"/>
  </w:num>
  <w:num w:numId="8">
    <w:abstractNumId w:val="8"/>
  </w:num>
  <w:num w:numId="9">
    <w:abstractNumId w:val="16"/>
  </w:num>
  <w:num w:numId="10">
    <w:abstractNumId w:val="15"/>
  </w:num>
  <w:num w:numId="11">
    <w:abstractNumId w:val="3"/>
  </w:num>
  <w:num w:numId="12">
    <w:abstractNumId w:val="13"/>
  </w:num>
  <w:num w:numId="13">
    <w:abstractNumId w:val="17"/>
  </w:num>
  <w:num w:numId="14">
    <w:abstractNumId w:val="5"/>
  </w:num>
  <w:num w:numId="15">
    <w:abstractNumId w:val="12"/>
  </w:num>
  <w:num w:numId="16">
    <w:abstractNumId w:val="18"/>
  </w:num>
  <w:num w:numId="17">
    <w:abstractNumId w:val="9"/>
  </w:num>
  <w:num w:numId="18">
    <w:abstractNumId w:val="19"/>
  </w:num>
  <w:num w:numId="19">
    <w:abstractNumId w:val="1"/>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attachedTemplate r:id="rId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6343AED"/>
    <w:rsid w:val="000A529F"/>
    <w:rsid w:val="000C1F12"/>
    <w:rsid w:val="005865C2"/>
    <w:rsid w:val="00A364B9"/>
    <w:rsid w:val="014127D2"/>
    <w:rsid w:val="01962D12"/>
    <w:rsid w:val="01993D60"/>
    <w:rsid w:val="01CA7895"/>
    <w:rsid w:val="032F2286"/>
    <w:rsid w:val="06DC7E02"/>
    <w:rsid w:val="06EA3742"/>
    <w:rsid w:val="07B05960"/>
    <w:rsid w:val="08CC0577"/>
    <w:rsid w:val="099C770B"/>
    <w:rsid w:val="0B761E2C"/>
    <w:rsid w:val="0BAE21B6"/>
    <w:rsid w:val="0BFC1173"/>
    <w:rsid w:val="0CE340E1"/>
    <w:rsid w:val="0D5A43A4"/>
    <w:rsid w:val="0DFC36AD"/>
    <w:rsid w:val="100254D2"/>
    <w:rsid w:val="110B7DF0"/>
    <w:rsid w:val="11BD3153"/>
    <w:rsid w:val="121E57A6"/>
    <w:rsid w:val="124F224F"/>
    <w:rsid w:val="12AB744F"/>
    <w:rsid w:val="12B23A7F"/>
    <w:rsid w:val="138432EC"/>
    <w:rsid w:val="13C90E66"/>
    <w:rsid w:val="1433594E"/>
    <w:rsid w:val="15D17606"/>
    <w:rsid w:val="173B7A01"/>
    <w:rsid w:val="17E31439"/>
    <w:rsid w:val="19996254"/>
    <w:rsid w:val="1AD0039B"/>
    <w:rsid w:val="1BA17641"/>
    <w:rsid w:val="1BC7162E"/>
    <w:rsid w:val="1BEA60DB"/>
    <w:rsid w:val="1C297700"/>
    <w:rsid w:val="1C970E94"/>
    <w:rsid w:val="1CFD4D4B"/>
    <w:rsid w:val="1E74103D"/>
    <w:rsid w:val="1EF04B68"/>
    <w:rsid w:val="1F6966C8"/>
    <w:rsid w:val="20237FBA"/>
    <w:rsid w:val="209E06DA"/>
    <w:rsid w:val="20CC275B"/>
    <w:rsid w:val="21C46FCE"/>
    <w:rsid w:val="223E2AE7"/>
    <w:rsid w:val="225B1823"/>
    <w:rsid w:val="22773599"/>
    <w:rsid w:val="22B44395"/>
    <w:rsid w:val="23164878"/>
    <w:rsid w:val="232748D0"/>
    <w:rsid w:val="246A325B"/>
    <w:rsid w:val="250D31CA"/>
    <w:rsid w:val="25AC34E1"/>
    <w:rsid w:val="268D5581"/>
    <w:rsid w:val="26FE3673"/>
    <w:rsid w:val="27DB3EDB"/>
    <w:rsid w:val="27E72880"/>
    <w:rsid w:val="298A7967"/>
    <w:rsid w:val="29A76670"/>
    <w:rsid w:val="29D87E4C"/>
    <w:rsid w:val="2BF505B1"/>
    <w:rsid w:val="2C364183"/>
    <w:rsid w:val="2C48464F"/>
    <w:rsid w:val="2F0239F7"/>
    <w:rsid w:val="2F424799"/>
    <w:rsid w:val="31283606"/>
    <w:rsid w:val="315E3BB3"/>
    <w:rsid w:val="321E3342"/>
    <w:rsid w:val="322546D1"/>
    <w:rsid w:val="33BE6B8B"/>
    <w:rsid w:val="348E47AF"/>
    <w:rsid w:val="349873DC"/>
    <w:rsid w:val="37DC3A83"/>
    <w:rsid w:val="3A3F02FA"/>
    <w:rsid w:val="3AA8602F"/>
    <w:rsid w:val="4012098A"/>
    <w:rsid w:val="439C056B"/>
    <w:rsid w:val="45123999"/>
    <w:rsid w:val="455F2551"/>
    <w:rsid w:val="457E2720"/>
    <w:rsid w:val="46565349"/>
    <w:rsid w:val="467E2D93"/>
    <w:rsid w:val="47FE1609"/>
    <w:rsid w:val="48783EE9"/>
    <w:rsid w:val="494420AF"/>
    <w:rsid w:val="4A5B4CDC"/>
    <w:rsid w:val="4D245859"/>
    <w:rsid w:val="4DC52035"/>
    <w:rsid w:val="4E27056B"/>
    <w:rsid w:val="4F4706FF"/>
    <w:rsid w:val="506D7517"/>
    <w:rsid w:val="51796EC8"/>
    <w:rsid w:val="518C7E71"/>
    <w:rsid w:val="51C13660"/>
    <w:rsid w:val="52837367"/>
    <w:rsid w:val="553B7BE4"/>
    <w:rsid w:val="55A34762"/>
    <w:rsid w:val="570257A7"/>
    <w:rsid w:val="5B7200D7"/>
    <w:rsid w:val="5BD74BEF"/>
    <w:rsid w:val="5CBF10FA"/>
    <w:rsid w:val="5F775CBC"/>
    <w:rsid w:val="60082DB8"/>
    <w:rsid w:val="603E67DA"/>
    <w:rsid w:val="60956D42"/>
    <w:rsid w:val="61350253"/>
    <w:rsid w:val="61D2367E"/>
    <w:rsid w:val="625E3163"/>
    <w:rsid w:val="62B425CC"/>
    <w:rsid w:val="62C03E1E"/>
    <w:rsid w:val="63FF41EF"/>
    <w:rsid w:val="657F58CB"/>
    <w:rsid w:val="65DD0843"/>
    <w:rsid w:val="66343AED"/>
    <w:rsid w:val="6739373C"/>
    <w:rsid w:val="68F95994"/>
    <w:rsid w:val="694209CB"/>
    <w:rsid w:val="69B33D95"/>
    <w:rsid w:val="6A097E59"/>
    <w:rsid w:val="6A5F5CCB"/>
    <w:rsid w:val="6AC26C41"/>
    <w:rsid w:val="6D2267E3"/>
    <w:rsid w:val="6D425828"/>
    <w:rsid w:val="6DA43955"/>
    <w:rsid w:val="6F525DFE"/>
    <w:rsid w:val="6F972386"/>
    <w:rsid w:val="70393657"/>
    <w:rsid w:val="70587444"/>
    <w:rsid w:val="71CF6157"/>
    <w:rsid w:val="73C033C8"/>
    <w:rsid w:val="747D56CB"/>
    <w:rsid w:val="74E219D2"/>
    <w:rsid w:val="75821307"/>
    <w:rsid w:val="75FC6AC3"/>
    <w:rsid w:val="76884B53"/>
    <w:rsid w:val="77950F7E"/>
    <w:rsid w:val="7A392094"/>
    <w:rsid w:val="7A3B2FEC"/>
    <w:rsid w:val="7AD973D3"/>
    <w:rsid w:val="7B02692A"/>
    <w:rsid w:val="7CF77F4B"/>
    <w:rsid w:val="7E29389B"/>
    <w:rsid w:val="7E495461"/>
    <w:rsid w:val="7E4F0D94"/>
    <w:rsid w:val="7E5C0A47"/>
    <w:rsid w:val="7E617E0B"/>
    <w:rsid w:val="7EF90044"/>
    <w:rsid w:val="7FE04D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
    <w:name w:val="Normal (Web)"/>
    <w:basedOn w:val="1"/>
    <w:qFormat/>
    <w:uiPriority w:val="0"/>
    <w:pPr>
      <w:spacing w:beforeAutospacing="1" w:afterAutospacing="1"/>
      <w:jc w:val="left"/>
    </w:pPr>
    <w:rPr>
      <w:rFonts w:cs="Times New Roman"/>
      <w:kern w:val="0"/>
      <w:sz w:val="24"/>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s>
</file>

<file path=word/_rels/document.xml.rels><?xml version="1.0" encoding="UTF-8" standalone="yes"?>
<Relationships xmlns="http://schemas.openxmlformats.org/package/2006/relationships"><Relationship Id="rId99" Type="http://schemas.openxmlformats.org/officeDocument/2006/relationships/image" Target="media/image85.png"/><Relationship Id="rId98" Type="http://schemas.openxmlformats.org/officeDocument/2006/relationships/image" Target="media/image84.wmf"/><Relationship Id="rId97" Type="http://schemas.openxmlformats.org/officeDocument/2006/relationships/oleObject" Target="embeddings/oleObject10.bin"/><Relationship Id="rId96" Type="http://schemas.openxmlformats.org/officeDocument/2006/relationships/image" Target="media/image83.wmf"/><Relationship Id="rId95" Type="http://schemas.openxmlformats.org/officeDocument/2006/relationships/oleObject" Target="embeddings/oleObject9.bin"/><Relationship Id="rId94" Type="http://schemas.openxmlformats.org/officeDocument/2006/relationships/image" Target="media/image82.wmf"/><Relationship Id="rId93" Type="http://schemas.openxmlformats.org/officeDocument/2006/relationships/oleObject" Target="embeddings/oleObject8.bin"/><Relationship Id="rId92" Type="http://schemas.openxmlformats.org/officeDocument/2006/relationships/image" Target="media/image81.wmf"/><Relationship Id="rId91" Type="http://schemas.openxmlformats.org/officeDocument/2006/relationships/oleObject" Target="embeddings/oleObject7.bin"/><Relationship Id="rId90" Type="http://schemas.openxmlformats.org/officeDocument/2006/relationships/image" Target="media/image80.jpeg"/><Relationship Id="rId9" Type="http://schemas.openxmlformats.org/officeDocument/2006/relationships/image" Target="media/image5.png"/><Relationship Id="rId89" Type="http://schemas.openxmlformats.org/officeDocument/2006/relationships/image" Target="media/image79.wmf"/><Relationship Id="rId88" Type="http://schemas.openxmlformats.org/officeDocument/2006/relationships/oleObject" Target="embeddings/oleObject6.bin"/><Relationship Id="rId87" Type="http://schemas.openxmlformats.org/officeDocument/2006/relationships/image" Target="media/image78.wmf"/><Relationship Id="rId86" Type="http://schemas.openxmlformats.org/officeDocument/2006/relationships/oleObject" Target="embeddings/oleObject5.bin"/><Relationship Id="rId85" Type="http://schemas.openxmlformats.org/officeDocument/2006/relationships/image" Target="media/image77.wmf"/><Relationship Id="rId84" Type="http://schemas.openxmlformats.org/officeDocument/2006/relationships/oleObject" Target="embeddings/oleObject4.bin"/><Relationship Id="rId83" Type="http://schemas.openxmlformats.org/officeDocument/2006/relationships/image" Target="media/image76.png"/><Relationship Id="rId82" Type="http://schemas.openxmlformats.org/officeDocument/2006/relationships/image" Target="media/image75.jpeg"/><Relationship Id="rId81" Type="http://schemas.openxmlformats.org/officeDocument/2006/relationships/image" Target="media/image74.png"/><Relationship Id="rId80" Type="http://schemas.openxmlformats.org/officeDocument/2006/relationships/image" Target="media/image73.svg"/><Relationship Id="rId8" Type="http://schemas.openxmlformats.org/officeDocument/2006/relationships/image" Target="media/image4.jpe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svg"/><Relationship Id="rId76" Type="http://schemas.openxmlformats.org/officeDocument/2006/relationships/image" Target="media/image69.png"/><Relationship Id="rId75" Type="http://schemas.microsoft.com/office/2007/relationships/hdphoto" Target="media/image68.png"/><Relationship Id="rId74" Type="http://schemas.openxmlformats.org/officeDocument/2006/relationships/image" Target="media/image67.png"/><Relationship Id="rId73" Type="http://schemas.microsoft.com/office/2007/relationships/hdphoto"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svg"/><Relationship Id="rId7" Type="http://schemas.openxmlformats.org/officeDocument/2006/relationships/image" Target="media/image3.jpeg"/><Relationship Id="rId69" Type="http://schemas.openxmlformats.org/officeDocument/2006/relationships/image" Target="media/image62.png"/><Relationship Id="rId68" Type="http://schemas.openxmlformats.org/officeDocument/2006/relationships/image" Target="media/image61.jpe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sv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image" Target="media/image2.jpeg"/><Relationship Id="rId59" Type="http://schemas.openxmlformats.org/officeDocument/2006/relationships/image" Target="media/image52.png"/><Relationship Id="rId58" Type="http://schemas.openxmlformats.org/officeDocument/2006/relationships/image" Target="media/image51.svg"/><Relationship Id="rId57" Type="http://schemas.openxmlformats.org/officeDocument/2006/relationships/image" Target="media/image50.png"/><Relationship Id="rId56" Type="http://schemas.openxmlformats.org/officeDocument/2006/relationships/image" Target="media/image49.svg"/><Relationship Id="rId55" Type="http://schemas.openxmlformats.org/officeDocument/2006/relationships/image" Target="media/image48.png"/><Relationship Id="rId54" Type="http://schemas.openxmlformats.org/officeDocument/2006/relationships/image" Target="media/image47.svg"/><Relationship Id="rId53" Type="http://schemas.openxmlformats.org/officeDocument/2006/relationships/image" Target="media/image46.png"/><Relationship Id="rId52" Type="http://schemas.openxmlformats.org/officeDocument/2006/relationships/image" Target="media/image45.sv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image" Target="media/image1.png"/><Relationship Id="rId49" Type="http://schemas.openxmlformats.org/officeDocument/2006/relationships/image" Target="media/image42.jpeg"/><Relationship Id="rId48" Type="http://schemas.openxmlformats.org/officeDocument/2006/relationships/image" Target="media/image41.jpe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sv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sv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theme" Target="theme/theme1.xml"/><Relationship Id="rId39" Type="http://schemas.openxmlformats.org/officeDocument/2006/relationships/image" Target="media/image32.jpeg"/><Relationship Id="rId38" Type="http://schemas.openxmlformats.org/officeDocument/2006/relationships/image" Target="media/image31.jpeg"/><Relationship Id="rId37" Type="http://schemas.openxmlformats.org/officeDocument/2006/relationships/image" Target="media/image30.jpeg"/><Relationship Id="rId36" Type="http://schemas.openxmlformats.org/officeDocument/2006/relationships/image" Target="media/image29.png"/><Relationship Id="rId35" Type="http://schemas.openxmlformats.org/officeDocument/2006/relationships/image" Target="media/image28.jpeg"/><Relationship Id="rId34" Type="http://schemas.openxmlformats.org/officeDocument/2006/relationships/image" Target="media/image27.jpe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er" Target="foot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jpeg"/><Relationship Id="rId23" Type="http://schemas.openxmlformats.org/officeDocument/2006/relationships/image" Target="media/image16.wmf"/><Relationship Id="rId22" Type="http://schemas.openxmlformats.org/officeDocument/2006/relationships/oleObject" Target="embeddings/oleObject3.bin"/><Relationship Id="rId21" Type="http://schemas.openxmlformats.org/officeDocument/2006/relationships/image" Target="media/image15.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4.wmf"/><Relationship Id="rId18" Type="http://schemas.openxmlformats.org/officeDocument/2006/relationships/oleObject" Target="embeddings/oleObject1.bin"/><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png"/><Relationship Id="rId148" Type="http://schemas.openxmlformats.org/officeDocument/2006/relationships/fontTable" Target="fontTable.xml"/><Relationship Id="rId147" Type="http://schemas.openxmlformats.org/officeDocument/2006/relationships/numbering" Target="numbering.xml"/><Relationship Id="rId146" Type="http://schemas.openxmlformats.org/officeDocument/2006/relationships/customXml" Target="../customXml/item1.xml"/><Relationship Id="rId145" Type="http://schemas.openxmlformats.org/officeDocument/2006/relationships/image" Target="media/image110.wmf"/><Relationship Id="rId144" Type="http://schemas.openxmlformats.org/officeDocument/2006/relationships/oleObject" Target="embeddings/oleObject31.bin"/><Relationship Id="rId143" Type="http://schemas.openxmlformats.org/officeDocument/2006/relationships/image" Target="media/image109.wmf"/><Relationship Id="rId142" Type="http://schemas.openxmlformats.org/officeDocument/2006/relationships/oleObject" Target="embeddings/oleObject30.bin"/><Relationship Id="rId141" Type="http://schemas.openxmlformats.org/officeDocument/2006/relationships/image" Target="media/image108.wmf"/><Relationship Id="rId140" Type="http://schemas.openxmlformats.org/officeDocument/2006/relationships/oleObject" Target="embeddings/oleObject29.bin"/><Relationship Id="rId14" Type="http://schemas.openxmlformats.org/officeDocument/2006/relationships/image" Target="media/image10.png"/><Relationship Id="rId139" Type="http://schemas.openxmlformats.org/officeDocument/2006/relationships/image" Target="media/image107.wmf"/><Relationship Id="rId138" Type="http://schemas.openxmlformats.org/officeDocument/2006/relationships/oleObject" Target="embeddings/oleObject28.bin"/><Relationship Id="rId137" Type="http://schemas.openxmlformats.org/officeDocument/2006/relationships/image" Target="media/image106.wmf"/><Relationship Id="rId136" Type="http://schemas.openxmlformats.org/officeDocument/2006/relationships/oleObject" Target="embeddings/oleObject27.bin"/><Relationship Id="rId135" Type="http://schemas.openxmlformats.org/officeDocument/2006/relationships/oleObject" Target="embeddings/oleObject26.bin"/><Relationship Id="rId134" Type="http://schemas.openxmlformats.org/officeDocument/2006/relationships/oleObject" Target="embeddings/oleObject25.bin"/><Relationship Id="rId133" Type="http://schemas.openxmlformats.org/officeDocument/2006/relationships/oleObject" Target="embeddings/oleObject24.bin"/><Relationship Id="rId132" Type="http://schemas.openxmlformats.org/officeDocument/2006/relationships/image" Target="media/image105.wmf"/><Relationship Id="rId131" Type="http://schemas.openxmlformats.org/officeDocument/2006/relationships/oleObject" Target="embeddings/oleObject23.bin"/><Relationship Id="rId130" Type="http://schemas.openxmlformats.org/officeDocument/2006/relationships/image" Target="media/image104.wmf"/><Relationship Id="rId13" Type="http://schemas.openxmlformats.org/officeDocument/2006/relationships/image" Target="media/image9.png"/><Relationship Id="rId129" Type="http://schemas.openxmlformats.org/officeDocument/2006/relationships/oleObject" Target="embeddings/oleObject22.bin"/><Relationship Id="rId128" Type="http://schemas.openxmlformats.org/officeDocument/2006/relationships/image" Target="media/image103.wmf"/><Relationship Id="rId127" Type="http://schemas.openxmlformats.org/officeDocument/2006/relationships/oleObject" Target="embeddings/oleObject21.bin"/><Relationship Id="rId126" Type="http://schemas.openxmlformats.org/officeDocument/2006/relationships/image" Target="media/image102.wmf"/><Relationship Id="rId125" Type="http://schemas.openxmlformats.org/officeDocument/2006/relationships/oleObject" Target="embeddings/oleObject20.bin"/><Relationship Id="rId124" Type="http://schemas.openxmlformats.org/officeDocument/2006/relationships/image" Target="media/image101.wmf"/><Relationship Id="rId123" Type="http://schemas.openxmlformats.org/officeDocument/2006/relationships/oleObject" Target="embeddings/oleObject19.bin"/><Relationship Id="rId122" Type="http://schemas.openxmlformats.org/officeDocument/2006/relationships/image" Target="media/image100.wmf"/><Relationship Id="rId121" Type="http://schemas.openxmlformats.org/officeDocument/2006/relationships/oleObject" Target="embeddings/oleObject18.bin"/><Relationship Id="rId120" Type="http://schemas.openxmlformats.org/officeDocument/2006/relationships/image" Target="media/image99.wmf"/><Relationship Id="rId12" Type="http://schemas.openxmlformats.org/officeDocument/2006/relationships/image" Target="media/image8.svg"/><Relationship Id="rId119" Type="http://schemas.openxmlformats.org/officeDocument/2006/relationships/oleObject" Target="embeddings/oleObject17.bin"/><Relationship Id="rId118" Type="http://schemas.openxmlformats.org/officeDocument/2006/relationships/image" Target="media/image98.wmf"/><Relationship Id="rId117" Type="http://schemas.openxmlformats.org/officeDocument/2006/relationships/oleObject" Target="embeddings/oleObject16.bin"/><Relationship Id="rId116" Type="http://schemas.openxmlformats.org/officeDocument/2006/relationships/image" Target="media/image97.wmf"/><Relationship Id="rId115" Type="http://schemas.openxmlformats.org/officeDocument/2006/relationships/oleObject" Target="embeddings/oleObject15.bin"/><Relationship Id="rId114" Type="http://schemas.openxmlformats.org/officeDocument/2006/relationships/image" Target="media/image96.jpeg"/><Relationship Id="rId113" Type="http://schemas.openxmlformats.org/officeDocument/2006/relationships/image" Target="media/image95.png"/><Relationship Id="rId112" Type="http://schemas.openxmlformats.org/officeDocument/2006/relationships/image" Target="media/image94.jpeg"/><Relationship Id="rId111" Type="http://schemas.openxmlformats.org/officeDocument/2006/relationships/image" Target="media/image93.png"/><Relationship Id="rId110" Type="http://schemas.openxmlformats.org/officeDocument/2006/relationships/image" Target="media/image92.png"/><Relationship Id="rId11" Type="http://schemas.openxmlformats.org/officeDocument/2006/relationships/image" Target="media/image7.png"/><Relationship Id="rId109" Type="http://schemas.openxmlformats.org/officeDocument/2006/relationships/image" Target="media/image91.png"/><Relationship Id="rId108" Type="http://schemas.openxmlformats.org/officeDocument/2006/relationships/image" Target="media/image90.png"/><Relationship Id="rId107" Type="http://schemas.openxmlformats.org/officeDocument/2006/relationships/image" Target="media/image89.wmf"/><Relationship Id="rId106" Type="http://schemas.openxmlformats.org/officeDocument/2006/relationships/oleObject" Target="embeddings/oleObject14.bin"/><Relationship Id="rId105" Type="http://schemas.openxmlformats.org/officeDocument/2006/relationships/image" Target="media/image88.wmf"/><Relationship Id="rId104" Type="http://schemas.openxmlformats.org/officeDocument/2006/relationships/oleObject" Target="embeddings/oleObject13.bin"/><Relationship Id="rId103" Type="http://schemas.openxmlformats.org/officeDocument/2006/relationships/image" Target="media/image87.wmf"/><Relationship Id="rId102" Type="http://schemas.openxmlformats.org/officeDocument/2006/relationships/oleObject" Target="embeddings/oleObject12.bin"/><Relationship Id="rId101" Type="http://schemas.openxmlformats.org/officeDocument/2006/relationships/image" Target="media/image86.wmf"/><Relationship Id="rId100" Type="http://schemas.openxmlformats.org/officeDocument/2006/relationships/oleObject" Target="embeddings/oleObject11.bin"/><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86159\AppData\Roaming\kingsoft\office6\templates\download\3f5f0a3b-cb86-49a8-a512-2b7e41471a6a\&#21487;&#29233;&#21345;&#36890;&#31616;&#21333;&#36793;&#26694;&#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可爱卡通简单边框信纸</Template>
  <Pages>45</Pages>
  <Words>19900</Words>
  <Characters>21207</Characters>
  <Lines>183</Lines>
  <Paragraphs>51</Paragraphs>
  <TotalTime>36</TotalTime>
  <ScaleCrop>false</ScaleCrop>
  <LinksUpToDate>false</LinksUpToDate>
  <CharactersWithSpaces>23026</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2019-12-12T12:44:00Z</dcterms:created>
  <dc:creator>咕咕</dc:creator>
  <cp:lastModifiedBy>laotou</cp:lastModifiedBy>
  <dcterms:modified xsi:type="dcterms:W3CDTF">2023-06-01T08:28:58Z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KSOTemplateUUID">
    <vt:lpwstr>v1.0_mb_YY7Hh+CdLH1tV5BdFHX5Cw==</vt:lpwstr>
  </property>
  <property fmtid="{D5CDD505-2E9C-101B-9397-08002B2CF9AE}" pid="4" name="ICV">
    <vt:lpwstr>E6C34F56DC6041FCBAC65AA9D487F143_13</vt:lpwstr>
  </property>
</Properties>
</file>